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57B5">
        <w:fldChar w:fldCharType="begin"/>
      </w:r>
      <w:r w:rsidR="003B57B5">
        <w:instrText xml:space="preserve"> DOCPROPERTY  TSG/WGRef  \* MERGEFORMAT </w:instrText>
      </w:r>
      <w:r w:rsidR="003B57B5">
        <w:fldChar w:fldCharType="separate"/>
      </w:r>
      <w:r w:rsidR="003609EF">
        <w:rPr>
          <w:b/>
          <w:noProof/>
          <w:sz w:val="24"/>
        </w:rPr>
        <w:t>RAN5</w:t>
      </w:r>
      <w:r w:rsidR="003B57B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57B5">
        <w:fldChar w:fldCharType="begin"/>
      </w:r>
      <w:r w:rsidR="003B57B5">
        <w:instrText xml:space="preserve"> DOCPROPERTY  MtgSeq  \* MERGEFORMAT </w:instrText>
      </w:r>
      <w:r w:rsidR="003B57B5">
        <w:fldChar w:fldCharType="separate"/>
      </w:r>
      <w:r w:rsidR="00EB09B7" w:rsidRPr="00EB09B7">
        <w:rPr>
          <w:b/>
          <w:noProof/>
          <w:sz w:val="24"/>
        </w:rPr>
        <w:t>2022</w:t>
      </w:r>
      <w:r w:rsidR="003B57B5">
        <w:rPr>
          <w:b/>
          <w:noProof/>
          <w:sz w:val="24"/>
        </w:rPr>
        <w:fldChar w:fldCharType="end"/>
      </w:r>
      <w:r w:rsidR="003B57B5">
        <w:fldChar w:fldCharType="begin"/>
      </w:r>
      <w:r w:rsidR="003B57B5">
        <w:instrText xml:space="preserve"> DOCPROPERTY  MtgTitle  \* MERGEFORMAT </w:instrText>
      </w:r>
      <w:r w:rsidR="003B57B5">
        <w:fldChar w:fldCharType="separate"/>
      </w:r>
      <w:r w:rsidR="00EB09B7">
        <w:rPr>
          <w:b/>
          <w:noProof/>
          <w:sz w:val="24"/>
        </w:rPr>
        <w:t>-TTCN email</w:t>
      </w:r>
      <w:r w:rsidR="003B57B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B57B5">
        <w:fldChar w:fldCharType="begin"/>
      </w:r>
      <w:r w:rsidR="003B57B5">
        <w:instrText xml:space="preserve"> DOCPROPERTY  Tdoc#  \* MERGEFORMAT </w:instrText>
      </w:r>
      <w:r w:rsidR="003B57B5">
        <w:fldChar w:fldCharType="separate"/>
      </w:r>
      <w:r w:rsidR="00E13F3D" w:rsidRPr="00E13F3D">
        <w:rPr>
          <w:b/>
          <w:i/>
          <w:noProof/>
          <w:sz w:val="28"/>
        </w:rPr>
        <w:t>R5s220996</w:t>
      </w:r>
      <w:r w:rsidR="003B57B5">
        <w:rPr>
          <w:b/>
          <w:i/>
          <w:noProof/>
          <w:sz w:val="28"/>
        </w:rPr>
        <w:fldChar w:fldCharType="end"/>
      </w:r>
    </w:p>
    <w:p w14:paraId="7CB45193" w14:textId="77777777" w:rsidR="001E41F3" w:rsidRDefault="003B57B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B57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B57B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B57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B57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B57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MCPTT test case 6.1.1.20 to the MCX 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B57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76A053" w:rsidR="001E41F3" w:rsidRDefault="000060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B57B5">
              <w:fldChar w:fldCharType="begin"/>
            </w:r>
            <w:r w:rsidR="003B57B5">
              <w:instrText xml:space="preserve"> DOCPROPERTY  SourceIfTsg  \* MERGEFORMAT </w:instrText>
            </w:r>
            <w:r w:rsidR="003B57B5">
              <w:fldChar w:fldCharType="separate"/>
            </w:r>
            <w:r w:rsidR="003B57B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B57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B57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B57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B57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0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603D" w:rsidRDefault="0000603D" w:rsidP="00006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87C8AE" w:rsidR="0000603D" w:rsidRDefault="0000603D" w:rsidP="000060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Pr="0000603D">
              <w:t xml:space="preserve">6.1.1.20 </w:t>
            </w:r>
            <w:r>
              <w:t>to the MCX ATS</w:t>
            </w:r>
          </w:p>
        </w:tc>
      </w:tr>
      <w:tr w:rsidR="000060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603D" w:rsidRDefault="0000603D" w:rsidP="00006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603D" w:rsidRDefault="0000603D" w:rsidP="00006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0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603D" w:rsidRDefault="0000603D" w:rsidP="00006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4A06F4" w:rsidR="0000603D" w:rsidRDefault="0000603D" w:rsidP="0000603D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This document lists all changes applied to the TTCN code required</w:t>
            </w:r>
            <w:r>
              <w:rPr>
                <w:lang w:val="en-US"/>
              </w:rPr>
              <w:t xml:space="preserve"> to obtain a pass using the MCX IPCAN test model</w:t>
            </w:r>
            <w:r w:rsidRPr="00533D9C">
              <w:rPr>
                <w:lang w:val="en-U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0060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603D" w:rsidRDefault="0000603D" w:rsidP="00006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603D" w:rsidRDefault="0000603D" w:rsidP="00006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0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603D" w:rsidRDefault="0000603D" w:rsidP="00006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991793" w:rsidR="0000603D" w:rsidRDefault="0000603D" w:rsidP="0000603D">
            <w:pPr>
              <w:pStyle w:val="CRCoverPage"/>
              <w:spacing w:after="0"/>
              <w:ind w:left="100"/>
              <w:rPr>
                <w:noProof/>
              </w:rPr>
            </w:pPr>
            <w:r w:rsidRPr="00533D9C">
              <w:rPr>
                <w:lang w:val="en-US"/>
              </w:rPr>
              <w:t>Test case will not be added to the MCX ATS</w:t>
            </w:r>
          </w:p>
        </w:tc>
      </w:tr>
      <w:tr w:rsidR="0000603D" w14:paraId="034AF533" w14:textId="77777777" w:rsidTr="00547111">
        <w:tc>
          <w:tcPr>
            <w:tcW w:w="2694" w:type="dxa"/>
            <w:gridSpan w:val="2"/>
          </w:tcPr>
          <w:p w14:paraId="39D9EB5B" w14:textId="77777777" w:rsidR="0000603D" w:rsidRDefault="0000603D" w:rsidP="00006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0603D" w:rsidRDefault="0000603D" w:rsidP="00006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0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0603D" w:rsidRDefault="0000603D" w:rsidP="00006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C16F2" w:rsidR="0000603D" w:rsidRDefault="0000603D" w:rsidP="0000603D">
            <w:pPr>
              <w:pStyle w:val="CRCoverPage"/>
              <w:spacing w:after="0"/>
              <w:ind w:left="100"/>
              <w:rPr>
                <w:noProof/>
              </w:rPr>
            </w:pPr>
            <w:r w:rsidRPr="0000603D">
              <w:t>6.1.1.20</w:t>
            </w:r>
            <w:r>
              <w:t>.MCPTT</w:t>
            </w:r>
          </w:p>
        </w:tc>
      </w:tr>
      <w:tr w:rsidR="000060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0603D" w:rsidRDefault="0000603D" w:rsidP="000060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0603D" w:rsidRDefault="0000603D" w:rsidP="000060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0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0603D" w:rsidRDefault="0000603D" w:rsidP="00006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603D" w:rsidRDefault="0000603D" w:rsidP="00006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603D" w:rsidRDefault="0000603D" w:rsidP="00006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603D" w:rsidRDefault="0000603D" w:rsidP="000060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603D" w:rsidRDefault="0000603D" w:rsidP="000060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60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0603D" w:rsidRDefault="0000603D" w:rsidP="00006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0603D" w:rsidRDefault="0000603D" w:rsidP="00006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EA822A" w:rsidR="0000603D" w:rsidRDefault="002926F9" w:rsidP="00006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0603D" w:rsidRDefault="0000603D" w:rsidP="000060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603D" w:rsidRDefault="0000603D" w:rsidP="000060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0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0603D" w:rsidRDefault="0000603D" w:rsidP="000060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0603D" w:rsidRDefault="0000603D" w:rsidP="00006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906D1C" w:rsidR="0000603D" w:rsidRDefault="002926F9" w:rsidP="00006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0603D" w:rsidRDefault="0000603D" w:rsidP="000060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0603D" w:rsidRDefault="0000603D" w:rsidP="000060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0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0603D" w:rsidRDefault="0000603D" w:rsidP="000060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603D" w:rsidRDefault="0000603D" w:rsidP="00006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B6B292" w:rsidR="0000603D" w:rsidRDefault="002926F9" w:rsidP="000060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00603D" w:rsidRDefault="0000603D" w:rsidP="000060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603D" w:rsidRDefault="0000603D" w:rsidP="000060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0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0603D" w:rsidRDefault="0000603D" w:rsidP="000060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0603D" w:rsidRDefault="0000603D" w:rsidP="0000603D">
            <w:pPr>
              <w:pStyle w:val="CRCoverPage"/>
              <w:spacing w:after="0"/>
              <w:rPr>
                <w:noProof/>
              </w:rPr>
            </w:pPr>
          </w:p>
        </w:tc>
      </w:tr>
      <w:tr w:rsidR="000060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0603D" w:rsidRDefault="0000603D" w:rsidP="00006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A37CFD" w:rsidR="0000603D" w:rsidRDefault="0000603D" w:rsidP="00006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Pr="004A320B">
              <w:rPr>
                <w:noProof/>
              </w:rPr>
              <w:t>R5s22</w:t>
            </w:r>
            <w:r>
              <w:rPr>
                <w:noProof/>
              </w:rPr>
              <w:t>0997</w:t>
            </w:r>
          </w:p>
        </w:tc>
      </w:tr>
      <w:tr w:rsidR="0000603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0603D" w:rsidRPr="008863B9" w:rsidRDefault="0000603D" w:rsidP="00006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0603D" w:rsidRPr="008863B9" w:rsidRDefault="0000603D" w:rsidP="000060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60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0603D" w:rsidRDefault="0000603D" w:rsidP="000060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0603D" w:rsidRDefault="0000603D" w:rsidP="000060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48A9D7" w14:textId="77777777" w:rsidR="0000603D" w:rsidRDefault="0000603D" w:rsidP="0000603D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25A876F2" w14:textId="77777777" w:rsidR="0000603D" w:rsidRDefault="0000603D" w:rsidP="0000603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793A50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Overview</w:t>
      </w:r>
      <w:r>
        <w:tab/>
      </w:r>
      <w:r>
        <w:fldChar w:fldCharType="begin"/>
      </w:r>
      <w:r>
        <w:instrText xml:space="preserve"> PAGEREF _Toc110857556 \h </w:instrText>
      </w:r>
      <w:r>
        <w:fldChar w:fldCharType="separate"/>
      </w:r>
      <w:r>
        <w:t>3</w:t>
      </w:r>
      <w:r>
        <w:fldChar w:fldCharType="end"/>
      </w:r>
    </w:p>
    <w:p w14:paraId="4AE7F396" w14:textId="77777777" w:rsidR="0000603D" w:rsidRDefault="0000603D" w:rsidP="0000603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_Toc110857557 \h </w:instrText>
      </w:r>
      <w:r>
        <w:fldChar w:fldCharType="separate"/>
      </w:r>
      <w:r>
        <w:t>3</w:t>
      </w:r>
      <w:r>
        <w:fldChar w:fldCharType="end"/>
      </w:r>
    </w:p>
    <w:p w14:paraId="3F789AE2" w14:textId="77777777" w:rsidR="0000603D" w:rsidRDefault="0000603D" w:rsidP="0000603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_Toc110857558 \h </w:instrText>
      </w:r>
      <w:r>
        <w:fldChar w:fldCharType="separate"/>
      </w:r>
      <w:r>
        <w:t>3</w:t>
      </w:r>
      <w:r>
        <w:fldChar w:fldCharType="end"/>
      </w:r>
    </w:p>
    <w:p w14:paraId="10DA9E54" w14:textId="77777777" w:rsidR="0000603D" w:rsidRDefault="0000603D" w:rsidP="0000603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_Toc110857559 \h </w:instrText>
      </w:r>
      <w:r>
        <w:fldChar w:fldCharType="separate"/>
      </w:r>
      <w:r>
        <w:t>3</w:t>
      </w:r>
      <w:r>
        <w:fldChar w:fldCharType="end"/>
      </w:r>
    </w:p>
    <w:p w14:paraId="2DF8C845" w14:textId="77777777" w:rsidR="0000603D" w:rsidRDefault="0000603D" w:rsidP="0000603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_Toc110857560 \h </w:instrText>
      </w:r>
      <w:r>
        <w:fldChar w:fldCharType="separate"/>
      </w:r>
      <w:r>
        <w:t>3</w:t>
      </w:r>
      <w:r>
        <w:fldChar w:fldCharType="end"/>
      </w:r>
    </w:p>
    <w:p w14:paraId="3C27CB0B" w14:textId="77777777" w:rsidR="0000603D" w:rsidRDefault="0000603D" w:rsidP="0000603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93A50">
        <w:rPr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93A50">
        <w:rPr>
          <w:b/>
        </w:rPr>
        <w:t>Nemergent Solutions Client v7.</w:t>
      </w:r>
      <w:r>
        <w:rPr>
          <w:b/>
        </w:rPr>
        <w:t>0</w:t>
      </w:r>
      <w:r>
        <w:tab/>
      </w:r>
      <w:r>
        <w:fldChar w:fldCharType="begin"/>
      </w:r>
      <w:r>
        <w:instrText xml:space="preserve"> PAGEREF _Toc110857561 \h </w:instrText>
      </w:r>
      <w:r>
        <w:fldChar w:fldCharType="separate"/>
      </w:r>
      <w:r>
        <w:t>3</w:t>
      </w:r>
      <w:r>
        <w:fldChar w:fldCharType="end"/>
      </w:r>
    </w:p>
    <w:p w14:paraId="5DA545E0" w14:textId="77777777" w:rsidR="0000603D" w:rsidRDefault="0000603D" w:rsidP="0000603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93A50">
        <w:rPr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93A50">
        <w:rPr>
          <w:b/>
        </w:rPr>
        <w:t>References</w:t>
      </w:r>
      <w:r>
        <w:tab/>
      </w:r>
      <w:r>
        <w:fldChar w:fldCharType="begin"/>
      </w:r>
      <w:r>
        <w:instrText xml:space="preserve"> PAGEREF _Toc110857562 \h </w:instrText>
      </w:r>
      <w:r>
        <w:fldChar w:fldCharType="separate"/>
      </w:r>
      <w:r>
        <w:t>4</w:t>
      </w:r>
      <w:r>
        <w:fldChar w:fldCharType="end"/>
      </w:r>
    </w:p>
    <w:p w14:paraId="28769D42" w14:textId="77777777" w:rsidR="0000603D" w:rsidRDefault="0000603D" w:rsidP="0000603D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697BC29E" w14:textId="77777777" w:rsidR="0000603D" w:rsidRDefault="0000603D" w:rsidP="0000603D">
      <w:pPr>
        <w:pageBreakBefore/>
        <w:rPr>
          <w:rFonts w:ascii="Calibri" w:hAnsi="Calibri" w:cs="Calibri"/>
          <w:b/>
          <w:lang w:val="pt-BR" w:eastAsia="ja-JP"/>
        </w:rPr>
      </w:pPr>
    </w:p>
    <w:p w14:paraId="4BE618D7" w14:textId="77777777" w:rsidR="0000603D" w:rsidRPr="009C2813" w:rsidRDefault="0000603D" w:rsidP="0000603D">
      <w:pPr>
        <w:pStyle w:val="Heading1"/>
        <w:numPr>
          <w:ilvl w:val="0"/>
          <w:numId w:val="3"/>
        </w:numPr>
        <w:tabs>
          <w:tab w:val="num" w:pos="360"/>
        </w:tabs>
        <w:autoSpaceDN w:val="0"/>
        <w:ind w:left="1134" w:hanging="1134"/>
        <w:rPr>
          <w:b/>
        </w:rPr>
      </w:pPr>
      <w:bookmarkStart w:id="2" w:name="_Toc122434485"/>
      <w:bookmarkStart w:id="3" w:name="_Toc110857556"/>
      <w:r w:rsidRPr="009C2813">
        <w:rPr>
          <w:b/>
        </w:rPr>
        <w:t>Overview</w:t>
      </w:r>
      <w:bookmarkEnd w:id="2"/>
      <w:bookmarkEnd w:id="3"/>
    </w:p>
    <w:p w14:paraId="5553CA18" w14:textId="0CAAA50E" w:rsidR="0000603D" w:rsidRPr="00533D9C" w:rsidRDefault="0000603D" w:rsidP="000060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This document lists all the essential changes needed to correct problems in the TTCN implementation of test case </w:t>
      </w:r>
      <w:r w:rsidRPr="0000603D">
        <w:rPr>
          <w:rFonts w:cs="Arial"/>
          <w:sz w:val="24"/>
          <w:szCs w:val="24"/>
          <w:lang w:val="en-US"/>
        </w:rPr>
        <w:t>6.1.1.20</w:t>
      </w:r>
      <w:r>
        <w:rPr>
          <w:rFonts w:cs="Arial"/>
          <w:sz w:val="24"/>
          <w:szCs w:val="24"/>
          <w:lang w:val="en-US"/>
        </w:rPr>
        <w:t>.</w:t>
      </w:r>
      <w:r w:rsidRPr="00022631">
        <w:rPr>
          <w:rFonts w:cs="Arial"/>
          <w:color w:val="000000"/>
          <w:sz w:val="24"/>
          <w:szCs w:val="24"/>
          <w:lang w:eastAsia="ja-JP"/>
        </w:rPr>
        <w:t>MCPTT</w:t>
      </w:r>
      <w:r>
        <w:rPr>
          <w:rFonts w:cs="Arial"/>
          <w:color w:val="000000"/>
          <w:sz w:val="24"/>
          <w:szCs w:val="24"/>
          <w:lang w:eastAsia="ja-JP"/>
        </w:rPr>
        <w:t xml:space="preserve"> </w:t>
      </w:r>
      <w:r w:rsidRPr="00533D9C">
        <w:rPr>
          <w:rFonts w:cs="Arial"/>
          <w:sz w:val="24"/>
          <w:szCs w:val="24"/>
          <w:lang w:val="en-US"/>
        </w:rPr>
        <w:t xml:space="preserve">which is part of the ATS </w:t>
      </w:r>
      <w:r w:rsidRPr="009C2813">
        <w:rPr>
          <w:rFonts w:cs="Arial"/>
          <w:sz w:val="24"/>
          <w:szCs w:val="24"/>
        </w:rPr>
        <w:t>iwd-TTCN3-B2020-09_</w:t>
      </w:r>
      <w:r w:rsidRPr="00EA49BA">
        <w:rPr>
          <w:rFonts w:cs="Arial"/>
          <w:sz w:val="24"/>
          <w:szCs w:val="24"/>
        </w:rPr>
        <w:t>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 xml:space="preserve">23 </w:t>
      </w:r>
      <w:r w:rsidRPr="00533D9C">
        <w:rPr>
          <w:rFonts w:cs="Arial"/>
          <w:sz w:val="24"/>
          <w:szCs w:val="24"/>
          <w:lang w:val="en-US"/>
        </w:rPr>
        <w:t xml:space="preserve">test suite. </w:t>
      </w:r>
    </w:p>
    <w:p w14:paraId="0A7CDA55" w14:textId="77777777" w:rsidR="0000603D" w:rsidRPr="00533D9C" w:rsidRDefault="0000603D" w:rsidP="000060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n-US"/>
        </w:rPr>
      </w:pPr>
      <w:r w:rsidRPr="00533D9C">
        <w:rPr>
          <w:rFonts w:cs="Arial"/>
          <w:sz w:val="24"/>
          <w:szCs w:val="24"/>
          <w:lang w:val="en-US"/>
        </w:rPr>
        <w:t xml:space="preserve">With these changes applied the test case can be demonstrated to run with one or more UEs (see section 4). Execution log files are provided as evidence. </w:t>
      </w:r>
    </w:p>
    <w:p w14:paraId="72D099A9" w14:textId="77777777" w:rsidR="0000603D" w:rsidRPr="009C2813" w:rsidRDefault="0000603D" w:rsidP="000060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5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47A3DDBB" w14:textId="77777777" w:rsidR="0000603D" w:rsidRPr="009C2813" w:rsidRDefault="0000603D" w:rsidP="0000603D">
      <w:pPr>
        <w:pStyle w:val="Heading2"/>
        <w:rPr>
          <w:b/>
        </w:rPr>
      </w:pPr>
      <w:bookmarkStart w:id="4" w:name="_Toc110857557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47E3A27" w14:textId="4199B514" w:rsidR="0000603D" w:rsidRPr="009C2813" w:rsidRDefault="0000603D" w:rsidP="000060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00603D">
        <w:rPr>
          <w:rFonts w:cs="Arial"/>
          <w:bCs/>
          <w:sz w:val="24"/>
          <w:szCs w:val="24"/>
          <w:lang w:eastAsia="ja-JP"/>
        </w:rPr>
        <w:t>6.1.1.20</w:t>
      </w:r>
      <w:r w:rsidRPr="0000603D">
        <w:rPr>
          <w:rFonts w:cs="Arial"/>
          <w:bCs/>
          <w:color w:val="000000"/>
          <w:sz w:val="24"/>
          <w:szCs w:val="24"/>
          <w:lang w:eastAsia="ja-JP"/>
        </w:rPr>
        <w:t>.</w:t>
      </w:r>
      <w:r w:rsidRPr="00022631">
        <w:rPr>
          <w:rFonts w:cs="Arial"/>
          <w:color w:val="000000"/>
          <w:sz w:val="24"/>
          <w:szCs w:val="24"/>
          <w:lang w:eastAsia="ja-JP"/>
        </w:rPr>
        <w:t>MCPTT</w:t>
      </w:r>
    </w:p>
    <w:p w14:paraId="2989E79A" w14:textId="77777777" w:rsidR="0000603D" w:rsidRPr="009C2813" w:rsidRDefault="0000603D" w:rsidP="000060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 xml:space="preserve">ATS </w:t>
      </w:r>
      <w:r w:rsidRPr="00EA49BA">
        <w:rPr>
          <w:rFonts w:cs="Arial"/>
          <w:sz w:val="24"/>
          <w:szCs w:val="24"/>
        </w:rPr>
        <w:t>iwd-TTCN3-B2020-09_D2</w:t>
      </w:r>
      <w:r>
        <w:rPr>
          <w:rFonts w:cs="Arial"/>
          <w:sz w:val="24"/>
          <w:szCs w:val="24"/>
        </w:rPr>
        <w:t>2</w:t>
      </w:r>
      <w:r w:rsidRPr="00EA49BA">
        <w:rPr>
          <w:rFonts w:cs="Arial"/>
          <w:sz w:val="24"/>
          <w:szCs w:val="24"/>
        </w:rPr>
        <w:t>wk</w:t>
      </w:r>
      <w:r>
        <w:rPr>
          <w:rFonts w:cs="Arial"/>
          <w:sz w:val="24"/>
          <w:szCs w:val="24"/>
        </w:rPr>
        <w:t>23</w:t>
      </w:r>
    </w:p>
    <w:p w14:paraId="2A86B51F" w14:textId="77777777" w:rsidR="0000603D" w:rsidRPr="009C2813" w:rsidRDefault="0000603D" w:rsidP="000060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0CDF2641" w14:textId="77777777" w:rsidR="0000603D" w:rsidRPr="009C2813" w:rsidRDefault="0000603D" w:rsidP="000060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67CB43BC" w14:textId="77777777" w:rsidR="0000603D" w:rsidRPr="009C2813" w:rsidRDefault="0000603D" w:rsidP="000060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7BF25F01" w14:textId="77777777" w:rsidR="0000603D" w:rsidRPr="00533D9C" w:rsidRDefault="0000603D" w:rsidP="0000603D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499"/>
      <w:bookmarkStart w:id="10" w:name="_Toc93054712"/>
      <w:bookmarkStart w:id="11" w:name="_Toc93301316"/>
      <w:bookmarkStart w:id="12" w:name="_Toc93301737"/>
      <w:bookmarkStart w:id="13" w:name="_Toc93302554"/>
      <w:bookmarkStart w:id="14" w:name="_Toc93302987"/>
      <w:bookmarkStart w:id="15" w:name="_Toc93303015"/>
      <w:bookmarkStart w:id="16" w:name="_Toc110857558"/>
      <w:r w:rsidRPr="00533D9C">
        <w:rPr>
          <w:b/>
        </w:rPr>
        <w:t>Corrections required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C33B628" w14:textId="77777777" w:rsidR="0000603D" w:rsidRDefault="0000603D" w:rsidP="0000603D">
      <w:pPr>
        <w:rPr>
          <w:sz w:val="24"/>
          <w:szCs w:val="24"/>
        </w:rPr>
      </w:pPr>
      <w:r>
        <w:rPr>
          <w:sz w:val="24"/>
          <w:szCs w:val="24"/>
        </w:rPr>
        <w:t>None.</w:t>
      </w:r>
    </w:p>
    <w:p w14:paraId="06DFDBB3" w14:textId="77777777" w:rsidR="0000603D" w:rsidRPr="009C2813" w:rsidRDefault="0000603D" w:rsidP="0000603D">
      <w:pPr>
        <w:pStyle w:val="Heading1"/>
        <w:rPr>
          <w:b/>
        </w:rPr>
      </w:pPr>
      <w:bookmarkStart w:id="17" w:name="_Toc68002782"/>
      <w:bookmarkStart w:id="18" w:name="_Toc110857559"/>
      <w:r w:rsidRPr="009C2813">
        <w:rPr>
          <w:b/>
        </w:rPr>
        <w:t>Branches executed</w:t>
      </w:r>
      <w:bookmarkEnd w:id="17"/>
      <w:bookmarkEnd w:id="18"/>
      <w:r w:rsidRPr="009C2813">
        <w:rPr>
          <w:b/>
        </w:rPr>
        <w:t xml:space="preserve"> </w:t>
      </w:r>
    </w:p>
    <w:p w14:paraId="54FC1A39" w14:textId="77777777" w:rsidR="0000603D" w:rsidRPr="009C2813" w:rsidRDefault="0000603D" w:rsidP="0000603D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6686DF63" w14:textId="77777777" w:rsidR="0000603D" w:rsidRPr="009C2813" w:rsidRDefault="0000603D" w:rsidP="0000603D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5F34BB45" w14:textId="77777777" w:rsidR="0000603D" w:rsidRPr="009C2813" w:rsidRDefault="0000603D" w:rsidP="0000603D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6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05012BE6" w14:textId="77777777" w:rsidR="0000603D" w:rsidRPr="009C2813" w:rsidRDefault="0000603D" w:rsidP="0000603D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7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18FDC443" w14:textId="77777777" w:rsidR="0000603D" w:rsidRPr="009C2813" w:rsidRDefault="0000603D" w:rsidP="0000603D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5A5F1089" w14:textId="77777777" w:rsidR="0000603D" w:rsidRPr="009C2813" w:rsidRDefault="0000603D" w:rsidP="0000603D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0C0A3B94" w14:textId="77777777" w:rsidR="0000603D" w:rsidRPr="009C2813" w:rsidRDefault="0000603D" w:rsidP="0000603D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7F9C4E24" w14:textId="77777777" w:rsidR="0000603D" w:rsidRPr="009C2813" w:rsidRDefault="0000603D" w:rsidP="0000603D">
      <w:pPr>
        <w:pStyle w:val="Heading1"/>
        <w:rPr>
          <w:b/>
        </w:rPr>
      </w:pPr>
      <w:bookmarkStart w:id="19" w:name="_Toc68002783"/>
      <w:bookmarkStart w:id="20" w:name="_Toc110857560"/>
      <w:r w:rsidRPr="009C2813">
        <w:rPr>
          <w:b/>
        </w:rPr>
        <w:t>Execution Log Files</w:t>
      </w:r>
      <w:bookmarkEnd w:id="19"/>
      <w:bookmarkEnd w:id="20"/>
      <w:r w:rsidRPr="009C2813">
        <w:rPr>
          <w:b/>
        </w:rPr>
        <w:t xml:space="preserve"> </w:t>
      </w:r>
    </w:p>
    <w:p w14:paraId="2A6EAFD1" w14:textId="77777777" w:rsidR="0000603D" w:rsidRPr="009C2813" w:rsidRDefault="0000603D" w:rsidP="0000603D">
      <w:pPr>
        <w:pStyle w:val="Heading2"/>
        <w:rPr>
          <w:b/>
        </w:rPr>
      </w:pPr>
      <w:bookmarkStart w:id="21" w:name="_Toc54888067"/>
      <w:bookmarkStart w:id="22" w:name="_Toc68002784"/>
      <w:bookmarkStart w:id="23" w:name="_Toc110857561"/>
      <w:r w:rsidRPr="009C2813">
        <w:rPr>
          <w:b/>
        </w:rPr>
        <w:t>Nemergent Solutions Client v7.</w:t>
      </w:r>
      <w:bookmarkEnd w:id="21"/>
      <w:bookmarkEnd w:id="22"/>
      <w:bookmarkEnd w:id="23"/>
      <w:r>
        <w:rPr>
          <w:b/>
        </w:rPr>
        <w:t>0</w:t>
      </w:r>
    </w:p>
    <w:p w14:paraId="735BBEC3" w14:textId="77777777" w:rsidR="0000603D" w:rsidRPr="009C2813" w:rsidRDefault="0000603D" w:rsidP="0000603D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</w:t>
      </w:r>
      <w:r>
        <w:rPr>
          <w:rFonts w:cs="Arial"/>
          <w:sz w:val="24"/>
          <w:szCs w:val="24"/>
        </w:rPr>
        <w:t>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21B236E1" w14:textId="77777777" w:rsidR="0000603D" w:rsidRPr="009C2813" w:rsidRDefault="0000603D" w:rsidP="0000603D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4CF008EA" w14:textId="79E613CF" w:rsidR="0000603D" w:rsidRPr="009C2813" w:rsidRDefault="0000603D" w:rsidP="0000603D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Pr="0000603D">
        <w:t xml:space="preserve"> </w:t>
      </w:r>
      <w:r w:rsidRPr="0000603D">
        <w:rPr>
          <w:rFonts w:cs="Arial"/>
          <w:sz w:val="24"/>
          <w:szCs w:val="24"/>
        </w:rPr>
        <w:t>6.1.1.20</w:t>
      </w:r>
      <w:r>
        <w:rPr>
          <w:rFonts w:cs="Arial"/>
          <w:sz w:val="24"/>
          <w:szCs w:val="24"/>
        </w:rPr>
        <w:t>.MCPTT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2F92D52C" w14:textId="77777777" w:rsidR="0000603D" w:rsidRPr="009C2813" w:rsidRDefault="0000603D" w:rsidP="0000603D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F08BC7F" w14:textId="77777777" w:rsidR="0000603D" w:rsidRPr="009C2813" w:rsidRDefault="0000603D" w:rsidP="0000603D">
      <w:pPr>
        <w:numPr>
          <w:ilvl w:val="0"/>
          <w:numId w:val="2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7D3420DC" w14:textId="77777777" w:rsidR="0000603D" w:rsidRPr="009C2813" w:rsidRDefault="0000603D" w:rsidP="0000603D">
      <w:pPr>
        <w:suppressAutoHyphens/>
        <w:ind w:left="360"/>
        <w:rPr>
          <w:sz w:val="24"/>
          <w:szCs w:val="24"/>
        </w:rPr>
      </w:pPr>
    </w:p>
    <w:p w14:paraId="53DD9820" w14:textId="77777777" w:rsidR="0000603D" w:rsidRPr="009C2813" w:rsidRDefault="0000603D" w:rsidP="0000603D">
      <w:pPr>
        <w:pStyle w:val="Heading1"/>
        <w:rPr>
          <w:b/>
        </w:rPr>
      </w:pPr>
      <w:bookmarkStart w:id="24" w:name="_Toc122434496"/>
      <w:bookmarkStart w:id="25" w:name="_Toc295288973"/>
      <w:bookmarkStart w:id="26" w:name="_Toc325725668"/>
      <w:bookmarkStart w:id="27" w:name="_Toc54888068"/>
      <w:bookmarkStart w:id="28" w:name="_Toc110857562"/>
      <w:bookmarkStart w:id="29" w:name="_Toc68002785"/>
      <w:r w:rsidRPr="009C2813">
        <w:rPr>
          <w:b/>
        </w:rPr>
        <w:lastRenderedPageBreak/>
        <w:t>References</w:t>
      </w:r>
      <w:bookmarkEnd w:id="24"/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00603D" w14:paraId="69009E43" w14:textId="77777777" w:rsidTr="00C27590">
        <w:tc>
          <w:tcPr>
            <w:tcW w:w="709" w:type="dxa"/>
            <w:shd w:val="clear" w:color="auto" w:fill="auto"/>
          </w:tcPr>
          <w:bookmarkEnd w:id="29"/>
          <w:p w14:paraId="7721D55E" w14:textId="77777777" w:rsidR="0000603D" w:rsidRPr="009C2813" w:rsidRDefault="0000603D" w:rsidP="00C27590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68037DDE" w14:textId="1248F627" w:rsidR="0000603D" w:rsidRPr="009C2813" w:rsidRDefault="0000603D" w:rsidP="00C27590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B141CE">
              <w:rPr>
                <w:rFonts w:cs="Arial"/>
                <w:b/>
                <w:sz w:val="24"/>
                <w:szCs w:val="24"/>
              </w:rPr>
              <w:t>R5s22</w:t>
            </w:r>
            <w:r>
              <w:rPr>
                <w:rFonts w:cs="Arial"/>
                <w:b/>
                <w:sz w:val="24"/>
                <w:szCs w:val="24"/>
              </w:rPr>
              <w:t>0997</w:t>
            </w:r>
            <w:r w:rsidRPr="009C2813">
              <w:rPr>
                <w:rFonts w:cs="Arial"/>
                <w:b/>
                <w:sz w:val="24"/>
                <w:szCs w:val="24"/>
              </w:rPr>
              <w:t xml:space="preserve">: Supporting information for the addition of MCPTT test case </w:t>
            </w:r>
            <w:r w:rsidRPr="0000603D">
              <w:rPr>
                <w:rFonts w:cs="Arial"/>
                <w:b/>
                <w:sz w:val="24"/>
                <w:szCs w:val="24"/>
              </w:rPr>
              <w:t xml:space="preserve">6.1.1.20 </w:t>
            </w:r>
            <w:r w:rsidRPr="009C2813">
              <w:rPr>
                <w:rFonts w:cs="Arial"/>
                <w:b/>
                <w:sz w:val="24"/>
                <w:szCs w:val="24"/>
              </w:rPr>
              <w:t>to the MCX ATS</w:t>
            </w:r>
            <w:r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57C470C4" w14:textId="77777777" w:rsidR="0000603D" w:rsidRDefault="0000603D" w:rsidP="0000603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91C39" w14:textId="77777777" w:rsidR="003B57B5" w:rsidRDefault="003B57B5">
      <w:r>
        <w:separator/>
      </w:r>
    </w:p>
  </w:endnote>
  <w:endnote w:type="continuationSeparator" w:id="0">
    <w:p w14:paraId="4C9AE180" w14:textId="77777777" w:rsidR="003B57B5" w:rsidRDefault="003B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86842" w14:textId="77777777" w:rsidR="003B57B5" w:rsidRDefault="003B57B5">
      <w:r>
        <w:separator/>
      </w:r>
    </w:p>
  </w:footnote>
  <w:footnote w:type="continuationSeparator" w:id="0">
    <w:p w14:paraId="4A44F12F" w14:textId="77777777" w:rsidR="003B57B5" w:rsidRDefault="003B5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6F5C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5F6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B02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3D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6F9"/>
    <w:rsid w:val="002B5741"/>
    <w:rsid w:val="002E472E"/>
    <w:rsid w:val="00305409"/>
    <w:rsid w:val="003609EF"/>
    <w:rsid w:val="0036231A"/>
    <w:rsid w:val="00374DD4"/>
    <w:rsid w:val="003B57B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54C0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724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00603D"/>
    <w:rPr>
      <w:i/>
      <w:iCs/>
    </w:rPr>
  </w:style>
  <w:style w:type="paragraph" w:customStyle="1" w:styleId="Heading">
    <w:name w:val="Heading"/>
    <w:basedOn w:val="Normal"/>
    <w:next w:val="Normal"/>
    <w:rsid w:val="0000603D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yperlink" Target="http://www.w3.org/2001/04/xmlenc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w3.org/2009/xmlenc11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idel.liberal@ehu.eus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12" ma:contentTypeDescription="Crear nuevo documento." ma:contentTypeScope="" ma:versionID="eb5660adfc157733f459f1c74f2a326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6f668cf85dc44b78181a6d06f3e9abd6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24405-F131-478E-8C48-CDD3596530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18D894-60C9-4DD9-AF0B-334D186AC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A1BA9B-994C-2E4A-906C-5A79EE1E0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29</TotalTime>
  <Pages>4</Pages>
  <Words>706</Words>
  <Characters>4028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8</cp:revision>
  <cp:lastPrinted>1900-01-01T00:14:44Z</cp:lastPrinted>
  <dcterms:created xsi:type="dcterms:W3CDTF">2020-02-03T08:32:00Z</dcterms:created>
  <dcterms:modified xsi:type="dcterms:W3CDTF">2022-08-10T07:27:00Z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2022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Dec 2021</vt:lpwstr>
  </property>
  <property fmtid="{D5CDD505-2E9C-101B-9397-08002B2CF9AE}" pid="8" name="EndDate">
    <vt:lpwstr>31st Dec 2022</vt:lpwstr>
  </property>
  <property fmtid="{D5CDD505-2E9C-101B-9397-08002B2CF9AE}" pid="9" name="Tdoc#">
    <vt:lpwstr>R5s220996</vt:lpwstr>
  </property>
  <property fmtid="{D5CDD505-2E9C-101B-9397-08002B2CF9AE}" pid="10" name="Spec#">
    <vt:lpwstr>36.579-5</vt:lpwstr>
  </property>
  <property fmtid="{D5CDD505-2E9C-101B-9397-08002B2CF9AE}" pid="11" name="Cr#">
    <vt:lpwstr>0079</vt:lpwstr>
  </property>
  <property fmtid="{D5CDD505-2E9C-101B-9397-08002B2CF9AE}" pid="12" name="Revision">
    <vt:lpwstr>-</vt:lpwstr>
  </property>
  <property fmtid="{D5CDD505-2E9C-101B-9397-08002B2CF9AE}" pid="13" name="Version">
    <vt:lpwstr>14.7.0</vt:lpwstr>
  </property>
  <property fmtid="{D5CDD505-2E9C-101B-9397-08002B2CF9AE}" pid="14" name="CrTitle">
    <vt:lpwstr>Addition of MCPTT test case 6.1.1.20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TEI15_Test, MCenhUEConTest</vt:lpwstr>
  </property>
  <property fmtid="{D5CDD505-2E9C-101B-9397-08002B2CF9AE}" pid="18" name="Cat">
    <vt:lpwstr>B</vt:lpwstr>
  </property>
  <property fmtid="{D5CDD505-2E9C-101B-9397-08002B2CF9AE}" pid="19" name="ResDate">
    <vt:lpwstr>2022-08-09</vt:lpwstr>
  </property>
  <property fmtid="{D5CDD505-2E9C-101B-9397-08002B2CF9AE}" pid="20" name="Release">
    <vt:lpwstr>Rel-14</vt:lpwstr>
  </property>
</Properties>
</file>