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0EB40C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6117C5">
        <w:fldChar w:fldCharType="begin"/>
      </w:r>
      <w:r w:rsidR="006117C5">
        <w:instrText xml:space="preserve"> DOCPROPERTY  Tdoc#  \* MERGEFORMAT </w:instrText>
      </w:r>
      <w:r w:rsidR="006117C5">
        <w:fldChar w:fldCharType="separate"/>
      </w:r>
      <w:r w:rsidR="00DC4393">
        <w:rPr>
          <w:b/>
          <w:i/>
          <w:noProof/>
          <w:sz w:val="28"/>
        </w:rPr>
        <w:t>R5s220</w:t>
      </w:r>
      <w:r w:rsidR="00585A14">
        <w:rPr>
          <w:b/>
          <w:i/>
          <w:noProof/>
          <w:sz w:val="28"/>
        </w:rPr>
        <w:t>9</w:t>
      </w:r>
      <w:r w:rsidR="00797D59">
        <w:rPr>
          <w:b/>
          <w:i/>
          <w:noProof/>
          <w:sz w:val="28"/>
        </w:rPr>
        <w:t>34</w:t>
      </w:r>
      <w:r w:rsidR="006117C5">
        <w:rPr>
          <w:b/>
          <w:i/>
          <w:noProof/>
          <w:sz w:val="28"/>
        </w:rPr>
        <w:fldChar w:fldCharType="end"/>
      </w:r>
    </w:p>
    <w:p w14:paraId="210A5493" w14:textId="77777777" w:rsidR="00745C21" w:rsidRDefault="006117C5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6117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C05AB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</w:t>
            </w:r>
            <w:r w:rsidR="00AB57C0">
              <w:rPr>
                <w:b/>
                <w:noProof/>
                <w:sz w:val="28"/>
              </w:rPr>
              <w:t>7</w:t>
            </w:r>
            <w:r w:rsidR="0070643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F7F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5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EA2B6B" w:rsidR="001E41F3" w:rsidRDefault="00797D59" w:rsidP="00B7489A">
            <w:pPr>
              <w:pStyle w:val="CRCoverPage"/>
              <w:spacing w:after="0"/>
              <w:rPr>
                <w:noProof/>
              </w:rPr>
            </w:pPr>
            <w:r w:rsidRPr="00797D59">
              <w:t>Correction for NR5GC UAC test case 11.3.7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D5EB6C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585A14">
              <w:rPr>
                <w:noProof/>
              </w:rPr>
              <w:t>08-0</w:t>
            </w:r>
            <w:r w:rsidR="00797D59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6117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17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117C5" w:rsidRDefault="006117C5" w:rsidP="00611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D566BD" w:rsidR="006117C5" w:rsidRDefault="006117C5" w:rsidP="006117C5">
            <w:pPr>
              <w:pStyle w:val="CRCoverPage"/>
              <w:spacing w:after="0"/>
              <w:rPr>
                <w:noProof/>
              </w:rPr>
            </w:pPr>
            <w:r w:rsidRPr="006117C5">
              <w:rPr>
                <w:rFonts w:cs="Arial"/>
              </w:rPr>
              <w:t>At step 8b1, if the received REGISTRATION REQUEST contents do not match the expected value (</w:t>
            </w:r>
            <w:proofErr w:type="gramStart"/>
            <w:r w:rsidRPr="006117C5">
              <w:rPr>
                <w:rFonts w:cs="Arial"/>
              </w:rPr>
              <w:t>e.g.</w:t>
            </w:r>
            <w:proofErr w:type="gramEnd"/>
            <w:r w:rsidRPr="006117C5">
              <w:rPr>
                <w:rFonts w:cs="Arial"/>
              </w:rPr>
              <w:t xml:space="preserve"> UE sends any registration type other than ‘emergency’) the TC will proceed to step 10a1.</w:t>
            </w:r>
          </w:p>
        </w:tc>
      </w:tr>
      <w:tr w:rsidR="006117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117C5" w:rsidRDefault="006117C5" w:rsidP="00611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5848C641" w:rsidR="006117C5" w:rsidRDefault="006117C5" w:rsidP="00611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17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117C5" w:rsidRDefault="006117C5" w:rsidP="00611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005459" w:rsidR="006117C5" w:rsidRPr="0035396C" w:rsidRDefault="006117C5" w:rsidP="006117C5">
            <w:pPr>
              <w:pStyle w:val="CRCoverPage"/>
              <w:spacing w:after="0"/>
              <w:rPr>
                <w:noProof/>
              </w:rPr>
            </w:pPr>
            <w:r w:rsidRPr="006117C5">
              <w:rPr>
                <w:rFonts w:cs="Arial"/>
                <w:lang w:val="en-US" w:eastAsia="zh-CN"/>
              </w:rPr>
              <w:t xml:space="preserve">Added an ‘else’ </w:t>
            </w:r>
            <w:r>
              <w:rPr>
                <w:rFonts w:cs="Arial"/>
                <w:lang w:val="en-US" w:eastAsia="zh-CN"/>
              </w:rPr>
              <w:t>branch</w:t>
            </w:r>
            <w:r w:rsidRPr="006117C5">
              <w:rPr>
                <w:rFonts w:cs="Arial"/>
                <w:lang w:val="en-US" w:eastAsia="zh-CN"/>
              </w:rPr>
              <w:t xml:space="preserve"> to give a fail verdict if incorrect REGISTRATION REQUEST contents are received at step 8b1</w:t>
            </w:r>
          </w:p>
        </w:tc>
      </w:tr>
      <w:tr w:rsidR="006117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117C5" w:rsidRDefault="006117C5" w:rsidP="00611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117C5" w:rsidRDefault="006117C5" w:rsidP="00611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17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117C5" w:rsidRDefault="006117C5" w:rsidP="00611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7A8DE3" w:rsidR="006117C5" w:rsidRPr="00BD4675" w:rsidRDefault="006117C5" w:rsidP="00611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non-conformant UE may be able to pass this test case</w:t>
            </w:r>
          </w:p>
        </w:tc>
      </w:tr>
      <w:tr w:rsidR="006117C5" w14:paraId="034AF533" w14:textId="77777777" w:rsidTr="00547111">
        <w:tc>
          <w:tcPr>
            <w:tcW w:w="2694" w:type="dxa"/>
            <w:gridSpan w:val="2"/>
          </w:tcPr>
          <w:p w14:paraId="39D9EB5B" w14:textId="77777777" w:rsidR="006117C5" w:rsidRDefault="006117C5" w:rsidP="00611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117C5" w:rsidRDefault="006117C5" w:rsidP="00611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17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117C5" w:rsidRDefault="006117C5" w:rsidP="00611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5E9634" w:rsidR="006117C5" w:rsidRDefault="006117C5" w:rsidP="00611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11.3.7.NR5GC</w:t>
            </w:r>
          </w:p>
        </w:tc>
      </w:tr>
      <w:tr w:rsidR="006117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117C5" w:rsidRDefault="006117C5" w:rsidP="00611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117C5" w:rsidRDefault="006117C5" w:rsidP="00611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17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117C5" w:rsidRDefault="006117C5" w:rsidP="00611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117C5" w:rsidRDefault="006117C5" w:rsidP="00611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117C5" w:rsidRDefault="006117C5" w:rsidP="00611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117C5" w:rsidRDefault="006117C5" w:rsidP="00611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117C5" w:rsidRDefault="006117C5" w:rsidP="006117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17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117C5" w:rsidRDefault="006117C5" w:rsidP="00611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117C5" w:rsidRDefault="006117C5" w:rsidP="00611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6117C5" w:rsidRDefault="006117C5" w:rsidP="00611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117C5" w:rsidRDefault="006117C5" w:rsidP="00611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117C5" w:rsidRDefault="006117C5" w:rsidP="00611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17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117C5" w:rsidRDefault="006117C5" w:rsidP="00611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549B73E" w:rsidR="006117C5" w:rsidRDefault="006117C5" w:rsidP="00611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26EC73" w:rsidR="006117C5" w:rsidRDefault="006117C5" w:rsidP="00611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117C5" w:rsidRDefault="006117C5" w:rsidP="00611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079999" w:rsidR="006117C5" w:rsidRDefault="006117C5" w:rsidP="006117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17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117C5" w:rsidRDefault="006117C5" w:rsidP="00611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117C5" w:rsidRDefault="006117C5" w:rsidP="00611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6117C5" w:rsidRDefault="006117C5" w:rsidP="00611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117C5" w:rsidRDefault="006117C5" w:rsidP="00611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117C5" w:rsidRDefault="006117C5" w:rsidP="00611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17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117C5" w:rsidRDefault="006117C5" w:rsidP="00611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117C5" w:rsidRDefault="006117C5" w:rsidP="006117C5">
            <w:pPr>
              <w:pStyle w:val="CRCoverPage"/>
              <w:spacing w:after="0"/>
              <w:rPr>
                <w:noProof/>
              </w:rPr>
            </w:pPr>
          </w:p>
        </w:tc>
      </w:tr>
      <w:tr w:rsidR="006117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117C5" w:rsidRDefault="006117C5" w:rsidP="00611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117C5" w:rsidRDefault="006117C5" w:rsidP="00611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17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117C5" w:rsidRPr="008863B9" w:rsidRDefault="006117C5" w:rsidP="00611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117C5" w:rsidRPr="008863B9" w:rsidRDefault="006117C5" w:rsidP="006117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17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117C5" w:rsidRDefault="006117C5" w:rsidP="00611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117C5" w:rsidRDefault="006117C5" w:rsidP="00611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042446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7FE5461" w14:textId="7C8E4304" w:rsidR="006117C5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117C5" w:rsidRPr="001063F3">
        <w:rPr>
          <w:rFonts w:cs="Arial"/>
          <w:iCs/>
        </w:rPr>
        <w:t>Table of Contents</w:t>
      </w:r>
      <w:r w:rsidR="006117C5">
        <w:tab/>
      </w:r>
      <w:r w:rsidR="006117C5">
        <w:fldChar w:fldCharType="begin"/>
      </w:r>
      <w:r w:rsidR="006117C5">
        <w:instrText xml:space="preserve"> PAGEREF _Toc110424469 \h </w:instrText>
      </w:r>
      <w:r w:rsidR="006117C5">
        <w:fldChar w:fldCharType="separate"/>
      </w:r>
      <w:r w:rsidR="006117C5">
        <w:t>2</w:t>
      </w:r>
      <w:r w:rsidR="006117C5">
        <w:fldChar w:fldCharType="end"/>
      </w:r>
    </w:p>
    <w:p w14:paraId="02F7FBB0" w14:textId="5A3B30DA" w:rsidR="006117C5" w:rsidRDefault="006117C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063F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063F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_Toc110424470 \h </w:instrText>
      </w:r>
      <w:r>
        <w:fldChar w:fldCharType="separate"/>
      </w:r>
      <w:r>
        <w:t>3</w:t>
      </w:r>
      <w:r>
        <w:fldChar w:fldCharType="end"/>
      </w:r>
    </w:p>
    <w:p w14:paraId="7E7F385F" w14:textId="73FF195E" w:rsidR="006117C5" w:rsidRDefault="006117C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063F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063F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_Toc110424471 \h </w:instrText>
      </w:r>
      <w:r>
        <w:fldChar w:fldCharType="separate"/>
      </w:r>
      <w:r>
        <w:t>3</w:t>
      </w:r>
      <w:r>
        <w:fldChar w:fldCharType="end"/>
      </w:r>
    </w:p>
    <w:p w14:paraId="71A27F82" w14:textId="392CCC79" w:rsidR="006117C5" w:rsidRDefault="006117C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063F3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063F3">
        <w:rPr>
          <w:rFonts w:cs="Arial"/>
          <w:color w:val="000000"/>
          <w:lang w:eastAsia="en-GB"/>
        </w:rPr>
        <w:t xml:space="preserve">Change </w:t>
      </w:r>
      <w:r w:rsidRPr="001063F3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_Toc110424472 \h </w:instrText>
      </w:r>
      <w:r>
        <w:fldChar w:fldCharType="separate"/>
      </w:r>
      <w:r>
        <w:t>3</w:t>
      </w:r>
      <w:r>
        <w:fldChar w:fldCharType="end"/>
      </w:r>
    </w:p>
    <w:p w14:paraId="325A0C2F" w14:textId="02029DD5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0424470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0E6BF01C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CD1EC2D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0424471"/>
      <w:r w:rsidRPr="00854C55">
        <w:rPr>
          <w:b/>
        </w:rPr>
        <w:t>Corrections required</w:t>
      </w:r>
      <w:bookmarkEnd w:id="4"/>
      <w:bookmarkEnd w:id="5"/>
      <w:bookmarkEnd w:id="6"/>
    </w:p>
    <w:p w14:paraId="07CCCBCB" w14:textId="77777777" w:rsidR="00AC0B64" w:rsidRDefault="00AC0B64" w:rsidP="00AC0B64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9062255"/>
      <w:bookmarkStart w:id="8" w:name="_Toc110424472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C0B64" w14:paraId="14CAA4BF" w14:textId="77777777" w:rsidTr="00A157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E7BD" w14:textId="77777777" w:rsidR="00AC0B64" w:rsidRDefault="00AC0B64" w:rsidP="00A1572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11F5" w14:textId="77777777" w:rsidR="00AC0B64" w:rsidRPr="00B65B1E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C4374">
              <w:rPr>
                <w:rFonts w:ascii="Arial" w:hAnsi="Arial" w:cs="Arial"/>
                <w:lang w:val="en-US" w:eastAsia="en-GB"/>
              </w:rPr>
              <w:t>fl_TC_11_3_7_TestBody</w:t>
            </w:r>
          </w:p>
        </w:tc>
      </w:tr>
      <w:tr w:rsidR="00AC0B64" w14:paraId="6A9EBCE4" w14:textId="77777777" w:rsidTr="00A1572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E477" w14:textId="77777777" w:rsidR="00AC0B64" w:rsidRDefault="00AC0B64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8218" w14:textId="5DB90758" w:rsidR="00AC0B64" w:rsidRPr="006117C5" w:rsidRDefault="00AC0B64" w:rsidP="00A15724">
            <w:pPr>
              <w:rPr>
                <w:rFonts w:ascii="Arial" w:hAnsi="Arial" w:cs="Arial"/>
                <w:lang w:val="en-US"/>
              </w:rPr>
            </w:pPr>
            <w:r w:rsidRPr="006117C5">
              <w:rPr>
                <w:rFonts w:ascii="Arial" w:hAnsi="Arial" w:cs="Arial"/>
              </w:rPr>
              <w:t xml:space="preserve">At step 8b1, if the </w:t>
            </w:r>
            <w:r w:rsidR="007E6483" w:rsidRPr="006117C5">
              <w:rPr>
                <w:rFonts w:ascii="Arial" w:hAnsi="Arial" w:cs="Arial"/>
              </w:rPr>
              <w:t>received REGISTRATION REQUEST contents do not match the expected value</w:t>
            </w:r>
            <w:r w:rsidR="00F94881" w:rsidRPr="006117C5">
              <w:rPr>
                <w:rFonts w:ascii="Arial" w:hAnsi="Arial" w:cs="Arial"/>
              </w:rPr>
              <w:t xml:space="preserve"> (</w:t>
            </w:r>
            <w:proofErr w:type="gramStart"/>
            <w:r w:rsidR="00F94881" w:rsidRPr="006117C5">
              <w:rPr>
                <w:rFonts w:ascii="Arial" w:hAnsi="Arial" w:cs="Arial"/>
              </w:rPr>
              <w:t>e.g.</w:t>
            </w:r>
            <w:proofErr w:type="gramEnd"/>
            <w:r w:rsidR="00F94881" w:rsidRPr="006117C5">
              <w:rPr>
                <w:rFonts w:ascii="Arial" w:hAnsi="Arial" w:cs="Arial"/>
              </w:rPr>
              <w:t xml:space="preserve"> </w:t>
            </w:r>
            <w:r w:rsidRPr="006117C5">
              <w:rPr>
                <w:rFonts w:ascii="Arial" w:hAnsi="Arial" w:cs="Arial"/>
              </w:rPr>
              <w:t>UE sends any registration type other than ‘emergency’</w:t>
            </w:r>
            <w:r w:rsidR="00F94881" w:rsidRPr="006117C5">
              <w:rPr>
                <w:rFonts w:ascii="Arial" w:hAnsi="Arial" w:cs="Arial"/>
              </w:rPr>
              <w:t>)</w:t>
            </w:r>
            <w:r w:rsidRPr="006117C5">
              <w:rPr>
                <w:rFonts w:ascii="Arial" w:hAnsi="Arial" w:cs="Arial"/>
              </w:rPr>
              <w:t xml:space="preserve"> the TC </w:t>
            </w:r>
            <w:r w:rsidR="00F94881" w:rsidRPr="006117C5">
              <w:rPr>
                <w:rFonts w:ascii="Arial" w:hAnsi="Arial" w:cs="Arial"/>
              </w:rPr>
              <w:t>will proceed to step</w:t>
            </w:r>
            <w:r w:rsidR="006117C5" w:rsidRPr="006117C5">
              <w:rPr>
                <w:rFonts w:ascii="Arial" w:hAnsi="Arial" w:cs="Arial"/>
              </w:rPr>
              <w:t xml:space="preserve"> 10a1.</w:t>
            </w:r>
          </w:p>
        </w:tc>
      </w:tr>
      <w:tr w:rsidR="00AC0B64" w14:paraId="1EEF9E99" w14:textId="77777777" w:rsidTr="00A157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5F6D" w14:textId="77777777" w:rsidR="00AC0B64" w:rsidRDefault="00AC0B64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C851" w14:textId="1AE7510C" w:rsidR="00AC0B64" w:rsidRPr="006117C5" w:rsidRDefault="00AC0B64" w:rsidP="00A15724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6117C5">
              <w:rPr>
                <w:rFonts w:cs="Arial"/>
                <w:lang w:val="en-US" w:eastAsia="zh-CN"/>
              </w:rPr>
              <w:t xml:space="preserve">Added an ‘else’ clause to give a fail verdict </w:t>
            </w:r>
            <w:r w:rsidR="006117C5" w:rsidRPr="006117C5">
              <w:rPr>
                <w:rFonts w:cs="Arial"/>
                <w:lang w:val="en-US" w:eastAsia="zh-CN"/>
              </w:rPr>
              <w:t>if incorrect REGISTRATION REQUEST contents are received at step 8b1</w:t>
            </w:r>
          </w:p>
        </w:tc>
      </w:tr>
      <w:tr w:rsidR="00AC0B64" w14:paraId="6B7CB3E1" w14:textId="77777777" w:rsidTr="00A157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1EE2" w14:textId="77777777" w:rsidR="00AC0B64" w:rsidRDefault="00AC0B64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B2FF" w14:textId="77777777" w:rsidR="00AC0B64" w:rsidRDefault="00AC0B64" w:rsidP="00A15724">
            <w:pPr>
              <w:spacing w:after="0"/>
              <w:rPr>
                <w:rFonts w:ascii="Arial" w:hAnsi="Arial" w:cs="Arial"/>
                <w:lang w:eastAsia="en-GB"/>
              </w:rPr>
            </w:pPr>
            <w:r w:rsidRPr="00AC4374">
              <w:rPr>
                <w:rFonts w:ascii="Arial" w:hAnsi="Arial" w:cs="Arial"/>
                <w:lang w:eastAsia="en-GB"/>
              </w:rPr>
              <w:t>UAC_NR5GC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AC0B64" w14:paraId="29A45DE2" w14:textId="77777777" w:rsidTr="00A157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B760" w14:textId="77777777" w:rsidR="00AC0B64" w:rsidRDefault="00AC0B64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A26F" w14:textId="77777777" w:rsidR="00AC0B64" w:rsidRDefault="00AC0B64" w:rsidP="00A15724">
            <w:pPr>
              <w:rPr>
                <w:rFonts w:ascii="Arial" w:hAnsi="Arial"/>
                <w:lang w:eastAsia="zh-CN"/>
              </w:rPr>
            </w:pPr>
          </w:p>
        </w:tc>
      </w:tr>
    </w:tbl>
    <w:p w14:paraId="21B26DC3" w14:textId="77777777" w:rsidR="00AC0B64" w:rsidRDefault="00AC0B64" w:rsidP="00AC0B64">
      <w:pPr>
        <w:rPr>
          <w:lang w:val="en-US" w:eastAsia="zh-CN"/>
        </w:rPr>
      </w:pPr>
    </w:p>
    <w:p w14:paraId="55299054" w14:textId="77777777" w:rsidR="00AC0B64" w:rsidRDefault="00AC0B64" w:rsidP="00AC0B6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C0B64" w14:paraId="4D9F9546" w14:textId="77777777" w:rsidTr="00A1572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D316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function fl_TC_11_3_7_</w:t>
            </w:r>
            <w:proofErr w:type="gramStart"/>
            <w:r w:rsidRPr="00AC4374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AC4374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39B8D466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2B92BFE" w14:textId="77777777" w:rsidR="00AC0B64" w:rsidRPr="008D6B6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D6B6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4D96812" w14:textId="72BB9F60" w:rsidR="00AC0B64" w:rsidRDefault="007E6483" w:rsidP="00A157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……………….</w:t>
            </w:r>
          </w:p>
          <w:p w14:paraId="737A483D" w14:textId="77777777" w:rsidR="00AC0B64" w:rsidRPr="008D6B6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D6B64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35324ADD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656EE01E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//@siclog "Step 8b2"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@</w:t>
            </w:r>
          </w:p>
          <w:p w14:paraId="6998C4F3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//@sic R5s210424, R5-214742 sic@</w:t>
            </w:r>
          </w:p>
          <w:p w14:paraId="24C88741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//Steps 5-15 are performed from the generic test procedure as specified in TS 38.508-1 [4] subclause 4.5.2.2-2</w:t>
            </w:r>
          </w:p>
          <w:p w14:paraId="3BF98E72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f_NR5GC_RRC_Idle_Steps5_15(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 xml:space="preserve">, nr_Cell1,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TESTMode_OFF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, Emergency</w:t>
            </w:r>
            <w:proofErr w:type="gramStart"/>
            <w:r w:rsidRPr="00AC4374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6FDA9057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2EE04D25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car_NR_SRB_NasPdu_</w:t>
            </w:r>
            <w:proofErr w:type="gramStart"/>
            <w:r w:rsidRPr="00AC4374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C4374">
              <w:rPr>
                <w:rFonts w:ascii="Courier New" w:hAnsi="Courier New" w:cs="Courier New"/>
                <w:lang w:eastAsia="de-DE"/>
              </w:rPr>
              <w:t xml:space="preserve">nr_Cell1, ?, cr_NG_NAS_IndWithPiggybacking(tsc_SHT_IntegrityProtected_Ciphered))) -&gt; value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;</w:t>
            </w:r>
          </w:p>
          <w:p w14:paraId="6DFC61E0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if (not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f_Check_NG_</w:t>
            </w:r>
            <w:proofErr w:type="gramStart"/>
            <w:r w:rsidRPr="00AC4374">
              <w:rPr>
                <w:rFonts w:ascii="Courier New" w:hAnsi="Courier New" w:cs="Courier New"/>
                <w:lang w:eastAsia="de-DE"/>
              </w:rPr>
              <w:t>PDUSessionEstablishmentReq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AC4374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,</w:t>
            </w:r>
          </w:p>
          <w:p w14:paraId="0643BBA0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                                             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AC4374">
              <w:rPr>
                <w:rFonts w:ascii="Courier New" w:hAnsi="Courier New" w:cs="Courier New"/>
                <w:lang w:eastAsia="de-DE"/>
              </w:rPr>
              <w:t>ReceivedAsp.Signalling.Nas</w:t>
            </w:r>
            <w:proofErr w:type="spellEnd"/>
            <w:proofErr w:type="gramEnd"/>
            <w:r w:rsidRPr="00AC4374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Pdu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,</w:t>
            </w:r>
          </w:p>
          <w:p w14:paraId="6F81964E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                                              -, -, -, -,</w:t>
            </w:r>
          </w:p>
          <w:p w14:paraId="59701C7B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                                             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crs_SSC_</w:t>
            </w:r>
            <w:proofErr w:type="gramStart"/>
            <w:r w:rsidRPr="00AC4374">
              <w:rPr>
                <w:rFonts w:ascii="Courier New" w:hAnsi="Courier New" w:cs="Courier New"/>
                <w:lang w:eastAsia="de-DE"/>
              </w:rPr>
              <w:t>Mode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C4374">
              <w:rPr>
                <w:rFonts w:ascii="Courier New" w:hAnsi="Courier New" w:cs="Courier New"/>
                <w:lang w:eastAsia="de-DE"/>
              </w:rPr>
              <w:t>'A'H, '001'B),</w:t>
            </w:r>
          </w:p>
          <w:p w14:paraId="3D01751F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                                              -, -, -, -, -, -,</w:t>
            </w:r>
          </w:p>
          <w:p w14:paraId="7BF70950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                                             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cr_NG_Request_Type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('011'B</w:t>
            </w:r>
            <w:proofErr w:type="gramStart"/>
            <w:r w:rsidRPr="00AC4374">
              <w:rPr>
                <w:rFonts w:ascii="Courier New" w:hAnsi="Courier New" w:cs="Courier New"/>
                <w:lang w:eastAsia="de-DE"/>
              </w:rPr>
              <w:t>),/</w:t>
            </w:r>
            <w:proofErr w:type="gramEnd"/>
            <w:r w:rsidRPr="00AC4374">
              <w:rPr>
                <w:rFonts w:ascii="Courier New" w:hAnsi="Courier New" w:cs="Courier New"/>
                <w:lang w:eastAsia="de-DE"/>
              </w:rPr>
              <w:t>/initial emergency request</w:t>
            </w:r>
          </w:p>
          <w:p w14:paraId="4F2D4736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                                              omit,</w:t>
            </w:r>
          </w:p>
          <w:p w14:paraId="1711B3EB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                                              omit)) {</w:t>
            </w:r>
          </w:p>
          <w:p w14:paraId="1D2FF4EC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AC4374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C4374">
              <w:rPr>
                <w:rFonts w:ascii="Courier New" w:hAnsi="Courier New" w:cs="Courier New"/>
                <w:lang w:eastAsia="de-DE"/>
              </w:rPr>
              <w:t>__FILE__, __LINE__, "PDU Session Establishment Message Failed");</w:t>
            </w:r>
          </w:p>
          <w:p w14:paraId="53D3BE33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7D349AC4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6225526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E298E10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lastRenderedPageBreak/>
              <w:t xml:space="preserve">    else {</w:t>
            </w:r>
          </w:p>
          <w:p w14:paraId="2B3BCDEF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AC4374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C4374">
              <w:rPr>
                <w:rFonts w:ascii="Courier New" w:hAnsi="Courier New" w:cs="Courier New"/>
                <w:lang w:eastAsia="de-DE"/>
              </w:rPr>
              <w:t>__FILE__, __LINE__, "Service Request Message or Registration Request Message Failed");</w:t>
            </w:r>
          </w:p>
          <w:p w14:paraId="305826A9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0CFFD42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6339AFB" w14:textId="77777777" w:rsidR="00AC0B64" w:rsidRPr="008D6B6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D6B6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4CD4609" w14:textId="498FE0CF" w:rsidR="00AC0B64" w:rsidRDefault="007E6483" w:rsidP="00A157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</w:t>
            </w:r>
          </w:p>
          <w:p w14:paraId="5204793F" w14:textId="77777777" w:rsidR="00AC0B64" w:rsidRPr="008D6B6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D6B64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10AC45A6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BF8AA07" w14:textId="77777777" w:rsidR="00AC0B6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7E2E8A3F" w14:textId="77777777" w:rsidR="00AC0B64" w:rsidRDefault="00AC0B64" w:rsidP="00AC0B64">
      <w:pPr>
        <w:spacing w:after="0"/>
        <w:rPr>
          <w:rFonts w:ascii="Arial" w:hAnsi="Arial"/>
          <w:b/>
          <w:lang w:eastAsia="en-GB"/>
        </w:rPr>
      </w:pPr>
    </w:p>
    <w:p w14:paraId="5A7AA1B3" w14:textId="77777777" w:rsidR="00AC0B64" w:rsidRDefault="00AC0B64" w:rsidP="00AC0B64">
      <w:pPr>
        <w:spacing w:after="0"/>
        <w:rPr>
          <w:rFonts w:ascii="Arial" w:hAnsi="Arial"/>
          <w:b/>
          <w:lang w:eastAsia="en-GB"/>
        </w:rPr>
      </w:pPr>
    </w:p>
    <w:p w14:paraId="2D9A31F6" w14:textId="77777777" w:rsidR="00AC0B64" w:rsidRDefault="00AC0B64" w:rsidP="00AC0B6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C0B64" w14:paraId="378F2B4B" w14:textId="77777777" w:rsidTr="00A1572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6D5B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function fl_TC_11_3_7_</w:t>
            </w:r>
            <w:proofErr w:type="gramStart"/>
            <w:r w:rsidRPr="00AC4374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AC4374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0D1EFE60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791152D5" w14:textId="77777777" w:rsidR="00AC0B64" w:rsidRPr="008D6B6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D6B6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28A3AACB" w14:textId="5012418F" w:rsidR="00AC0B64" w:rsidRDefault="007E6483" w:rsidP="00A157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</w:t>
            </w:r>
          </w:p>
          <w:p w14:paraId="29DBF980" w14:textId="77777777" w:rsidR="00AC0B64" w:rsidRPr="008D6B6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D6B64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76FF6F79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40647C34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//@siclog "Step 8b2"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@</w:t>
            </w:r>
          </w:p>
          <w:p w14:paraId="69FDAB7C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//@sic R5s210424, R5-214742 sic@</w:t>
            </w:r>
          </w:p>
          <w:p w14:paraId="43A890A9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//Steps 5-15 are performed from the generic test procedure as specified in TS 38.508-1 [4] subclause 4.5.2.2-2</w:t>
            </w:r>
          </w:p>
          <w:p w14:paraId="34C26A5A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f_NR5GC_RRC_Idle_Steps5_15(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 xml:space="preserve">, nr_Cell1,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TESTMode_OFF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, Emergency</w:t>
            </w:r>
            <w:proofErr w:type="gramStart"/>
            <w:r w:rsidRPr="00AC4374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2176D910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6771F089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car_NR_SRB_NasPdu_</w:t>
            </w:r>
            <w:proofErr w:type="gramStart"/>
            <w:r w:rsidRPr="00AC4374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C4374">
              <w:rPr>
                <w:rFonts w:ascii="Courier New" w:hAnsi="Courier New" w:cs="Courier New"/>
                <w:lang w:eastAsia="de-DE"/>
              </w:rPr>
              <w:t xml:space="preserve">nr_Cell1, ?, cr_NG_NAS_IndWithPiggybacking(tsc_SHT_IntegrityProtected_Ciphered))) -&gt; value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;</w:t>
            </w:r>
          </w:p>
          <w:p w14:paraId="19259AAD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if (not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f_Check_NG_</w:t>
            </w:r>
            <w:proofErr w:type="gramStart"/>
            <w:r w:rsidRPr="00AC4374">
              <w:rPr>
                <w:rFonts w:ascii="Courier New" w:hAnsi="Courier New" w:cs="Courier New"/>
                <w:lang w:eastAsia="de-DE"/>
              </w:rPr>
              <w:t>PDUSessionEstablishmentReq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AC4374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,</w:t>
            </w:r>
          </w:p>
          <w:p w14:paraId="52ABAFB2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                                             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AC4374">
              <w:rPr>
                <w:rFonts w:ascii="Courier New" w:hAnsi="Courier New" w:cs="Courier New"/>
                <w:lang w:eastAsia="de-DE"/>
              </w:rPr>
              <w:t>ReceivedAsp.Signalling.Nas</w:t>
            </w:r>
            <w:proofErr w:type="spellEnd"/>
            <w:proofErr w:type="gramEnd"/>
            <w:r w:rsidRPr="00AC4374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Pdu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,</w:t>
            </w:r>
          </w:p>
          <w:p w14:paraId="1F801921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                                              -, -, -, -,</w:t>
            </w:r>
          </w:p>
          <w:p w14:paraId="1050DC2F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                                             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crs_SSC_</w:t>
            </w:r>
            <w:proofErr w:type="gramStart"/>
            <w:r w:rsidRPr="00AC4374">
              <w:rPr>
                <w:rFonts w:ascii="Courier New" w:hAnsi="Courier New" w:cs="Courier New"/>
                <w:lang w:eastAsia="de-DE"/>
              </w:rPr>
              <w:t>Mode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C4374">
              <w:rPr>
                <w:rFonts w:ascii="Courier New" w:hAnsi="Courier New" w:cs="Courier New"/>
                <w:lang w:eastAsia="de-DE"/>
              </w:rPr>
              <w:t>'A'H, '001'B),</w:t>
            </w:r>
          </w:p>
          <w:p w14:paraId="091BBEB6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                                              -, -, -, -, -, -,</w:t>
            </w:r>
          </w:p>
          <w:p w14:paraId="086FF21C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                                             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cr_NG_Request_Type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('011'B</w:t>
            </w:r>
            <w:proofErr w:type="gramStart"/>
            <w:r w:rsidRPr="00AC4374">
              <w:rPr>
                <w:rFonts w:ascii="Courier New" w:hAnsi="Courier New" w:cs="Courier New"/>
                <w:lang w:eastAsia="de-DE"/>
              </w:rPr>
              <w:t>),/</w:t>
            </w:r>
            <w:proofErr w:type="gramEnd"/>
            <w:r w:rsidRPr="00AC4374">
              <w:rPr>
                <w:rFonts w:ascii="Courier New" w:hAnsi="Courier New" w:cs="Courier New"/>
                <w:lang w:eastAsia="de-DE"/>
              </w:rPr>
              <w:t>/initial emergency request</w:t>
            </w:r>
          </w:p>
          <w:p w14:paraId="49A7D32B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                                              omit,</w:t>
            </w:r>
          </w:p>
          <w:p w14:paraId="465CFEE6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                                              omit)) {</w:t>
            </w:r>
          </w:p>
          <w:p w14:paraId="78AB9511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AC4374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C4374">
              <w:rPr>
                <w:rFonts w:ascii="Courier New" w:hAnsi="Courier New" w:cs="Courier New"/>
                <w:lang w:eastAsia="de-DE"/>
              </w:rPr>
              <w:t>__FILE__, __LINE__, "PDU Session Establishment Message Failed");</w:t>
            </w:r>
          </w:p>
          <w:p w14:paraId="6982B35F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562829A3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5DD24228" w14:textId="77777777" w:rsidR="00AC0B64" w:rsidRPr="00813F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</w:t>
            </w:r>
            <w:r w:rsidRPr="00813F74">
              <w:rPr>
                <w:rFonts w:ascii="Courier New" w:hAnsi="Courier New" w:cs="Courier New"/>
                <w:highlight w:val="yellow"/>
                <w:lang w:eastAsia="de-DE"/>
              </w:rPr>
              <w:t>else {</w:t>
            </w:r>
          </w:p>
          <w:p w14:paraId="6640E09B" w14:textId="77777777" w:rsidR="00AC0B64" w:rsidRPr="00813F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813F74">
              <w:rPr>
                <w:rFonts w:ascii="Courier New" w:hAnsi="Courier New" w:cs="Courier New"/>
                <w:highlight w:val="yellow"/>
                <w:lang w:eastAsia="de-DE"/>
              </w:rPr>
              <w:t xml:space="preserve">        </w:t>
            </w:r>
            <w:proofErr w:type="spellStart"/>
            <w:r w:rsidRPr="00813F74">
              <w:rPr>
                <w:rFonts w:ascii="Courier New" w:hAnsi="Courier New" w:cs="Courier New"/>
                <w:highlight w:val="yellow"/>
                <w:lang w:eastAsia="de-DE"/>
              </w:rPr>
              <w:t>f_NR_</w:t>
            </w:r>
            <w:proofErr w:type="gramStart"/>
            <w:r w:rsidRPr="00813F74">
              <w:rPr>
                <w:rFonts w:ascii="Courier New" w:hAnsi="Courier New" w:cs="Courier New"/>
                <w:highlight w:val="yellow"/>
                <w:lang w:eastAsia="de-DE"/>
              </w:rPr>
              <w:t>SetVerdictFailOrInconc</w:t>
            </w:r>
            <w:proofErr w:type="spellEnd"/>
            <w:r w:rsidRPr="00813F74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gramEnd"/>
            <w:r w:rsidRPr="00813F74">
              <w:rPr>
                <w:rFonts w:ascii="Courier New" w:hAnsi="Courier New" w:cs="Courier New"/>
                <w:highlight w:val="yellow"/>
                <w:lang w:eastAsia="de-DE"/>
              </w:rPr>
              <w:t>__FILE__, __LINE__, "Registration Request Message Failed");</w:t>
            </w:r>
          </w:p>
          <w:p w14:paraId="61F57F9C" w14:textId="2293B6A0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13F74">
              <w:rPr>
                <w:rFonts w:ascii="Courier New" w:hAnsi="Courier New" w:cs="Courier New"/>
                <w:highlight w:val="yellow"/>
                <w:lang w:eastAsia="de-DE"/>
              </w:rPr>
              <w:t xml:space="preserve">      </w:t>
            </w:r>
            <w:r w:rsidR="00813F74" w:rsidRPr="00813F74">
              <w:rPr>
                <w:rFonts w:ascii="Courier New" w:hAnsi="Courier New" w:cs="Courier New"/>
                <w:highlight w:val="yellow"/>
                <w:lang w:eastAsia="de-DE"/>
              </w:rPr>
              <w:t>}</w:t>
            </w:r>
          </w:p>
          <w:p w14:paraId="222D73B1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4BC15FB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else {</w:t>
            </w:r>
          </w:p>
          <w:p w14:paraId="7EA41F5D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AC4374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AC4374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AC4374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C4374">
              <w:rPr>
                <w:rFonts w:ascii="Courier New" w:hAnsi="Courier New" w:cs="Courier New"/>
                <w:lang w:eastAsia="de-DE"/>
              </w:rPr>
              <w:t>__FILE__, __LINE__, "Service Request Message or Registration Request Message Failed");</w:t>
            </w:r>
          </w:p>
          <w:p w14:paraId="7954232D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BD660DF" w14:textId="77777777" w:rsidR="00AC0B64" w:rsidRPr="00AC437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A4F17A9" w14:textId="77777777" w:rsidR="00AC0B64" w:rsidRPr="008D6B6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D6B6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274BA7A1" w14:textId="38C405D0" w:rsidR="00AC0B64" w:rsidRDefault="007E6483" w:rsidP="00A157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</w:t>
            </w:r>
          </w:p>
          <w:p w14:paraId="1C6AA149" w14:textId="77777777" w:rsidR="00AC0B64" w:rsidRPr="008D6B64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D6B64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41BA202C" w14:textId="77777777" w:rsidR="00AC0B64" w:rsidRPr="00571BB2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C4374">
              <w:rPr>
                <w:rFonts w:ascii="Courier New" w:hAnsi="Courier New" w:cs="Courier New"/>
                <w:lang w:eastAsia="de-DE"/>
              </w:rPr>
              <w:t xml:space="preserve">  }</w:t>
            </w:r>
            <w:r w:rsidRPr="006C0F52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1C7109BC" w14:textId="77777777" w:rsidR="00AC0B64" w:rsidRPr="00571BB2" w:rsidRDefault="00AC0B64" w:rsidP="00A157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5C5E5FB9" w14:textId="2B8B3332" w:rsidR="009770AA" w:rsidRDefault="009770AA" w:rsidP="00AC0B64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0" w:firstLine="0"/>
      </w:pPr>
    </w:p>
    <w:sectPr w:rsidR="009770A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8280C" w14:textId="77777777" w:rsidR="002241D3" w:rsidRDefault="002241D3">
      <w:r>
        <w:separator/>
      </w:r>
    </w:p>
  </w:endnote>
  <w:endnote w:type="continuationSeparator" w:id="0">
    <w:p w14:paraId="0CB4E2B0" w14:textId="77777777" w:rsidR="002241D3" w:rsidRDefault="00224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D0A47" w14:textId="77777777" w:rsidR="002241D3" w:rsidRDefault="002241D3">
      <w:r>
        <w:separator/>
      </w:r>
    </w:p>
  </w:footnote>
  <w:footnote w:type="continuationSeparator" w:id="0">
    <w:p w14:paraId="3423EFA5" w14:textId="77777777" w:rsidR="002241D3" w:rsidRDefault="00224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0"/>
  </w:num>
  <w:num w:numId="6">
    <w:abstractNumId w:val="22"/>
  </w:num>
  <w:num w:numId="7">
    <w:abstractNumId w:val="17"/>
  </w:num>
  <w:num w:numId="8">
    <w:abstractNumId w:val="15"/>
  </w:num>
  <w:num w:numId="9">
    <w:abstractNumId w:val="23"/>
  </w:num>
  <w:num w:numId="10">
    <w:abstractNumId w:val="2"/>
  </w:num>
  <w:num w:numId="11">
    <w:abstractNumId w:val="4"/>
  </w:num>
  <w:num w:numId="12">
    <w:abstractNumId w:val="9"/>
  </w:num>
  <w:num w:numId="13">
    <w:abstractNumId w:val="1"/>
  </w:num>
  <w:num w:numId="14">
    <w:abstractNumId w:val="19"/>
  </w:num>
  <w:num w:numId="15">
    <w:abstractNumId w:val="3"/>
  </w:num>
  <w:num w:numId="16">
    <w:abstractNumId w:val="7"/>
  </w:num>
  <w:num w:numId="17">
    <w:abstractNumId w:val="18"/>
  </w:num>
  <w:num w:numId="18">
    <w:abstractNumId w:val="6"/>
  </w:num>
  <w:num w:numId="19">
    <w:abstractNumId w:val="10"/>
  </w:num>
  <w:num w:numId="20">
    <w:abstractNumId w:val="20"/>
  </w:num>
  <w:num w:numId="21">
    <w:abstractNumId w:val="16"/>
  </w:num>
  <w:num w:numId="22">
    <w:abstractNumId w:val="8"/>
  </w:num>
  <w:num w:numId="23">
    <w:abstractNumId w:val="21"/>
  </w:num>
  <w:num w:numId="24">
    <w:abstractNumId w:val="14"/>
  </w:num>
  <w:num w:numId="25">
    <w:abstractNumId w:val="1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2013"/>
    <w:rsid w:val="00022E4A"/>
    <w:rsid w:val="00044F4C"/>
    <w:rsid w:val="000755C9"/>
    <w:rsid w:val="00077B53"/>
    <w:rsid w:val="00090A0D"/>
    <w:rsid w:val="000A4482"/>
    <w:rsid w:val="000A5DF8"/>
    <w:rsid w:val="000A6394"/>
    <w:rsid w:val="000B3A22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3BD"/>
    <w:rsid w:val="001213B3"/>
    <w:rsid w:val="00145D43"/>
    <w:rsid w:val="0015018C"/>
    <w:rsid w:val="00152F0C"/>
    <w:rsid w:val="00155CC0"/>
    <w:rsid w:val="001649E4"/>
    <w:rsid w:val="00172233"/>
    <w:rsid w:val="00175179"/>
    <w:rsid w:val="00183F49"/>
    <w:rsid w:val="0018700F"/>
    <w:rsid w:val="00192C46"/>
    <w:rsid w:val="001A08B3"/>
    <w:rsid w:val="001A7B60"/>
    <w:rsid w:val="001B52F0"/>
    <w:rsid w:val="001B767B"/>
    <w:rsid w:val="001B7A65"/>
    <w:rsid w:val="001C0E7B"/>
    <w:rsid w:val="001E2565"/>
    <w:rsid w:val="001E41F3"/>
    <w:rsid w:val="001E790C"/>
    <w:rsid w:val="002034C2"/>
    <w:rsid w:val="0021430A"/>
    <w:rsid w:val="002241D3"/>
    <w:rsid w:val="00226749"/>
    <w:rsid w:val="00242E5E"/>
    <w:rsid w:val="002433D2"/>
    <w:rsid w:val="0026004D"/>
    <w:rsid w:val="002622D2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2322D"/>
    <w:rsid w:val="00326E89"/>
    <w:rsid w:val="0034722E"/>
    <w:rsid w:val="0035396C"/>
    <w:rsid w:val="003609EF"/>
    <w:rsid w:val="0036231A"/>
    <w:rsid w:val="00365645"/>
    <w:rsid w:val="003667E5"/>
    <w:rsid w:val="0037269D"/>
    <w:rsid w:val="00374DAC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53856"/>
    <w:rsid w:val="00455BE8"/>
    <w:rsid w:val="0046272D"/>
    <w:rsid w:val="00477364"/>
    <w:rsid w:val="00480EFE"/>
    <w:rsid w:val="004904C4"/>
    <w:rsid w:val="0049264C"/>
    <w:rsid w:val="00494371"/>
    <w:rsid w:val="004B75B7"/>
    <w:rsid w:val="004C71BC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B2F31"/>
    <w:rsid w:val="005B76D2"/>
    <w:rsid w:val="005E2C44"/>
    <w:rsid w:val="005E547A"/>
    <w:rsid w:val="006117C5"/>
    <w:rsid w:val="006142A7"/>
    <w:rsid w:val="00620510"/>
    <w:rsid w:val="00621188"/>
    <w:rsid w:val="006257ED"/>
    <w:rsid w:val="00633F0B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D5593"/>
    <w:rsid w:val="006E21FB"/>
    <w:rsid w:val="006E6FC1"/>
    <w:rsid w:val="006F0E74"/>
    <w:rsid w:val="00702E2B"/>
    <w:rsid w:val="00706432"/>
    <w:rsid w:val="00711669"/>
    <w:rsid w:val="00714985"/>
    <w:rsid w:val="007254D7"/>
    <w:rsid w:val="00726E85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97D59"/>
    <w:rsid w:val="007A1766"/>
    <w:rsid w:val="007A20AF"/>
    <w:rsid w:val="007A4A7B"/>
    <w:rsid w:val="007B1498"/>
    <w:rsid w:val="007B512A"/>
    <w:rsid w:val="007C2097"/>
    <w:rsid w:val="007D6A07"/>
    <w:rsid w:val="007E2F70"/>
    <w:rsid w:val="007E6483"/>
    <w:rsid w:val="007F7259"/>
    <w:rsid w:val="008040A8"/>
    <w:rsid w:val="00807A24"/>
    <w:rsid w:val="00813F74"/>
    <w:rsid w:val="00815BE6"/>
    <w:rsid w:val="008279FA"/>
    <w:rsid w:val="0083785A"/>
    <w:rsid w:val="008466B8"/>
    <w:rsid w:val="008626E7"/>
    <w:rsid w:val="00867A79"/>
    <w:rsid w:val="00870EE7"/>
    <w:rsid w:val="008863B9"/>
    <w:rsid w:val="008A45A6"/>
    <w:rsid w:val="008A719E"/>
    <w:rsid w:val="008C023C"/>
    <w:rsid w:val="008C044C"/>
    <w:rsid w:val="008C6828"/>
    <w:rsid w:val="008D3CCC"/>
    <w:rsid w:val="008D4170"/>
    <w:rsid w:val="008D4BE9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B57C0"/>
    <w:rsid w:val="00AC0B64"/>
    <w:rsid w:val="00AC4CF7"/>
    <w:rsid w:val="00AC5820"/>
    <w:rsid w:val="00AD1CD8"/>
    <w:rsid w:val="00AE4A05"/>
    <w:rsid w:val="00AE4EE3"/>
    <w:rsid w:val="00AE518C"/>
    <w:rsid w:val="00AF5186"/>
    <w:rsid w:val="00B0233C"/>
    <w:rsid w:val="00B10C49"/>
    <w:rsid w:val="00B258BB"/>
    <w:rsid w:val="00B31734"/>
    <w:rsid w:val="00B328F2"/>
    <w:rsid w:val="00B32A5C"/>
    <w:rsid w:val="00B358E3"/>
    <w:rsid w:val="00B450BE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C37DC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0EB5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C1876"/>
    <w:rsid w:val="00DC4393"/>
    <w:rsid w:val="00DC64DC"/>
    <w:rsid w:val="00DC75E1"/>
    <w:rsid w:val="00DC7A19"/>
    <w:rsid w:val="00DD1E56"/>
    <w:rsid w:val="00DE34CF"/>
    <w:rsid w:val="00DE522A"/>
    <w:rsid w:val="00E049DE"/>
    <w:rsid w:val="00E13F3D"/>
    <w:rsid w:val="00E20D6E"/>
    <w:rsid w:val="00E34898"/>
    <w:rsid w:val="00E34C5C"/>
    <w:rsid w:val="00E42691"/>
    <w:rsid w:val="00E45779"/>
    <w:rsid w:val="00E74F48"/>
    <w:rsid w:val="00E75843"/>
    <w:rsid w:val="00EA4595"/>
    <w:rsid w:val="00EB09B7"/>
    <w:rsid w:val="00EB1D6D"/>
    <w:rsid w:val="00EE7370"/>
    <w:rsid w:val="00EE7D7C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9407C"/>
    <w:rsid w:val="00F94881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1398</TotalTime>
  <Pages>5</Pages>
  <Words>568</Words>
  <Characters>5599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148</cp:revision>
  <cp:lastPrinted>1900-01-01T08:00:00Z</cp:lastPrinted>
  <dcterms:created xsi:type="dcterms:W3CDTF">2022-04-15T19:39:00Z</dcterms:created>
  <dcterms:modified xsi:type="dcterms:W3CDTF">2022-08-03T12:07:00Z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