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626" w:rsidRDefault="00C52626" w:rsidP="00C52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R5s220925</w:t>
      </w:r>
      <w:r>
        <w:rPr>
          <w:b/>
          <w:i/>
          <w:noProof/>
          <w:sz w:val="28"/>
        </w:rPr>
        <w:fldChar w:fldCharType="end"/>
      </w:r>
    </w:p>
    <w:p w:rsidR="00C52626" w:rsidRDefault="00C52626" w:rsidP="00C526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2626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2626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2626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142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52626" w:rsidRPr="00410371" w:rsidRDefault="00C52626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52626" w:rsidRDefault="00C52626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626" w:rsidRPr="00410371" w:rsidRDefault="00C52626" w:rsidP="00D50E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52626" w:rsidRDefault="00C52626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2626" w:rsidRPr="00410371" w:rsidRDefault="00C52626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52626" w:rsidRDefault="00C52626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2626" w:rsidRPr="00410371" w:rsidRDefault="00C52626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626" w:rsidRPr="00F25D98" w:rsidRDefault="00C52626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2626" w:rsidTr="00D50E24">
        <w:tc>
          <w:tcPr>
            <w:tcW w:w="9641" w:type="dxa"/>
            <w:gridSpan w:val="9"/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626" w:rsidRDefault="00C52626" w:rsidP="00C526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626" w:rsidTr="00D50E24">
        <w:tc>
          <w:tcPr>
            <w:tcW w:w="2835" w:type="dxa"/>
          </w:tcPr>
          <w:p w:rsidR="00C52626" w:rsidRDefault="00C52626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626" w:rsidRDefault="00C52626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626" w:rsidRDefault="00C52626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626" w:rsidRDefault="00C52626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626" w:rsidRDefault="00C52626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626" w:rsidRDefault="00C52626" w:rsidP="00C526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2626" w:rsidTr="00D50E24">
        <w:tc>
          <w:tcPr>
            <w:tcW w:w="9640" w:type="dxa"/>
            <w:gridSpan w:val="11"/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7.1.1.1.1a</w:t>
            </w:r>
            <w:r>
              <w:fldChar w:fldCharType="end"/>
            </w:r>
          </w:p>
        </w:tc>
      </w:tr>
      <w:tr w:rsidR="00C52626" w:rsidTr="00D50E24">
        <w:tc>
          <w:tcPr>
            <w:tcW w:w="1843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1843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52626" w:rsidTr="00D50E24">
        <w:tc>
          <w:tcPr>
            <w:tcW w:w="1843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52626" w:rsidTr="00D50E24">
        <w:tc>
          <w:tcPr>
            <w:tcW w:w="1843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1843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52626" w:rsidRDefault="00C52626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2022-07-18</w:t>
            </w:r>
            <w:r>
              <w:rPr>
                <w:noProof/>
              </w:rPr>
              <w:fldChar w:fldCharType="end"/>
            </w:r>
          </w:p>
        </w:tc>
      </w:tr>
      <w:tr w:rsidR="00C52626" w:rsidTr="00D50E24">
        <w:tc>
          <w:tcPr>
            <w:tcW w:w="1843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2626" w:rsidRDefault="00C52626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2626" w:rsidRDefault="00C52626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2626" w:rsidRDefault="00C52626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52626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2626" w:rsidRDefault="00C52626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52626" w:rsidRDefault="00C52626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626" w:rsidRPr="007C2097" w:rsidRDefault="00C52626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2626" w:rsidTr="00D50E24">
        <w:tc>
          <w:tcPr>
            <w:tcW w:w="1843" w:type="dxa"/>
          </w:tcPr>
          <w:p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jc w:val="both"/>
            </w:pPr>
            <w:r>
              <w:t xml:space="preserve">As per </w:t>
            </w:r>
            <w:r w:rsidRPr="00170125">
              <w:t>Table 7.1.1.1.1a.3.3-6: RACH-ConfigGeneric</w:t>
            </w:r>
            <w:r>
              <w:t>,</w:t>
            </w:r>
            <w:r w:rsidRPr="00127B1C">
              <w:t xml:space="preserve"> </w:t>
            </w:r>
            <w:r w:rsidRPr="00170125">
              <w:rPr>
                <w:i/>
              </w:rPr>
              <w:t>preambleTransMax</w:t>
            </w:r>
            <w:r w:rsidRPr="00127B1C">
              <w:t xml:space="preserve"> is set to n4 and </w:t>
            </w:r>
            <w:r>
              <w:t xml:space="preserve">as per TP2 </w:t>
            </w:r>
            <w:r w:rsidRPr="00127B1C">
              <w:t xml:space="preserve">test Step 2 to 5 expects </w:t>
            </w:r>
            <w:r>
              <w:t>four</w:t>
            </w:r>
            <w:r w:rsidRPr="00127B1C">
              <w:t xml:space="preserve"> Rach attempts from UE</w:t>
            </w:r>
            <w:r>
              <w:t>.</w:t>
            </w:r>
            <w:r w:rsidRPr="00127B1C">
              <w:t xml:space="preserve"> </w:t>
            </w:r>
            <w:r>
              <w:t xml:space="preserve">Here, </w:t>
            </w:r>
            <w:r w:rsidRPr="00127B1C">
              <w:t xml:space="preserve">if SS receiver miss any initial Rach attempt </w:t>
            </w:r>
            <w:r>
              <w:t xml:space="preserve">from UE due to the rach power falling outside its reception window which in turn also depends upon path loss( as a result of </w:t>
            </w:r>
            <w:r w:rsidRPr="00127B1C">
              <w:t>cable loss variation depending upon differ</w:t>
            </w:r>
            <w:r>
              <w:t>e</w:t>
            </w:r>
            <w:r w:rsidRPr="00127B1C">
              <w:t>nt band cabling</w:t>
            </w:r>
            <w:r>
              <w:t xml:space="preserve"> connections requirement etc.), </w:t>
            </w:r>
            <w:r w:rsidRPr="00127B1C">
              <w:t xml:space="preserve">then it </w:t>
            </w:r>
            <w:r>
              <w:t xml:space="preserve">has been observed  </w:t>
            </w:r>
            <w:r w:rsidRPr="00127B1C">
              <w:t xml:space="preserve">that current </w:t>
            </w:r>
            <w:r w:rsidRPr="001B0CC1">
              <w:t>preambleReceivedTargetPower</w:t>
            </w:r>
            <w:r w:rsidRPr="00127B1C">
              <w:t xml:space="preserve"> -118 dBm</w:t>
            </w:r>
            <w:r>
              <w:t>(</w:t>
            </w:r>
            <w:r w:rsidRPr="00170125">
              <w:t>TS 38.508-1, Table 4.6.3-130</w:t>
            </w:r>
            <w:r>
              <w:t>)</w:t>
            </w:r>
            <w:r w:rsidRPr="00127B1C">
              <w:t xml:space="preserve"> is not </w:t>
            </w:r>
            <w:r>
              <w:t xml:space="preserve">very </w:t>
            </w:r>
            <w:r w:rsidRPr="00127B1C">
              <w:t xml:space="preserve">appropriate for this case </w:t>
            </w:r>
            <w:r>
              <w:t>to be used further and</w:t>
            </w:r>
            <w:r w:rsidRPr="00127B1C">
              <w:t xml:space="preserve"> UE sends scgFailure(randomAccessProblem) once </w:t>
            </w:r>
            <w:r>
              <w:t xml:space="preserve">its </w:t>
            </w:r>
            <w:r w:rsidRPr="00127B1C">
              <w:t>4 rach attempt get</w:t>
            </w:r>
            <w:r>
              <w:t>s</w:t>
            </w:r>
            <w:r w:rsidRPr="00127B1C">
              <w:t xml:space="preserve"> exhausted. Therefore, in order to increase the test case relialibilty </w:t>
            </w:r>
            <w:r>
              <w:t xml:space="preserve">a high </w:t>
            </w:r>
            <w:r w:rsidRPr="001B0CC1">
              <w:t>preambleReceivedTargetPower</w:t>
            </w:r>
            <w:r>
              <w:t xml:space="preserve"> of </w:t>
            </w:r>
            <w:r w:rsidRPr="00127B1C">
              <w:t>-104 dBm</w:t>
            </w:r>
            <w:r>
              <w:t xml:space="preserve"> is more suitable here</w:t>
            </w:r>
            <w:r w:rsidRPr="00127B1C">
              <w:t>. Simliar power is being used in 7.1.1.1.2 test prose as a reference.</w:t>
            </w:r>
          </w:p>
          <w:p w:rsidR="00C52626" w:rsidRDefault="00C52626" w:rsidP="00C52626">
            <w:pPr>
              <w:pStyle w:val="CRCoverPage"/>
              <w:spacing w:after="0"/>
              <w:rPr>
                <w:noProof/>
              </w:rPr>
            </w:pPr>
          </w:p>
          <w:p w:rsidR="00C52626" w:rsidRDefault="00C52626" w:rsidP="00C5262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NOTE: A Prose CR shall be raised at the next RAN5.</w:t>
            </w:r>
          </w:p>
          <w:p w:rsidR="00C52626" w:rsidRPr="00DF1655" w:rsidRDefault="00C52626" w:rsidP="00C52626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626" w:rsidRPr="00CF39F2" w:rsidRDefault="00C52626" w:rsidP="00C5262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2626" w:rsidRPr="0021376A" w:rsidRDefault="00C52626" w:rsidP="00C5262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Set </w:t>
            </w:r>
            <w:r w:rsidRPr="001B0CC1">
              <w:t>preambleReceivedTargetPower</w:t>
            </w:r>
            <w:r>
              <w:t xml:space="preserve"> as </w:t>
            </w:r>
            <w:r w:rsidRPr="00127B1C">
              <w:t>-104 dBm</w:t>
            </w: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626" w:rsidRPr="00CF39F2" w:rsidRDefault="00C52626" w:rsidP="00C5262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Pr="00CF39F2" w:rsidRDefault="00C52626" w:rsidP="00C5262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C52626" w:rsidTr="00D50E24">
        <w:tc>
          <w:tcPr>
            <w:tcW w:w="2694" w:type="dxa"/>
            <w:gridSpan w:val="2"/>
          </w:tcPr>
          <w:p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626" w:rsidRDefault="00C52626" w:rsidP="00C52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7.1.1.1.1a.NR5GC, 7.1.1.1.1a.ENDC</w:t>
            </w: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626" w:rsidRDefault="00C52626" w:rsidP="00C52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626" w:rsidRDefault="00C52626" w:rsidP="00C52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52626" w:rsidRDefault="00C52626" w:rsidP="00C5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626" w:rsidRDefault="00C52626" w:rsidP="00C5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626" w:rsidRDefault="00C52626" w:rsidP="00C52626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626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626" w:rsidRPr="008863B9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626" w:rsidRPr="008863B9" w:rsidRDefault="00C52626" w:rsidP="00C526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626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626" w:rsidRDefault="00C52626" w:rsidP="00C52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626" w:rsidRDefault="00C52626" w:rsidP="00C52626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05011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5262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52626" w:rsidRPr="00440270">
        <w:rPr>
          <w:rFonts w:ascii="Arial" w:hAnsi="Arial" w:cs="Arial"/>
          <w:iCs/>
        </w:rPr>
        <w:t>Table of Contents</w:t>
      </w:r>
      <w:r w:rsidR="00C52626">
        <w:tab/>
      </w:r>
      <w:r w:rsidR="00C52626">
        <w:fldChar w:fldCharType="begin"/>
      </w:r>
      <w:r w:rsidR="00C52626">
        <w:instrText xml:space="preserve"> PAGEREF _Toc109050115 \h </w:instrText>
      </w:r>
      <w:r w:rsidR="00C52626">
        <w:fldChar w:fldCharType="separate"/>
      </w:r>
      <w:r w:rsidR="00C52626">
        <w:t>2</w:t>
      </w:r>
      <w:r w:rsidR="00C52626">
        <w:fldChar w:fldCharType="end"/>
      </w:r>
    </w:p>
    <w:p w:rsidR="00C52626" w:rsidRDefault="00C526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027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027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_Toc109050116 \h </w:instrText>
      </w:r>
      <w:r>
        <w:fldChar w:fldCharType="separate"/>
      </w:r>
      <w:r>
        <w:t>2</w:t>
      </w:r>
      <w:r>
        <w:fldChar w:fldCharType="end"/>
      </w:r>
    </w:p>
    <w:p w:rsidR="00C52626" w:rsidRDefault="00C526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027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027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_Toc109050117 \h </w:instrText>
      </w:r>
      <w:r>
        <w:fldChar w:fldCharType="separate"/>
      </w:r>
      <w:r>
        <w:t>2</w:t>
      </w:r>
      <w:r>
        <w:fldChar w:fldCharType="end"/>
      </w:r>
    </w:p>
    <w:p w:rsidR="00C52626" w:rsidRDefault="00C5262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027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40270">
        <w:rPr>
          <w:rFonts w:cs="Arial"/>
          <w:b/>
          <w:color w:val="000000"/>
          <w:lang w:eastAsia="en-GB"/>
        </w:rPr>
        <w:t>Correction to f_TC_7_1_1_1_1a_NR5GC</w:t>
      </w:r>
      <w:r>
        <w:tab/>
      </w:r>
      <w:r>
        <w:fldChar w:fldCharType="begin"/>
      </w:r>
      <w:r>
        <w:instrText xml:space="preserve"> PAGEREF _Toc109050118 \h </w:instrText>
      </w:r>
      <w:r>
        <w:fldChar w:fldCharType="separate"/>
      </w:r>
      <w:r>
        <w:t>2</w:t>
      </w:r>
      <w:r>
        <w:fldChar w:fldCharType="end"/>
      </w:r>
    </w:p>
    <w:p w:rsidR="00C52626" w:rsidRDefault="00C5262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0270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40270">
        <w:rPr>
          <w:rFonts w:cs="Arial"/>
          <w:b/>
          <w:color w:val="000000"/>
          <w:lang w:eastAsia="en-GB"/>
        </w:rPr>
        <w:t>Correction to f_TC_7_1_1_1_1a_ENDC_NR</w:t>
      </w:r>
      <w:r>
        <w:tab/>
      </w:r>
      <w:r>
        <w:fldChar w:fldCharType="begin"/>
      </w:r>
      <w:r>
        <w:instrText xml:space="preserve"> PAGEREF _Toc109050119 \h </w:instrText>
      </w:r>
      <w:r>
        <w:fldChar w:fldCharType="separate"/>
      </w:r>
      <w:r>
        <w:t>10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C52626" w:rsidRDefault="00C52626" w:rsidP="00C5262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Toc107472036"/>
      <w:bookmarkStart w:id="13" w:name="_Toc10905011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52626" w:rsidRDefault="00C52626" w:rsidP="00C52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C52626" w:rsidRDefault="00C52626" w:rsidP="00C52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C52626" w:rsidRDefault="00C52626" w:rsidP="00C52626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C52626" w:rsidRDefault="00C52626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122434488"/>
      <w:bookmarkStart w:id="15" w:name="_Toc295288959"/>
      <w:bookmarkStart w:id="16" w:name="_Toc109050117"/>
      <w:r w:rsidRPr="00854C55">
        <w:rPr>
          <w:b/>
        </w:rPr>
        <w:t>Corrections required</w:t>
      </w:r>
      <w:bookmarkEnd w:id="14"/>
      <w:bookmarkEnd w:id="15"/>
      <w:bookmarkEnd w:id="16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0905011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12485" w:rsidRPr="00812485">
        <w:rPr>
          <w:rFonts w:cs="Arial"/>
          <w:b/>
          <w:color w:val="000000"/>
          <w:lang w:eastAsia="en-GB"/>
        </w:rPr>
        <w:t>f_TC_7_1_1_1_1a_NR5GC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812485" w:rsidP="00426FCD">
            <w:pPr>
              <w:pStyle w:val="CRCoverPage"/>
              <w:spacing w:after="0"/>
              <w:rPr>
                <w:noProof/>
              </w:rPr>
            </w:pPr>
            <w:r w:rsidRPr="00812485">
              <w:rPr>
                <w:noProof/>
              </w:rPr>
              <w:t>f_TC_7_1_1_1_1a_NR5GC</w:t>
            </w:r>
          </w:p>
        </w:tc>
      </w:tr>
      <w:tr w:rsidR="00FA485A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C6" w:rsidRDefault="00BC30F7" w:rsidP="00BC30F7">
            <w:pPr>
              <w:pStyle w:val="CRCoverPage"/>
              <w:spacing w:after="0"/>
              <w:jc w:val="both"/>
            </w:pPr>
            <w:r>
              <w:t xml:space="preserve">As per </w:t>
            </w:r>
            <w:r w:rsidRPr="00170125">
              <w:t>Table 7.1.1.1.1a.3.3-6: RACH-ConfigGeneric</w:t>
            </w:r>
            <w:r>
              <w:t>,</w:t>
            </w:r>
            <w:r w:rsidRPr="00127B1C">
              <w:t xml:space="preserve"> </w:t>
            </w:r>
            <w:r w:rsidRPr="00170125">
              <w:rPr>
                <w:i/>
              </w:rPr>
              <w:t>preambleTransMax</w:t>
            </w:r>
            <w:r w:rsidRPr="00127B1C">
              <w:t xml:space="preserve"> is set to n4 and </w:t>
            </w:r>
            <w:r>
              <w:t xml:space="preserve">as per TP2 </w:t>
            </w:r>
            <w:r w:rsidRPr="00127B1C">
              <w:t xml:space="preserve">test Step 2 to 5 expects </w:t>
            </w:r>
            <w:r>
              <w:t>four</w:t>
            </w:r>
            <w:r w:rsidRPr="00127B1C">
              <w:t xml:space="preserve"> Rach attempts from UE</w:t>
            </w:r>
            <w:r>
              <w:t>.</w:t>
            </w:r>
            <w:r w:rsidRPr="00127B1C">
              <w:t xml:space="preserve"> </w:t>
            </w:r>
            <w:r>
              <w:t xml:space="preserve">Here, </w:t>
            </w:r>
            <w:r w:rsidRPr="00127B1C">
              <w:t xml:space="preserve">if SS receiver miss any initial Rach attempt </w:t>
            </w:r>
            <w:r>
              <w:t xml:space="preserve">from UE due to the rach power falling outside its reception window which in turn also depends upon path loss( as a result of </w:t>
            </w:r>
            <w:r w:rsidRPr="00127B1C">
              <w:t>cable loss variation depending upon differ</w:t>
            </w:r>
            <w:r>
              <w:t>e</w:t>
            </w:r>
            <w:r w:rsidRPr="00127B1C">
              <w:t>nt band cabling</w:t>
            </w:r>
            <w:r>
              <w:t xml:space="preserve"> connections requirement etc.), </w:t>
            </w:r>
            <w:r w:rsidRPr="00127B1C">
              <w:t xml:space="preserve">then it </w:t>
            </w:r>
            <w:r>
              <w:t xml:space="preserve">has been observed  </w:t>
            </w:r>
            <w:r w:rsidRPr="00127B1C">
              <w:t xml:space="preserve">that current </w:t>
            </w:r>
            <w:r w:rsidRPr="001B0CC1">
              <w:t>preambleReceivedTargetPower</w:t>
            </w:r>
            <w:r w:rsidRPr="00127B1C">
              <w:t xml:space="preserve"> -118 dBm</w:t>
            </w:r>
            <w:r>
              <w:t>(</w:t>
            </w:r>
            <w:r w:rsidRPr="00170125">
              <w:t>TS 38.508-1, Table 4.6.3-130</w:t>
            </w:r>
            <w:r>
              <w:t>)</w:t>
            </w:r>
            <w:r w:rsidRPr="00127B1C">
              <w:t xml:space="preserve"> is not </w:t>
            </w:r>
            <w:r>
              <w:t xml:space="preserve">very </w:t>
            </w:r>
            <w:r w:rsidRPr="00127B1C">
              <w:t xml:space="preserve">appropriate for this case </w:t>
            </w:r>
            <w:r>
              <w:t>to be used further and</w:t>
            </w:r>
            <w:r w:rsidRPr="00127B1C">
              <w:t xml:space="preserve"> UE sends scgFailure(randomAccessProblem) once </w:t>
            </w:r>
            <w:r>
              <w:t xml:space="preserve">its </w:t>
            </w:r>
            <w:r w:rsidRPr="00127B1C">
              <w:t xml:space="preserve">4 rach attempt </w:t>
            </w:r>
            <w:r w:rsidRPr="00127B1C">
              <w:lastRenderedPageBreak/>
              <w:t>get</w:t>
            </w:r>
            <w:r>
              <w:t>s</w:t>
            </w:r>
            <w:r w:rsidRPr="00127B1C">
              <w:t xml:space="preserve"> exhausted. Therefore, in order to increase the test case relialibilty </w:t>
            </w:r>
            <w:r>
              <w:t xml:space="preserve">a high </w:t>
            </w:r>
            <w:r w:rsidRPr="001B0CC1">
              <w:t>preambleReceivedTargetPower</w:t>
            </w:r>
            <w:r>
              <w:t xml:space="preserve"> of </w:t>
            </w:r>
            <w:r w:rsidRPr="00127B1C">
              <w:t>-104 dBm</w:t>
            </w:r>
            <w:r>
              <w:t xml:space="preserve"> is more suitable here</w:t>
            </w:r>
            <w:r w:rsidRPr="00127B1C">
              <w:t>. Simliar power is being used in 7.1.1.1.2 test prose as a reference.</w:t>
            </w:r>
          </w:p>
          <w:p w:rsidR="004D769F" w:rsidRDefault="004D769F" w:rsidP="004D769F">
            <w:pPr>
              <w:pStyle w:val="CRCoverPage"/>
              <w:spacing w:after="0"/>
              <w:rPr>
                <w:noProof/>
              </w:rPr>
            </w:pPr>
          </w:p>
          <w:p w:rsidR="004D769F" w:rsidRDefault="004D769F" w:rsidP="004D769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NOTE: A Prose CR shall be raised at the next RAN5.</w:t>
            </w:r>
          </w:p>
          <w:p w:rsidR="00EF3CC6" w:rsidRPr="00AD4ADA" w:rsidRDefault="00EF3CC6" w:rsidP="00B955EC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96" w:rsidRPr="001124B3" w:rsidRDefault="00BC30F7" w:rsidP="009B5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1B0CC1">
              <w:t>preambleReceivedTargetPower</w:t>
            </w:r>
            <w:r>
              <w:t xml:space="preserve"> as </w:t>
            </w:r>
            <w:r w:rsidRPr="00127B1C">
              <w:t>-104 dBm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2002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\</w:t>
            </w:r>
            <w:r w:rsidRPr="00200295">
              <w:rPr>
                <w:rFonts w:ascii="Arial" w:hAnsi="Arial" w:cs="Arial"/>
                <w:lang w:eastAsia="en-GB"/>
              </w:rPr>
              <w:t>NR5GC\7_1_1</w:t>
            </w:r>
            <w:r w:rsidR="00812485" w:rsidRPr="00812485">
              <w:rPr>
                <w:rFonts w:ascii="Arial" w:hAnsi="Arial" w:cs="Arial"/>
                <w:lang w:eastAsia="en-GB"/>
              </w:rPr>
              <w:t>\MAC_NR5GC.ttcn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function f_TC_7_1_1_1_1a_NR5GC() runs on NR5GC_PTC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{ //Correct selection of RACH parameters / Random access preamble and PRACH resource explicitly signalled to the UE by PDCCH Order / contention free random access procedure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TDD_UL_DL_ConfigCommon v_TDD_UL_DL_ConfigCommon;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 NR_Prach_RootSequenceIndex_Type v_Prach_RootSequenceIndex;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Stat 3A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//p_IpPduDelayTime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R5s200891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v_SubcarrierSpacing := f_NR_CellInfo_GetSCS(nr_Cell1);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v_Prach_RootSequenceIndex := {l839 := 0};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f_NR_CellInfo_SetSIB1_Prach_RootSequenceIndex(nr_Cell1, v_Prach_RootSequenceIndex);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f_NR_CellInfo_SetPRACH_ConfigurationIndex(nr_Cell1,14);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f_NR_CellInfo_SetZeroCorrelationZoneConfig(nr_Cell1,12);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R5-198888 R5s200526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(ischosen(v_NR_DuplexMode.TDD))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if(v_SubcarrierSpacing == kHz30){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:=cs_TDD_UL_DL_ConfigCommonPattern2(v_SubcarrierSpacing,cs_TDD_UL_DL_Pattern1_FR1,cs_TDD_UL_DL_Pattern2_FR1);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}else if(v_SubcarrierSpacing == kHz15){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:=cs_TDD_UL_DL_ConfigCommonPattern2(v_SubcarrierSpacing,cs_TDD_UL_DL_Pattern1_FR1_SCS15, cs_TDD_UL_DL_Pattern2_FR1_SCS15);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}else{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FatalError(__FILE__, __LINE__, "SCS value not handled in TTCN");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:=cs_TDD_UL_DL_ConfigCommonPattern2(v_SubcarrierSpacing,cs_TDD_UL_DL_Pattern1_FR2,cs_TDD_UL_DL_Pattern2_FR2);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f_NR_CellInfo_SetTDD_UL_DL_ConfigCommon(nr_Cell1,v_TDD_UL_DL_ConfigCommon);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 := f_NR_CellInfo_GetUplinkBWP(nr_Cell1, tsc_NR_BWP_Id);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v_NR_UplinkBWP.Dedicated.R15.pucch_Config.setup.schedulingRequestResourceToAddModList[0] := valueof(cs_SchedulingRequestResourceConfig_Mac_71111a(v_SubcarrierSpacing));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v_NR_UplinkBWP, tsc_NR_BWP_Id);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f_NR_SS_ConfigureSysinfo(nr_Cell1, -, f_NR_InitialiseBcchToPdschConfig(nr_Cell1));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//f_NR_SS_CommonCellConfig(nr_Cell1, cads_NR_UplinkBWP_ConfigCommon_REQ(nr_Cell1, -, {v_NR_UplinkBWP}));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f_NR_GetReconfigurationWithSyncDef_MCG(nr_Cell1); //@sic R5s190511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//v_RACH_ConfigDedicated := cs_NR_RACH_ConfigDedicated_Uplink(cs_38508_RACH_ConfigDedicated(f_NR_CellInfo_GetRACH_ConfigGeneric(nr_Cell1,tsc_NR_BWP_Id), tsc_PreambleIndex,f_NR_CellInfo_GetSSB_Index(nr_Cell1)));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/*v_RACH_ConfigDedicated := cs_NR_RACH_ConfigDedicated_Uplink(f_NR_GetRACHConfigDedicated_Def( nr_Cell1, tsc_PreambleIndex));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cads_NR_CellConfigPhysicalLayerUplink(nr_Cell1, cs_TimingInfo_Now, cs_NR_CellConfigPhysicalLayerUplink_Def(f_ConvertRACH_ConfigDedicated(v_RACH_ConfigDedicated.uplink))));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*/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cs_NR_RachProcedureConfig_CBRA_CrntiBased(v_NR_PhysicalParameters);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 //@sic R5s200891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{//@sic R5s211670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f_NR_SS_CommonCellConfig(nr_Cell1, cads_NR_Common_UplinkBWP_ConfigCommon_REQ(nr_Cell1, -, {v_NR_UplinkBWP},v_TDD_UL_DL_ConfigCommon));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{v_NR_UplinkBWP}));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f_NR_ULGrantConfiguration_Start(nr_Cell1); // Def UL Grant Config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:rsidR="00620AA7" w:rsidRPr="00722896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3C614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85" w:rsidRPr="00812485" w:rsidRDefault="00042706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812485"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f_TC_7_1_1_1_1a_NR5GC() runs on NR5GC_PTC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{ //Correct selection of RACH parameters / Random access preamble and PRACH resource explicitly signalled to the UE by PDCCH Order / contention free random access procedure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TDD_UL_DL_ConfigCommon v_TDD_UL_DL_ConfigCommon;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 NR_Prach_RootSequenceIndex_Type v_Prach_RootSequenceIndex;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Stat 3A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//p_IpPduDelayTime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R5s200891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v_SubcarrierSpacing := f_NR_CellInfo_GetSCS(nr_Cell1);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v_IsFR1 := f_NR_CellInfo_GetIsFR1(nr_Cell1);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v_Prach_RootSequenceIndex := {l839 := 0};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f_NR_CellInfo_SetSIB1_Prach_RootSequenceIndex(nr_Cell1, v_Prach_RootSequenceIndex);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f_NR_CellInfo_SetPRACH_ConfigurationIndex(nr_Cell1,14);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f_NR_CellInfo_SetZeroCorrelationZoneConfig(nr_Cell1,12);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R5-198888 R5s200526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(ischosen(v_NR_DuplexMode.TDD))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if(v_SubcarrierSpacing == kHz30){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:=cs_TDD_UL_DL_ConfigCommonPattern2(v_SubcarrierSpacing,cs_TDD_UL_DL_Pattern1_FR1,cs_TDD_UL_DL_Pattern2_FR1);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}else if(v_SubcarrierSpacing == kHz15){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:=cs_TDD_UL_DL_ConfigCommonPattern2(v_SubcarrierSpacing,cs_TDD_UL_DL_Pattern1_FR1_SCS15, cs_TDD_UL_DL_Pattern2_FR1_SCS15);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}else{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FatalError(__FILE__, __LINE__, "SCS value not handled in TTCN");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:=cs_TDD_UL_DL_ConfigCommonPattern2(v_SubcarrierSpacing,cs_TDD_UL_DL_Pattern1_FR2,cs_TDD_UL_DL_Pattern2_FR2);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f_NR_CellInfo_SetTDD_UL_DL_ConfigCommon(nr_Cell1,v_TDD_UL_DL_ConfigCommon);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 := f_NR_CellInfo_GetUplinkBWP(nr_Cell1, tsc_NR_BWP_Id);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v_NR_UplinkBWP.Dedicated.R15.pucch_Config.setup.schedulingRequestResourceToAddModList[0] := valueof(cs_SchedulingRequestResourceConfig_Mac_71111a(v_SubcarrierSpacing));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v_NR_UplinkBWP, tsc_NR_BWP_Id);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f_NR_SS_ConfigureSysinfo(nr_Cell1, -, f_NR_InitialiseBcchToPdschConfig(nr_Cell1));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//f_NR_SS_CommonCellConfig(nr_Cell1, cads_NR_UplinkBWP_ConfigCommon_REQ(nr_Cell1, -, {v_NR_UplinkBWP}));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f_NR_GetReconfigurationWithSyncDef_MCG(nr_Cell1); //@sic R5s190511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8124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v_SpCellConfig.reconfigurationWithSync.spCellConfigCommon.uplinkConfigCommon.initialUplinkBWP.rach_ConfigCommon.setup.rach_ConfigGeneric.preambleReceivedTargetPower := -104;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//v_RACH_ConfigDedicated := cs_NR_RACH_ConfigDedicated_Uplink(cs_38508_RACH_ConfigDedicated(f_NR_CellInfo_GetRACH_ConfigGeneric(nr_Cell1,tsc_NR_BWP_Id), tsc_PreambleIndex,f_NR_CellInfo_GetSSB_Index(nr_Cell1)));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/*v_RACH_ConfigDedicated := cs_NR_RACH_ConfigDedicated_Uplink(f_NR_GetRACHConfigDedicated_Def( nr_Cell1, tsc_PreambleIndex));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cads_NR_CellConfigPhysicalLayerUplink(nr_Cell1, cs_TimingInfo_Now, cs_NR_CellConfigPhysicalLayerUplink_Def(f_ConvertRACH_ConfigDedicated(v_RACH_ConfigDedicated.uplink))));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*/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cs_NR_RachProcedureConfig_CBRA_CrntiBased(v_NR_PhysicalParameters);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 //@sic R5s200891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{//@sic R5s211670 sic@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f_NR_SS_CommonCellConfig(nr_Cell1, cads_NR_Common_UplinkBWP_ConfigCommon_REQ(nr_Cell1, -, {v_NR_UplinkBWP},v_TDD_UL_DL_ConfigCommon));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{v_NR_UplinkBWP}));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//Postamble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f_NR_ULGrantConfiguration_Start(nr_Cell1); // Def UL Grant Config</w:t>
            </w:r>
          </w:p>
          <w:p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:rsidR="001127D4" w:rsidRPr="006D35E4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3C614F" w:rsidRDefault="003C614F" w:rsidP="003C61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0905011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3C614F">
        <w:rPr>
          <w:rFonts w:cs="Arial"/>
          <w:b/>
          <w:color w:val="000000"/>
          <w:lang w:eastAsia="en-GB"/>
        </w:rPr>
        <w:t>f_TC_7_1_1_1_1a_ENDC_NR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Pr="007F5C63" w:rsidRDefault="003C614F" w:rsidP="0066057D">
            <w:pPr>
              <w:pStyle w:val="CRCoverPage"/>
              <w:spacing w:after="0"/>
              <w:rPr>
                <w:noProof/>
              </w:rPr>
            </w:pPr>
            <w:r w:rsidRPr="003C614F">
              <w:rPr>
                <w:noProof/>
              </w:rPr>
              <w:t>f_TC_7_1_1_1_1a_ENDC_NR</w:t>
            </w:r>
          </w:p>
        </w:tc>
      </w:tr>
      <w:tr w:rsidR="003C614F" w:rsidTr="0066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12E" w:rsidRDefault="0036112E" w:rsidP="0036112E">
            <w:pPr>
              <w:pStyle w:val="CRCoverPage"/>
              <w:spacing w:after="0"/>
              <w:jc w:val="both"/>
            </w:pPr>
            <w:r>
              <w:t xml:space="preserve">As per </w:t>
            </w:r>
            <w:r w:rsidRPr="00170125">
              <w:t>Table 7.1.1.1.1a.3.3-6: RACH-ConfigGeneric</w:t>
            </w:r>
            <w:r>
              <w:t>,</w:t>
            </w:r>
            <w:r w:rsidRPr="00127B1C">
              <w:t xml:space="preserve"> </w:t>
            </w:r>
            <w:r w:rsidRPr="00170125">
              <w:rPr>
                <w:i/>
              </w:rPr>
              <w:t>preambleTransMax</w:t>
            </w:r>
            <w:r w:rsidRPr="00127B1C">
              <w:t xml:space="preserve"> is set to n4 and </w:t>
            </w:r>
            <w:r>
              <w:t xml:space="preserve">as per TP2 </w:t>
            </w:r>
            <w:r w:rsidRPr="00127B1C">
              <w:t xml:space="preserve">test Step 2 to 5 expects </w:t>
            </w:r>
            <w:r>
              <w:t>four</w:t>
            </w:r>
            <w:r w:rsidRPr="00127B1C">
              <w:t xml:space="preserve"> Rach attempts from UE</w:t>
            </w:r>
            <w:r>
              <w:t>.</w:t>
            </w:r>
            <w:r w:rsidRPr="00127B1C">
              <w:t xml:space="preserve"> </w:t>
            </w:r>
            <w:r>
              <w:t xml:space="preserve">Here, </w:t>
            </w:r>
            <w:r w:rsidRPr="00127B1C">
              <w:t xml:space="preserve">if SS receiver miss any initial Rach attempt </w:t>
            </w:r>
            <w:r>
              <w:t xml:space="preserve">from UE due to the rach power falling outside its reception window which in turn also depends upon path loss( as a result of </w:t>
            </w:r>
            <w:r w:rsidRPr="00127B1C">
              <w:t>cable loss variation depending upon differ</w:t>
            </w:r>
            <w:r>
              <w:t>e</w:t>
            </w:r>
            <w:r w:rsidRPr="00127B1C">
              <w:t>nt band cabling</w:t>
            </w:r>
            <w:r>
              <w:t xml:space="preserve"> connections requirement etc.), </w:t>
            </w:r>
            <w:r w:rsidRPr="00127B1C">
              <w:t xml:space="preserve">then it </w:t>
            </w:r>
            <w:r>
              <w:t xml:space="preserve">has been observed  </w:t>
            </w:r>
            <w:r w:rsidRPr="00127B1C">
              <w:t xml:space="preserve">that current </w:t>
            </w:r>
            <w:r w:rsidRPr="001B0CC1">
              <w:t>preambleReceivedTargetPower</w:t>
            </w:r>
            <w:r w:rsidRPr="00127B1C">
              <w:t xml:space="preserve"> -118 dBm</w:t>
            </w:r>
            <w:r>
              <w:t>(</w:t>
            </w:r>
            <w:r w:rsidRPr="00170125">
              <w:t>TS 38.508-1, Table 4.6.3-130</w:t>
            </w:r>
            <w:r>
              <w:t>)</w:t>
            </w:r>
            <w:r w:rsidRPr="00127B1C">
              <w:t xml:space="preserve"> is not </w:t>
            </w:r>
            <w:r>
              <w:t xml:space="preserve">very </w:t>
            </w:r>
            <w:r w:rsidRPr="00127B1C">
              <w:t xml:space="preserve">appropriate for this case </w:t>
            </w:r>
            <w:r>
              <w:t>to be used further and</w:t>
            </w:r>
            <w:r w:rsidRPr="00127B1C">
              <w:t xml:space="preserve"> UE sends scgFailure(randomAccessProblem) once </w:t>
            </w:r>
            <w:r>
              <w:t xml:space="preserve">its </w:t>
            </w:r>
            <w:r w:rsidRPr="00127B1C">
              <w:t>4 rach attempt get</w:t>
            </w:r>
            <w:r>
              <w:t>s</w:t>
            </w:r>
            <w:r w:rsidRPr="00127B1C">
              <w:t xml:space="preserve"> exhausted. Therefore, in order to increase the test case relialibilty </w:t>
            </w:r>
            <w:r>
              <w:t xml:space="preserve">a high </w:t>
            </w:r>
            <w:r w:rsidRPr="001B0CC1">
              <w:t>preambleReceivedTargetPower</w:t>
            </w:r>
            <w:r>
              <w:t xml:space="preserve"> of </w:t>
            </w:r>
            <w:r w:rsidRPr="00127B1C">
              <w:t>-104 dBm</w:t>
            </w:r>
            <w:r>
              <w:t xml:space="preserve"> is more suitable here</w:t>
            </w:r>
            <w:r w:rsidRPr="00127B1C">
              <w:t>. Simliar power is being used in 7.1.1.1.2 test prose as a reference.</w:t>
            </w:r>
          </w:p>
          <w:p w:rsidR="0036112E" w:rsidRDefault="0036112E" w:rsidP="0036112E">
            <w:pPr>
              <w:pStyle w:val="CRCoverPage"/>
              <w:spacing w:after="0"/>
              <w:rPr>
                <w:noProof/>
              </w:rPr>
            </w:pPr>
          </w:p>
          <w:p w:rsidR="0036112E" w:rsidRDefault="0036112E" w:rsidP="0036112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NOTE: A Prose CR shall be raised at the next RAN5.</w:t>
            </w:r>
          </w:p>
          <w:p w:rsidR="003C614F" w:rsidRPr="00AD4ADA" w:rsidRDefault="003C614F" w:rsidP="0066057D">
            <w:pPr>
              <w:pStyle w:val="CRCoverPage"/>
              <w:spacing w:after="0"/>
              <w:rPr>
                <w:noProof/>
              </w:rPr>
            </w:pPr>
          </w:p>
        </w:tc>
      </w:tr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Pr="001124B3" w:rsidRDefault="0036112E" w:rsidP="00660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1B0CC1">
              <w:t>preambleReceivedTargetPower</w:t>
            </w:r>
            <w:r>
              <w:t xml:space="preserve"> as </w:t>
            </w:r>
            <w:r w:rsidRPr="00127B1C">
              <w:t>-104 dBm</w:t>
            </w:r>
          </w:p>
        </w:tc>
      </w:tr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Pr="00CC39F9" w:rsidRDefault="005A2E55" w:rsidP="0066057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\</w:t>
            </w:r>
            <w:r w:rsidRPr="005A2E55">
              <w:rPr>
                <w:rFonts w:ascii="Arial" w:hAnsi="Arial" w:cs="Arial"/>
                <w:lang w:eastAsia="en-GB"/>
              </w:rPr>
              <w:t>ENDC\7_1_1</w:t>
            </w:r>
            <w:r w:rsidR="003C614F" w:rsidRPr="003C614F">
              <w:rPr>
                <w:rFonts w:ascii="Arial" w:hAnsi="Arial" w:cs="Arial"/>
                <w:lang w:eastAsia="en-GB"/>
              </w:rPr>
              <w:t>\MAC_ENDC_NR.ttcn</w:t>
            </w:r>
          </w:p>
        </w:tc>
      </w:tr>
      <w:tr w:rsidR="003C614F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4F" w:rsidRDefault="003C614F" w:rsidP="006605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Default="003C614F" w:rsidP="0066057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C614F" w:rsidRDefault="003C614F" w:rsidP="003C614F">
      <w:pPr>
        <w:spacing w:after="0"/>
        <w:rPr>
          <w:rFonts w:ascii="Arial" w:hAnsi="Arial"/>
          <w:b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C614F" w:rsidRPr="00CD057D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function f_TC_7_1_1_1_1a_ENDC_NR() runs on ENDC_NR_PTC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random access procedure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TDD_UL_DL_ConfigCommon v_TDD_UL_DL_ConfigCommon;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 NR_Prach_RootSequenceIndex_Type v_Prach_RootSequenceIndex;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v_SubcarrierSpacing;//@sic R5s201022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R5s211670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NR_UplinkBWP_List_Type v_NR_UplinkBWP_List;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v_SubcarrierSpacing := f_NR_CellInfo_GetSCS(nr_Cell1);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v_Prach_RootSequenceIndex := {l839 := 0};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f_NR_CellInfo_SetSIB1_Prach_RootSequenceIndex(nr_Cell1, v_Prach_RootSequenceIndex);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f_NR_CellInfo_SetPRACH_ConfigurationIndex(nr_Cell1,14);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f_NR_CellInfo_SetZeroCorrelationZoneConfig(nr_Cell1,12);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(ischosen(v_NR_DuplexMode.TDD))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:=cs_TDD_UL_DL_ConfigCommonPattern2(v_SubcarrierSpacing,cs_TDD_UL_DL_Pattern1_FR1,cs_TDD_UL_DL_Pattern2_FR1);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:=cs_TDD_UL_DL_ConfigCommonPattern2(v_SubcarrierSpacing,cs_TDD_UL_DL_Pattern1_FR2,cs_TDD_UL_DL_Pattern2_FR2);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f_NR_CellInfo_SetTDD_UL_DL_ConfigCommon(nr_Cell1,v_TDD_UL_DL_ConfigCommon);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f_NR_CellInfo_SetSIB1_PreambleTransMax(nr_Cell1, n4);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v_NR_UplinkBWP_List[0].Dedicated := omit;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f_EUTRA_NR_WaitForCoOrd_Trigger(EUTRA, "Postamble");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:rsidR="003C614F" w:rsidRPr="00722896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C614F" w:rsidRPr="00CD057D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function f_TC_7_1_1_1_1a_ENDC_NR() runs on ENDC_NR_PTC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random access procedure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TDD_UL_DL_ConfigCommon v_TDD_UL_DL_ConfigCommon;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 NR_Prach_RootSequenceIndex_Type v_Prach_RootSequenceIndex;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v_SubcarrierSpacing;//@sic R5s201022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R5s211670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NR_UplinkBWP_List_Type v_NR_UplinkBWP_List;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v_SubcarrierSpacing := f_NR_CellInfo_GetSCS(nr_Cell1);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v_Prach_RootSequenceIndex := {l839 := 0};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f_NR_CellInfo_SetSIB1_Prach_RootSequenceIndex(nr_Cell1, v_Prach_RootSequenceIndex);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f_NR_CellInfo_SetPRACH_ConfigurationIndex(nr_Cell1,14);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f_NR_CellInfo_SetZeroCorrelationZoneConfig(nr_Cell1,12);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(ischosen(v_NR_DuplexMode.TDD))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:=cs_TDD_UL_DL_ConfigCommonPattern2(v_SubcarrierSpacing,cs_TDD_UL_DL_Pattern1_FR1,cs_TDD_UL_DL_Pattern2_FR1);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v_TDD_UL_DL_ConfigCommon :=cs_TDD_UL_DL_ConfigCommonPattern2(v_SubcarrierSpacing,cs_TDD_UL_DL_Pattern1_FR2,cs_TDD_UL_DL_Pattern2_FR2);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f_NR_CellInfo_SetTDD_UL_DL_ConfigCommon(nr_Cell1,v_TDD_UL_DL_ConfigCommon);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f_NR_CellInfo_SetSIB1_PreambleTransMax(nr_Cell1, n4);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v_NR_UplinkBWP_List[0].Dedicated := omit;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C61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v_SpCellConfig.reconfigurationWithSync.spCellConfigCommon.uplinkConfigCommon.initialUplinkBWP.rach_ConfigCommon.setup.rach_ConfigGeneric.preambleReceivedTargetPower := -104;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:rsidR="003C614F" w:rsidRPr="006D35E4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3C614F" w:rsidRPr="006D35E4" w:rsidRDefault="003C614F" w:rsidP="006605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96833" w:rsidRDefault="00F96833" w:rsidP="008129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B1A" w:rsidRDefault="00B56B1A">
      <w:r>
        <w:separator/>
      </w:r>
    </w:p>
  </w:endnote>
  <w:endnote w:type="continuationSeparator" w:id="0">
    <w:p w:rsidR="00B56B1A" w:rsidRDefault="00B5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626" w:rsidRDefault="00C52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626" w:rsidRDefault="00C526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626" w:rsidRDefault="00C52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B1A" w:rsidRDefault="00B56B1A">
      <w:r>
        <w:separator/>
      </w:r>
    </w:p>
  </w:footnote>
  <w:footnote w:type="continuationSeparator" w:id="0">
    <w:p w:rsidR="00B56B1A" w:rsidRDefault="00B56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382521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382521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953354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953354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29451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29451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883857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883857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0301959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0301959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1A5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650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295"/>
    <w:rsid w:val="00200CF3"/>
    <w:rsid w:val="0020107D"/>
    <w:rsid w:val="00202337"/>
    <w:rsid w:val="002040A1"/>
    <w:rsid w:val="002040EC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3625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380F"/>
    <w:rsid w:val="002E54F3"/>
    <w:rsid w:val="002E69D0"/>
    <w:rsid w:val="002F029B"/>
    <w:rsid w:val="002F3129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12E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09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14F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D769F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2E55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4EA"/>
    <w:rsid w:val="005F5CEE"/>
    <w:rsid w:val="005F740E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057D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5FAD"/>
    <w:rsid w:val="006C7BCB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3F8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12485"/>
    <w:rsid w:val="008129D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AAE"/>
    <w:rsid w:val="008B3B03"/>
    <w:rsid w:val="008C6934"/>
    <w:rsid w:val="008D01F1"/>
    <w:rsid w:val="008D4141"/>
    <w:rsid w:val="008D77F8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6B1A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30F7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626"/>
    <w:rsid w:val="00C5286D"/>
    <w:rsid w:val="00C53AC6"/>
    <w:rsid w:val="00C54343"/>
    <w:rsid w:val="00C56A9B"/>
    <w:rsid w:val="00C56B5C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1E82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21F7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544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CC6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486A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674A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A2E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A2E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A2E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A2E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A2E55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C5262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0C6EE-B317-4E52-ADAF-70AAA49D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4084</Words>
  <Characters>23281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2022-07-18T14:27:00Z</dcterms:created>
  <dcterms:modified xsi:type="dcterms:W3CDTF">2022-07-18T14:27:00Z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2022-07-04T16:51:16Z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a13ab61e-8a0a-42b5-b9e7-0f78f64144f9</vt:lpwstr>
  </property>
  <property fmtid="{D5CDD505-2E9C-101B-9397-08002B2CF9AE}" pid="27" name="MSIP_Label_9764cdcd-3664-4d05-9615-7cbf65a4f0a8_ContentBits">
    <vt:lpwstr>0</vt:lpwstr>
  </property>
</Properties>
</file>