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822A8" w14:textId="0D3F98BC" w:rsidR="002D1067" w:rsidRDefault="002D1067" w:rsidP="002D10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6242">
        <w:fldChar w:fldCharType="begin"/>
      </w:r>
      <w:r w:rsidR="00996242">
        <w:instrText xml:space="preserve"> DOCPROPERTY  TSG/WGRef  \* MERGEFORMAT </w:instrText>
      </w:r>
      <w:r w:rsidR="00996242">
        <w:fldChar w:fldCharType="separate"/>
      </w:r>
      <w:r>
        <w:rPr>
          <w:b/>
          <w:noProof/>
          <w:sz w:val="24"/>
        </w:rPr>
        <w:t>RAN5</w:t>
      </w:r>
      <w:r w:rsidR="009962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96242">
        <w:fldChar w:fldCharType="begin"/>
      </w:r>
      <w:r w:rsidR="00996242">
        <w:instrText xml:space="preserve"> DOCPROPERTY  MtgSeq  \* MERGEFORMAT </w:instrText>
      </w:r>
      <w:r w:rsidR="00996242">
        <w:fldChar w:fldCharType="separate"/>
      </w:r>
      <w:r w:rsidRPr="00EB09B7">
        <w:rPr>
          <w:b/>
          <w:noProof/>
          <w:sz w:val="24"/>
        </w:rPr>
        <w:t>2022</w:t>
      </w:r>
      <w:r w:rsidR="00996242">
        <w:rPr>
          <w:b/>
          <w:noProof/>
          <w:sz w:val="24"/>
        </w:rPr>
        <w:fldChar w:fldCharType="end"/>
      </w:r>
      <w:r w:rsidR="00996242">
        <w:fldChar w:fldCharType="begin"/>
      </w:r>
      <w:r w:rsidR="00996242">
        <w:instrText xml:space="preserve"> DOCPROPERTY  MtgTitle  \* MERGEFORMAT </w:instrText>
      </w:r>
      <w:r w:rsidR="00996242">
        <w:fldChar w:fldCharType="separate"/>
      </w:r>
      <w:r>
        <w:rPr>
          <w:b/>
          <w:noProof/>
          <w:sz w:val="24"/>
        </w:rPr>
        <w:t>-TTCN email</w:t>
      </w:r>
      <w:r w:rsidR="009962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6242">
        <w:fldChar w:fldCharType="begin"/>
      </w:r>
      <w:r w:rsidR="00996242">
        <w:instrText xml:space="preserve"> DOCPROPERTY  Tdoc#  \* MERGEFORMAT </w:instrText>
      </w:r>
      <w:r w:rsidR="00996242">
        <w:fldChar w:fldCharType="separate"/>
      </w:r>
      <w:r w:rsidRPr="00E13F3D">
        <w:rPr>
          <w:b/>
          <w:i/>
          <w:noProof/>
          <w:sz w:val="28"/>
        </w:rPr>
        <w:t>R5s220</w:t>
      </w:r>
      <w:r w:rsidR="00996242">
        <w:rPr>
          <w:b/>
          <w:i/>
          <w:noProof/>
          <w:sz w:val="28"/>
        </w:rPr>
        <w:t>898</w:t>
      </w:r>
      <w:r w:rsidR="00996242">
        <w:rPr>
          <w:b/>
          <w:i/>
          <w:noProof/>
          <w:sz w:val="28"/>
        </w:rPr>
        <w:fldChar w:fldCharType="end"/>
      </w:r>
    </w:p>
    <w:p w14:paraId="24E67674" w14:textId="77777777" w:rsidR="002D1067" w:rsidRDefault="00996242" w:rsidP="002D10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106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D1067">
        <w:rPr>
          <w:b/>
          <w:noProof/>
          <w:sz w:val="24"/>
        </w:rPr>
        <w:t xml:space="preserve">, </w:t>
      </w:r>
      <w:r w:rsidR="002D1067">
        <w:fldChar w:fldCharType="begin"/>
      </w:r>
      <w:r w:rsidR="002D1067">
        <w:instrText xml:space="preserve"> DOCPROPERTY  Country  \* MERGEFORMAT </w:instrText>
      </w:r>
      <w:r w:rsidR="002D1067">
        <w:fldChar w:fldCharType="end"/>
      </w:r>
      <w:r w:rsidR="002D10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1067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2D106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1067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067" w14:paraId="1690EB6F" w14:textId="77777777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030D" w14:textId="77777777" w:rsidR="002D1067" w:rsidRDefault="002D1067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1067" w14:paraId="58E9F774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4AF68" w14:textId="77777777" w:rsidR="002D1067" w:rsidRDefault="002D1067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067" w14:paraId="4A255D01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712B5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567C1E6C" w14:textId="77777777" w:rsidTr="006813CD">
        <w:tc>
          <w:tcPr>
            <w:tcW w:w="142" w:type="dxa"/>
            <w:tcBorders>
              <w:left w:val="single" w:sz="4" w:space="0" w:color="auto"/>
            </w:tcBorders>
          </w:tcPr>
          <w:p w14:paraId="166DD27F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311188" w14:textId="77777777" w:rsidR="002D1067" w:rsidRPr="00410371" w:rsidRDefault="00996242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A3526" w14:textId="77777777" w:rsidR="002D1067" w:rsidRDefault="002D1067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5A2C2" w14:textId="77777777" w:rsidR="002D1067" w:rsidRPr="00410371" w:rsidRDefault="00996242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4675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51CFE7" w14:textId="77777777" w:rsidR="002D1067" w:rsidRDefault="002D1067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1D28B" w14:textId="4F1DF7C1" w:rsidR="002D1067" w:rsidRPr="00410371" w:rsidRDefault="00996242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61701A1" w14:textId="77777777" w:rsidR="002D1067" w:rsidRDefault="002D1067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63CE0" w14:textId="31C8F5F9" w:rsidR="002D1067" w:rsidRPr="00410371" w:rsidRDefault="00996242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1067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="002D106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A50D8" w14:textId="77777777"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14:paraId="30FB6D06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7F8A9" w14:textId="77777777"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14:paraId="5D1298AA" w14:textId="77777777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923BF3" w14:textId="77777777" w:rsidR="002D1067" w:rsidRPr="00F25D98" w:rsidRDefault="002D1067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067" w14:paraId="620A5206" w14:textId="77777777" w:rsidTr="006813CD">
        <w:tc>
          <w:tcPr>
            <w:tcW w:w="9641" w:type="dxa"/>
            <w:gridSpan w:val="9"/>
          </w:tcPr>
          <w:p w14:paraId="2D77A539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F9939C" w14:textId="77777777" w:rsidR="002D1067" w:rsidRDefault="002D1067" w:rsidP="002D10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067" w14:paraId="00A426AD" w14:textId="77777777" w:rsidTr="006813CD">
        <w:tc>
          <w:tcPr>
            <w:tcW w:w="2835" w:type="dxa"/>
          </w:tcPr>
          <w:p w14:paraId="41A0A2EF" w14:textId="77777777" w:rsidR="002D1067" w:rsidRDefault="002D1067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978DCE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7EFA7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1AF04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3DBA9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EA680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680FA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9EAFB2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EDF9" w14:textId="77777777" w:rsidR="002D1067" w:rsidRDefault="002D1067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6C7DAF" w14:textId="77777777" w:rsidR="002D1067" w:rsidRDefault="002D1067" w:rsidP="002D1067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067" w14:paraId="49BA4A21" w14:textId="77777777" w:rsidTr="002D1067">
        <w:tc>
          <w:tcPr>
            <w:tcW w:w="9640" w:type="dxa"/>
            <w:gridSpan w:val="11"/>
          </w:tcPr>
          <w:p w14:paraId="411E7D50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132F81D9" w14:textId="77777777" w:rsidTr="002D10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BAB0E7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14A63" w14:textId="77777777" w:rsidR="002D1067" w:rsidRDefault="0099624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1067">
              <w:t>Correction to LTE IRAT testcase 8.6.3.4</w:t>
            </w:r>
            <w:r>
              <w:fldChar w:fldCharType="end"/>
            </w:r>
          </w:p>
        </w:tc>
      </w:tr>
      <w:tr w:rsidR="002D1067" w14:paraId="764F496E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2095190E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F02E8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31B78435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5AC10848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78DCB" w14:textId="77777777" w:rsidR="002D1067" w:rsidRDefault="0099624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D106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1067" w14:paraId="7EA563BC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6857A876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6B473" w14:textId="77777777"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1067" w14:paraId="78A05037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29F019D6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BE800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2A420309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393256E0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BA3D1" w14:textId="77777777" w:rsidR="002D1067" w:rsidRDefault="0099624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1067"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087DF7" w14:textId="77777777" w:rsidR="002D1067" w:rsidRDefault="002D1067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53BEE" w14:textId="77777777"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8F313" w14:textId="77777777" w:rsidR="002D1067" w:rsidRDefault="0099624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1067">
              <w:rPr>
                <w:noProof/>
              </w:rPr>
              <w:t>2022-05-17</w:t>
            </w:r>
            <w:r>
              <w:rPr>
                <w:noProof/>
              </w:rPr>
              <w:fldChar w:fldCharType="end"/>
            </w:r>
          </w:p>
        </w:tc>
      </w:tr>
      <w:tr w:rsidR="002D1067" w14:paraId="2CF1DEF4" w14:textId="77777777" w:rsidTr="002D1067">
        <w:tc>
          <w:tcPr>
            <w:tcW w:w="1843" w:type="dxa"/>
            <w:tcBorders>
              <w:left w:val="single" w:sz="4" w:space="0" w:color="auto"/>
            </w:tcBorders>
          </w:tcPr>
          <w:p w14:paraId="417B2FA9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0337F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46575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4F692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41A4C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5283BF62" w14:textId="77777777" w:rsidTr="002D10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30E88" w14:textId="77777777"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153B8" w14:textId="77777777" w:rsidR="002D1067" w:rsidRDefault="00996242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10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58B4B" w14:textId="77777777"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D80BA" w14:textId="77777777" w:rsidR="002D1067" w:rsidRDefault="002D1067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06086" w14:textId="77777777" w:rsidR="002D1067" w:rsidRDefault="0099624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1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1067" w14:paraId="0FC10709" w14:textId="77777777" w:rsidTr="002D10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51F01D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55663" w14:textId="77777777" w:rsidR="002D1067" w:rsidRDefault="002D1067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7FE33D" w14:textId="77777777" w:rsidR="002D1067" w:rsidRDefault="002D1067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D7BBE" w14:textId="77777777" w:rsidR="002D1067" w:rsidRPr="007C2097" w:rsidRDefault="002D1067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1067" w14:paraId="371F8B0F" w14:textId="77777777" w:rsidTr="002D1067">
        <w:tc>
          <w:tcPr>
            <w:tcW w:w="1843" w:type="dxa"/>
          </w:tcPr>
          <w:p w14:paraId="7B37A408" w14:textId="77777777"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CB6DA" w14:textId="77777777"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4E3131E4" w14:textId="7777777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68B53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BD6ED" w14:textId="77777777" w:rsidR="002D1067" w:rsidRPr="00B76627" w:rsidRDefault="002D1067" w:rsidP="002D1067">
            <w:pPr>
              <w:pStyle w:val="CRCoverPage"/>
              <w:spacing w:after="0"/>
            </w:pPr>
            <w:r w:rsidRPr="00B76627">
              <w:t xml:space="preserve">TC 8.6.3.4, Cell 9 is UTRA </w:t>
            </w:r>
            <w:r w:rsidRPr="00B76627">
              <w:rPr>
                <w:rFonts w:hint="eastAsia"/>
                <w:lang w:eastAsia="zh-CN"/>
              </w:rPr>
              <w:t>cell</w:t>
            </w:r>
            <w:r w:rsidRPr="00B76627">
              <w:t xml:space="preserve">. In Step 5Aa1, Optional IMS Deregistration procedure performed in UTRA cell, which should be executed in cell 9, but current TTCN </w:t>
            </w:r>
            <w:proofErr w:type="spellStart"/>
            <w:r w:rsidRPr="00B76627">
              <w:t>implemention</w:t>
            </w:r>
            <w:proofErr w:type="spellEnd"/>
            <w:r w:rsidRPr="00B76627">
              <w:t xml:space="preserve"> is in cell 5, that inconsistent with prose.</w:t>
            </w:r>
          </w:p>
        </w:tc>
      </w:tr>
      <w:tr w:rsidR="002D1067" w14:paraId="481E12B3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3D1F7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ADE47" w14:textId="77777777" w:rsidR="002D1067" w:rsidRPr="00B7662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3C877290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02CC0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1A5C8" w14:textId="77777777" w:rsidR="002D1067" w:rsidRPr="00B76627" w:rsidRDefault="002D1067" w:rsidP="002D1067">
            <w:pPr>
              <w:pStyle w:val="CRCoverPage"/>
              <w:spacing w:after="0"/>
            </w:pPr>
            <w:r w:rsidRPr="00B76627">
              <w:t>Change utran_Cell5 to utran_Cell9 in Optional IMS Deregistration procedure.</w:t>
            </w:r>
          </w:p>
          <w:p w14:paraId="57C1AFF0" w14:textId="77777777" w:rsidR="002D1067" w:rsidRPr="00B76627" w:rsidRDefault="002D1067" w:rsidP="002D106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D1067" w14:paraId="10916F14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2D920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8029" w14:textId="77777777" w:rsidR="002D1067" w:rsidRPr="00B7662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67AE1AE4" w14:textId="77777777" w:rsidTr="002D10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EFF00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96755" w14:textId="77777777" w:rsidR="002D1067" w:rsidRPr="00B7662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2D1067" w14:paraId="1B02B237" w14:textId="77777777" w:rsidTr="002D1067">
        <w:tc>
          <w:tcPr>
            <w:tcW w:w="2694" w:type="dxa"/>
            <w:gridSpan w:val="2"/>
          </w:tcPr>
          <w:p w14:paraId="1D4A9624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6E997A" w14:textId="77777777" w:rsidR="002D106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05712A06" w14:textId="7777777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BBA1A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F5449" w14:textId="77777777" w:rsidR="002D1067" w:rsidRDefault="00B63EDC" w:rsidP="002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8.6.3.4</w:t>
            </w:r>
          </w:p>
        </w:tc>
      </w:tr>
      <w:tr w:rsidR="002D1067" w14:paraId="1CDBB10F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FD1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6224" w14:textId="77777777" w:rsidR="002D106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14:paraId="4C81D52C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445D8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84E8E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0A6452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B7633F" w14:textId="77777777" w:rsidR="002D1067" w:rsidRDefault="002D1067" w:rsidP="002D10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75057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4FCB2FFA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E256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6BF8E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F7AE9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0BB2" w14:textId="77777777" w:rsidR="002D1067" w:rsidRDefault="002D1067" w:rsidP="002D10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C7757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29974586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C6ED3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68CC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3347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CE41D" w14:textId="77777777" w:rsidR="002D106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804A7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0797CA0E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2EAC4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526D0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EC997" w14:textId="77777777"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85908" w14:textId="77777777" w:rsidR="002D106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C6411" w14:textId="77777777"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14:paraId="488E0912" w14:textId="7777777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F2173" w14:textId="77777777"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3129D" w14:textId="77777777" w:rsidR="002D1067" w:rsidRDefault="002D1067" w:rsidP="002D1067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14:paraId="683413B0" w14:textId="77777777" w:rsidTr="002D10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FED0EF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208B0" w14:textId="77777777" w:rsidR="002D1067" w:rsidRDefault="002D1067" w:rsidP="002D1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067" w:rsidRPr="008863B9" w14:paraId="588F765E" w14:textId="77777777" w:rsidTr="002D10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43948" w14:textId="77777777" w:rsidR="002D1067" w:rsidRPr="008863B9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7639AD" w14:textId="77777777" w:rsidR="002D1067" w:rsidRPr="008863B9" w:rsidRDefault="002D1067" w:rsidP="002D10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067" w14:paraId="7181E7A3" w14:textId="7777777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CC9CB" w14:textId="77777777"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63BD2" w14:textId="77777777" w:rsidR="002D1067" w:rsidRDefault="002D1067" w:rsidP="002D1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A05E44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664D0887" w14:textId="77777777" w:rsidR="003854BF" w:rsidRDefault="003854BF" w:rsidP="003854BF">
      <w:pPr>
        <w:rPr>
          <w:noProof/>
        </w:rPr>
      </w:pPr>
    </w:p>
    <w:p w14:paraId="48FD7A0A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9E23" w14:textId="77777777" w:rsidR="00BB18FC" w:rsidRDefault="00BB18FC" w:rsidP="00BB18FC">
      <w:pPr>
        <w:rPr>
          <w:noProof/>
        </w:rPr>
      </w:pPr>
    </w:p>
    <w:p w14:paraId="06A269A7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367149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FBBE358" w14:textId="77777777" w:rsidR="002D31F3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31F3" w:rsidRPr="002D2FE8">
        <w:rPr>
          <w:rFonts w:ascii="Arial" w:hAnsi="Arial" w:cs="Arial"/>
          <w:iCs/>
        </w:rPr>
        <w:t>Table of Contents</w:t>
      </w:r>
      <w:r w:rsidR="002D31F3">
        <w:tab/>
      </w:r>
      <w:r w:rsidR="002D31F3">
        <w:fldChar w:fldCharType="begin"/>
      </w:r>
      <w:r w:rsidR="002D31F3">
        <w:instrText xml:space="preserve"> PAGEREF _Toc103671498 \h </w:instrText>
      </w:r>
      <w:r w:rsidR="002D31F3">
        <w:fldChar w:fldCharType="separate"/>
      </w:r>
      <w:r w:rsidR="002D31F3">
        <w:t>2</w:t>
      </w:r>
      <w:r w:rsidR="002D31F3">
        <w:fldChar w:fldCharType="end"/>
      </w:r>
    </w:p>
    <w:p w14:paraId="060D58E0" w14:textId="77777777" w:rsidR="002D31F3" w:rsidRDefault="002D31F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2FE8">
        <w:rPr>
          <w:rFonts w:ascii="Arial" w:hAnsi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F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_Toc103671499 \h </w:instrText>
      </w:r>
      <w:r>
        <w:fldChar w:fldCharType="separate"/>
      </w:r>
      <w:r>
        <w:t>3</w:t>
      </w:r>
      <w:r>
        <w:fldChar w:fldCharType="end"/>
      </w:r>
    </w:p>
    <w:p w14:paraId="49173BCD" w14:textId="77777777" w:rsidR="002D31F3" w:rsidRDefault="002D31F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2F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F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_Toc103671500 \h </w:instrText>
      </w:r>
      <w:r>
        <w:fldChar w:fldCharType="separate"/>
      </w:r>
      <w:r>
        <w:t>3</w:t>
      </w:r>
      <w:r>
        <w:fldChar w:fldCharType="end"/>
      </w:r>
    </w:p>
    <w:p w14:paraId="1B5E0AAE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14:paraId="01CC7B93" w14:textId="77777777" w:rsidR="00163394" w:rsidRDefault="00163394" w:rsidP="00163394">
      <w:pPr>
        <w:pStyle w:val="Heading1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1" w:name="_Toc122434485"/>
      <w:bookmarkStart w:id="2" w:name="_Toc103671499"/>
      <w:bookmarkStart w:id="3" w:name="OLE_LINK10"/>
      <w:bookmarkStart w:id="4" w:name="OLE_LINK11"/>
      <w:bookmarkStart w:id="5" w:name="OLE_LINK12"/>
      <w:bookmarkStart w:id="6" w:name="OLE_LINK13"/>
      <w:r>
        <w:rPr>
          <w:b/>
          <w:lang w:eastAsia="ja-JP"/>
        </w:rPr>
        <w:lastRenderedPageBreak/>
        <w:t>Overview</w:t>
      </w:r>
      <w:bookmarkEnd w:id="1"/>
      <w:bookmarkEnd w:id="2"/>
    </w:p>
    <w:p w14:paraId="1CAD5906" w14:textId="77777777" w:rsidR="00163394" w:rsidRDefault="00163394" w:rsidP="001633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lang w:eastAsia="ja-JP"/>
        </w:rPr>
        <w:tab/>
      </w:r>
    </w:p>
    <w:p w14:paraId="413CEB83" w14:textId="77777777" w:rsidR="00163394" w:rsidRDefault="00163394" w:rsidP="00163394">
      <w:pPr>
        <w:rPr>
          <w:rFonts w:cs="Times New Roman"/>
        </w:rPr>
      </w:pPr>
    </w:p>
    <w:p w14:paraId="5923D123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103671500"/>
      <w:r>
        <w:rPr>
          <w:b/>
        </w:rPr>
        <w:t>Corrections required</w:t>
      </w:r>
      <w:bookmarkEnd w:id="7"/>
      <w:bookmarkEnd w:id="8"/>
      <w:bookmarkEnd w:id="9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2E39969B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0FAB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8CC" w14:textId="77777777" w:rsidR="00163394" w:rsidRPr="00B76627" w:rsidRDefault="0016339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76627">
              <w:rPr>
                <w:rFonts w:ascii="Arial" w:hAnsi="Arial" w:cs="Arial"/>
                <w:lang w:val="en-SG" w:eastAsia="ja-JP"/>
              </w:rPr>
              <w:t>f_TC_8_6_3_4_UTRAN</w:t>
            </w:r>
          </w:p>
        </w:tc>
      </w:tr>
      <w:tr w:rsidR="00163394" w:rsidRPr="00B76627" w14:paraId="06E5A9FD" w14:textId="7777777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92BF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8C72" w14:textId="77777777" w:rsidR="00163394" w:rsidRPr="00B76627" w:rsidRDefault="001633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  <w:r w:rsidRPr="00B76627">
              <w:t>T</w:t>
            </w:r>
            <w:r w:rsidRPr="00B76627">
              <w:rPr>
                <w:rFonts w:ascii="Tahoma" w:hAnsi="Tahoma"/>
              </w:rPr>
              <w:t xml:space="preserve">C 8.6.3.4, Cell 9 is UTRA </w:t>
            </w:r>
            <w:r w:rsidRPr="00B76627">
              <w:rPr>
                <w:rFonts w:ascii="Tahoma" w:hAnsi="Tahoma" w:hint="eastAsia"/>
              </w:rPr>
              <w:t>cell</w:t>
            </w:r>
            <w:r w:rsidRPr="00B76627">
              <w:rPr>
                <w:rFonts w:ascii="Tahoma" w:hAnsi="Tahoma"/>
              </w:rPr>
              <w:t xml:space="preserve">. In Step 5Aa1, Optional IMS Deregistration procedure performed in UTRA cell, which should be executed in cell 9, but current TTCN </w:t>
            </w:r>
            <w:proofErr w:type="spellStart"/>
            <w:r w:rsidRPr="00B76627">
              <w:rPr>
                <w:rFonts w:ascii="Tahoma" w:hAnsi="Tahoma"/>
              </w:rPr>
              <w:t>implemention</w:t>
            </w:r>
            <w:proofErr w:type="spellEnd"/>
            <w:r w:rsidRPr="00B76627">
              <w:rPr>
                <w:rFonts w:ascii="Tahoma" w:hAnsi="Tahoma"/>
              </w:rPr>
              <w:t xml:space="preserve"> is in cell 5, that inconsistent with prose. </w:t>
            </w:r>
            <w:r w:rsidRPr="00B76627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163394" w:rsidRPr="00B76627" w14:paraId="59ACE1D7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07B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7875" w14:textId="77777777" w:rsidR="00163394" w:rsidRPr="00B76627" w:rsidRDefault="00163394" w:rsidP="00163394">
            <w:pPr>
              <w:pStyle w:val="CRCoverPage"/>
              <w:spacing w:after="0"/>
            </w:pPr>
            <w:r w:rsidRPr="00B76627">
              <w:t>Change utran_Cell5 to utran_Cell9 in Step 5Aa1 Optional IMS Deregistration procedure.</w:t>
            </w:r>
          </w:p>
        </w:tc>
      </w:tr>
      <w:tr w:rsidR="00163394" w:rsidRPr="00B76627" w14:paraId="7A306D03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DDEE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D1B9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\LTE_A_IRAT\8_6\</w:t>
            </w:r>
            <w:proofErr w:type="spellStart"/>
            <w:r w:rsidRPr="00B76627">
              <w:rPr>
                <w:rFonts w:ascii="Arial" w:hAnsi="Arial" w:cs="Arial"/>
                <w:color w:val="000000"/>
              </w:rPr>
              <w:t>RRC_MDT_Logged_UG_UTRAN.ttcn</w:t>
            </w:r>
            <w:proofErr w:type="spellEnd"/>
          </w:p>
        </w:tc>
      </w:tr>
      <w:tr w:rsidR="00163394" w:rsidRPr="00B76627" w14:paraId="71558854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FEE2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211" w14:textId="77777777"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14:paraId="795BFCEB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"/>
    <w:bookmarkEnd w:id="4"/>
    <w:p w14:paraId="5902ADB1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45D1B3C0" w14:textId="77777777" w:rsidTr="002C636C">
        <w:tc>
          <w:tcPr>
            <w:tcW w:w="9855" w:type="dxa"/>
          </w:tcPr>
          <w:p w14:paraId="56CE55E9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44C2BA1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8.6.3.4</w:t>
            </w:r>
          </w:p>
          <w:p w14:paraId="7D69D42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14:paraId="5FFCC72A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7F717EC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f_TC_8_6_3_4_UTRAN()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14:paraId="4019A768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//Logged MDT / Logging and reporting / Reporting at UTRAN Inter-RAT handover / PLMN list</w:t>
            </w:r>
          </w:p>
          <w:p w14:paraId="33381839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v_T1_PCCPCH_Cell9 := -67;</w:t>
            </w:r>
          </w:p>
          <w:p w14:paraId="0A061B9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v_T1_CPICH_Cell9 := -65;</w:t>
            </w:r>
          </w:p>
          <w:p w14:paraId="275C9A3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v_T2_PCCPCH_CPICH_Cell9 := -100;</w:t>
            </w:r>
          </w:p>
          <w:p w14:paraId="2694F238" w14:textId="77777777" w:rsidR="00FF0B97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r w:rsidR="00FF0B97"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14:paraId="3B1D17B3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66230132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//@siclog "Step 5Aa1" 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14:paraId="67F1CCD4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 @sic R5-176898 sic@</w:t>
            </w:r>
          </w:p>
          <w:p w14:paraId="424BCFE9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B76627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14:paraId="7173F0E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alt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 @sic R5-176898 sic@</w:t>
            </w:r>
          </w:p>
          <w:p w14:paraId="07ED2D1A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a_UTRAN_Optional_IMS_Reg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(utran_Cell5,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t_WaitForOptional_IMS_Dereg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14:paraId="30E80302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{</w:t>
            </w:r>
          </w:p>
          <w:p w14:paraId="4FC81EEB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f_UTRAN_RRC_ConnRel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(utran_Cell5,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cell_Dch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4B570A3E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14:paraId="6530C370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14:paraId="1AC69481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4F3BD328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45208B82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0C94DC3C" w14:textId="77777777" w:rsidR="005D7BFE" w:rsidRPr="00B76627" w:rsidRDefault="00FF0B97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 </w:t>
            </w:r>
          </w:p>
        </w:tc>
      </w:tr>
    </w:tbl>
    <w:p w14:paraId="18E9B14E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5843CE08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10" w:name="OLE_LINK4"/>
      <w:bookmarkStart w:id="11" w:name="OLE_LINK5"/>
    </w:p>
    <w:p w14:paraId="3C43FACC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A0180" w:rsidRPr="00B76627" w14:paraId="762F0781" w14:textId="77777777" w:rsidTr="000A5092">
        <w:tc>
          <w:tcPr>
            <w:tcW w:w="9855" w:type="dxa"/>
          </w:tcPr>
          <w:p w14:paraId="16F9418C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73545EBD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8.6.3.4</w:t>
            </w:r>
          </w:p>
          <w:p w14:paraId="06C3726C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14:paraId="13095328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67C7E8AA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f_TC_8_6_3_4_UTRAN()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14:paraId="7B35B85E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//Logged MDT / Logging and reporting / Reporting at UTRAN Inter-RAT handover / PLMN list</w:t>
            </w:r>
          </w:p>
          <w:p w14:paraId="56EEDC9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v_T1_PCCPCH_Cell9 := -67;</w:t>
            </w:r>
          </w:p>
          <w:p w14:paraId="2491832B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v_T1_CPICH_Cell9 := -65;</w:t>
            </w:r>
          </w:p>
          <w:p w14:paraId="7D61DB30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v_T2_PCCPCH_CPICH_Cell9 := -100;</w:t>
            </w:r>
          </w:p>
          <w:p w14:paraId="2E22C716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14:paraId="073C5A35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315D541C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//@siclog "Step 5Aa1" 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14:paraId="64707A21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 @sic R5-176898 sic@</w:t>
            </w:r>
          </w:p>
          <w:p w14:paraId="4A0A3A86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B76627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14:paraId="05740E29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alt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 @sic R5-176898 sic@</w:t>
            </w:r>
          </w:p>
          <w:p w14:paraId="504FE87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a_UTRAN_Optional_IMS_Reg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 w:rsidRPr="00B76627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utran_Cell9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t_WaitForOptional_IMS_Dereg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14:paraId="24956E67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{</w:t>
            </w:r>
          </w:p>
          <w:p w14:paraId="13B92B1B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f_UTRAN_RRC_ConnRel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 w:rsidRPr="00B76627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utran_Cell9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cell_Dch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41B75B70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14:paraId="323BAD1B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14:paraId="366CC159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05423353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57B7AF46" w14:textId="77777777"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3CCBEC24" w14:textId="77777777" w:rsidR="00BA0180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</w:t>
            </w:r>
          </w:p>
        </w:tc>
      </w:tr>
      <w:bookmarkEnd w:id="5"/>
      <w:bookmarkEnd w:id="6"/>
      <w:bookmarkEnd w:id="10"/>
      <w:bookmarkEnd w:id="11"/>
    </w:tbl>
    <w:p w14:paraId="053FC552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5DB08" w14:textId="77777777" w:rsidR="009F303C" w:rsidRDefault="009F303C">
      <w:r>
        <w:separator/>
      </w:r>
    </w:p>
  </w:endnote>
  <w:endnote w:type="continuationSeparator" w:id="0">
    <w:p w14:paraId="7820924D" w14:textId="77777777" w:rsidR="009F303C" w:rsidRDefault="009F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1D74D" w14:textId="77777777" w:rsidR="009F303C" w:rsidRDefault="009F303C">
      <w:r>
        <w:separator/>
      </w:r>
    </w:p>
  </w:footnote>
  <w:footnote w:type="continuationSeparator" w:id="0">
    <w:p w14:paraId="428D7106" w14:textId="77777777" w:rsidR="009F303C" w:rsidRDefault="009F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6766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1BFF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31CFF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7E8FB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7044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922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3776958">
    <w:abstractNumId w:val="8"/>
  </w:num>
  <w:num w:numId="4" w16cid:durableId="896206892">
    <w:abstractNumId w:val="21"/>
  </w:num>
  <w:num w:numId="5" w16cid:durableId="250821921">
    <w:abstractNumId w:val="4"/>
  </w:num>
  <w:num w:numId="6" w16cid:durableId="1668555733">
    <w:abstractNumId w:val="18"/>
  </w:num>
  <w:num w:numId="7" w16cid:durableId="1571574755">
    <w:abstractNumId w:val="7"/>
  </w:num>
  <w:num w:numId="8" w16cid:durableId="1307860930">
    <w:abstractNumId w:val="26"/>
  </w:num>
  <w:num w:numId="9" w16cid:durableId="675809798">
    <w:abstractNumId w:val="2"/>
  </w:num>
  <w:num w:numId="10" w16cid:durableId="1037704574">
    <w:abstractNumId w:val="28"/>
  </w:num>
  <w:num w:numId="11" w16cid:durableId="479855174">
    <w:abstractNumId w:val="11"/>
  </w:num>
  <w:num w:numId="12" w16cid:durableId="2040625782">
    <w:abstractNumId w:val="5"/>
  </w:num>
  <w:num w:numId="13" w16cid:durableId="1633902277">
    <w:abstractNumId w:val="19"/>
  </w:num>
  <w:num w:numId="14" w16cid:durableId="324359046">
    <w:abstractNumId w:val="17"/>
  </w:num>
  <w:num w:numId="15" w16cid:durableId="1737312198">
    <w:abstractNumId w:val="3"/>
  </w:num>
  <w:num w:numId="16" w16cid:durableId="641466809">
    <w:abstractNumId w:val="22"/>
  </w:num>
  <w:num w:numId="17" w16cid:durableId="1338121375">
    <w:abstractNumId w:val="10"/>
  </w:num>
  <w:num w:numId="18" w16cid:durableId="1306860342">
    <w:abstractNumId w:val="1"/>
  </w:num>
  <w:num w:numId="19" w16cid:durableId="938568132">
    <w:abstractNumId w:val="14"/>
  </w:num>
  <w:num w:numId="20" w16cid:durableId="1607346093">
    <w:abstractNumId w:val="13"/>
  </w:num>
  <w:num w:numId="21" w16cid:durableId="2141023738">
    <w:abstractNumId w:val="24"/>
  </w:num>
  <w:num w:numId="22" w16cid:durableId="40710685">
    <w:abstractNumId w:val="27"/>
  </w:num>
  <w:num w:numId="23" w16cid:durableId="1645503755">
    <w:abstractNumId w:val="16"/>
  </w:num>
  <w:num w:numId="24" w16cid:durableId="1121220933">
    <w:abstractNumId w:val="20"/>
  </w:num>
  <w:num w:numId="25" w16cid:durableId="116795745">
    <w:abstractNumId w:val="23"/>
  </w:num>
  <w:num w:numId="26" w16cid:durableId="1903904323">
    <w:abstractNumId w:val="31"/>
  </w:num>
  <w:num w:numId="27" w16cid:durableId="1096483653">
    <w:abstractNumId w:val="0"/>
  </w:num>
  <w:num w:numId="28" w16cid:durableId="28340543">
    <w:abstractNumId w:val="6"/>
  </w:num>
  <w:num w:numId="29" w16cid:durableId="1357729745">
    <w:abstractNumId w:val="29"/>
  </w:num>
  <w:num w:numId="30" w16cid:durableId="484665682">
    <w:abstractNumId w:val="9"/>
  </w:num>
  <w:num w:numId="31" w16cid:durableId="19089588">
    <w:abstractNumId w:val="25"/>
  </w:num>
  <w:num w:numId="32" w16cid:durableId="57366045">
    <w:abstractNumId w:val="12"/>
  </w:num>
  <w:num w:numId="33" w16cid:durableId="8115603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1067"/>
    <w:rsid w:val="002D31F3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8EA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6242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303C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288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3EDC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4DAADA"/>
  <w15:chartTrackingRefBased/>
  <w15:docId w15:val="{C54545A7-4AC5-4DC7-B06F-457153B1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FC3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A4E3D-D050-40BD-9062-AB137958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515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2022-05-17T08:17:00Z</dcterms:created>
  <dcterms:modified xsi:type="dcterms:W3CDTF">2022-07-14T13:41:00Z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