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5CAB2" w14:textId="0229A697" w:rsidR="00E15344" w:rsidRDefault="008E6C6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</w:t>
      </w:r>
      <w:r>
        <w:rPr>
          <w:b/>
          <w:i/>
          <w:sz w:val="28"/>
        </w:rPr>
        <w:fldChar w:fldCharType="end"/>
      </w:r>
      <w:r>
        <w:rPr>
          <w:rFonts w:eastAsia="SimSun"/>
          <w:b/>
          <w:i/>
          <w:sz w:val="28"/>
          <w:lang w:val="en-US" w:eastAsia="zh-CN"/>
        </w:rPr>
        <w:t>888</w:t>
      </w:r>
    </w:p>
    <w:p w14:paraId="3F95CAB3" w14:textId="77777777" w:rsidR="00E15344" w:rsidRDefault="008E6C6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344" w14:paraId="3F95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5CAB4" w14:textId="77777777" w:rsidR="00E15344" w:rsidRDefault="008E6C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15344" w14:paraId="3F95CA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5CAB6" w14:textId="77777777" w:rsidR="00E15344" w:rsidRDefault="008E6C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5344" w14:paraId="3F95CA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5CAB8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AC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5CABA" w14:textId="77777777" w:rsidR="00E15344" w:rsidRDefault="00E153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95CABB" w14:textId="77777777" w:rsidR="00E15344" w:rsidRDefault="008E6C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 w14:paraId="3F95CABC" w14:textId="77777777" w:rsidR="00E15344" w:rsidRDefault="008E6C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95CABD" w14:textId="77777777" w:rsidR="00E15344" w:rsidRDefault="008E6C6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2"/>
              </w:rPr>
              <w:t>24</w:t>
            </w: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14:paraId="3F95CABE" w14:textId="77777777" w:rsidR="00E15344" w:rsidRDefault="008E6C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5CABF" w14:textId="03C1F060" w:rsidR="00E15344" w:rsidRDefault="008E6C6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F95CAC0" w14:textId="77777777" w:rsidR="00E15344" w:rsidRDefault="008E6C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95CAC1" w14:textId="27CADD7A" w:rsidR="00E15344" w:rsidRDefault="008E6C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95CAC2" w14:textId="77777777" w:rsidR="00E15344" w:rsidRDefault="00E15344">
            <w:pPr>
              <w:pStyle w:val="CRCoverPage"/>
              <w:spacing w:after="0"/>
            </w:pPr>
          </w:p>
        </w:tc>
      </w:tr>
      <w:tr w:rsidR="00E15344" w14:paraId="3F95CA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5CAC4" w14:textId="77777777" w:rsidR="00E15344" w:rsidRDefault="00E15344">
            <w:pPr>
              <w:pStyle w:val="CRCoverPage"/>
              <w:spacing w:after="0"/>
            </w:pPr>
          </w:p>
        </w:tc>
      </w:tr>
      <w:tr w:rsidR="00E15344" w14:paraId="3F95CA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95CAC6" w14:textId="77777777" w:rsidR="00E15344" w:rsidRDefault="008E6C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</w:t>
              </w:r>
              <w:r>
                <w:rPr>
                  <w:rStyle w:val="Hyperlink"/>
                  <w:rFonts w:cs="Arial"/>
                  <w:i/>
                </w:rPr>
                <w:t>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5344" w14:paraId="3F95CAC9" w14:textId="77777777">
        <w:tc>
          <w:tcPr>
            <w:tcW w:w="9641" w:type="dxa"/>
            <w:gridSpan w:val="9"/>
          </w:tcPr>
          <w:p w14:paraId="3F95CAC8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95CACA" w14:textId="77777777" w:rsidR="00E15344" w:rsidRDefault="00E153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344" w14:paraId="3F95CAD4" w14:textId="77777777">
        <w:tc>
          <w:tcPr>
            <w:tcW w:w="2835" w:type="dxa"/>
          </w:tcPr>
          <w:p w14:paraId="3F95CACB" w14:textId="77777777" w:rsidR="00E15344" w:rsidRDefault="008E6C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95CACC" w14:textId="77777777" w:rsidR="00E15344" w:rsidRDefault="008E6C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5CACD" w14:textId="77777777" w:rsidR="00E15344" w:rsidRDefault="00E15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95CACE" w14:textId="77777777" w:rsidR="00E15344" w:rsidRDefault="008E6C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5CACF" w14:textId="77777777" w:rsidR="00E15344" w:rsidRDefault="00E15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95CAD0" w14:textId="77777777" w:rsidR="00E15344" w:rsidRDefault="008E6C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5CAD1" w14:textId="77777777" w:rsidR="00E15344" w:rsidRDefault="00E15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95CAD2" w14:textId="77777777" w:rsidR="00E15344" w:rsidRDefault="008E6C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5CAD3" w14:textId="77777777" w:rsidR="00E15344" w:rsidRDefault="00E153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95CAD5" w14:textId="77777777" w:rsidR="00E15344" w:rsidRDefault="00E153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344" w14:paraId="3F95CAD7" w14:textId="77777777">
        <w:tc>
          <w:tcPr>
            <w:tcW w:w="9640" w:type="dxa"/>
            <w:gridSpan w:val="11"/>
          </w:tcPr>
          <w:p w14:paraId="3F95CAD6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A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95CAD8" w14:textId="77777777" w:rsidR="00E15344" w:rsidRDefault="008E6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5CAD9" w14:textId="77777777" w:rsidR="00E15344" w:rsidRDefault="008E6C6A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rFonts w:cs="Arial" w:hint="eastAsia"/>
              </w:rPr>
              <w:t>NR5GC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t>RRC test case 8.1.</w:t>
            </w:r>
            <w:r>
              <w:rPr>
                <w:rFonts w:eastAsia="SimSun" w:hint="eastAsia"/>
                <w:lang w:val="en-US" w:eastAsia="zh-CN"/>
              </w:rPr>
              <w:t>5.7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1.2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E15344" w14:paraId="3F95CA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5CADB" w14:textId="77777777" w:rsidR="00E15344" w:rsidRDefault="00E15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5CADC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5CADE" w14:textId="77777777" w:rsidR="00E15344" w:rsidRDefault="008E6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5CADF" w14:textId="77777777" w:rsidR="00E15344" w:rsidRDefault="008E6C6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E15344" w14:paraId="3F95CA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5CAE1" w14:textId="77777777" w:rsidR="00E15344" w:rsidRDefault="008E6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5CAE2" w14:textId="77777777" w:rsidR="00E15344" w:rsidRDefault="008E6C6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15344" w14:paraId="3F95CA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5CAE4" w14:textId="77777777" w:rsidR="00E15344" w:rsidRDefault="00E15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5CAE5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A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5CAE7" w14:textId="77777777" w:rsidR="00E15344" w:rsidRDefault="008E6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95CAE8" w14:textId="77777777" w:rsidR="00E15344" w:rsidRDefault="008E6C6A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F95CAE9" w14:textId="77777777" w:rsidR="00E15344" w:rsidRDefault="00E153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5CAEA" w14:textId="77777777" w:rsidR="00E15344" w:rsidRDefault="008E6C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95CAEB" w14:textId="77777777" w:rsidR="00E15344" w:rsidRDefault="008E6C6A">
            <w:pPr>
              <w:pStyle w:val="CRCoverPage"/>
              <w:spacing w:after="0"/>
              <w:ind w:left="100"/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23</w:t>
            </w:r>
          </w:p>
        </w:tc>
      </w:tr>
      <w:tr w:rsidR="00E15344" w14:paraId="3F95CA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5CAED" w14:textId="77777777" w:rsidR="00E15344" w:rsidRDefault="00E15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95CAEE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95CAEF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95CAF0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5CAF1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A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95CAF3" w14:textId="77777777" w:rsidR="00E15344" w:rsidRDefault="008E6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5CAF4" w14:textId="77777777" w:rsidR="00E15344" w:rsidRDefault="008E6C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5CAF5" w14:textId="77777777" w:rsidR="00E15344" w:rsidRDefault="00E153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5CAF6" w14:textId="77777777" w:rsidR="00E15344" w:rsidRDefault="008E6C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95CAF7" w14:textId="77777777" w:rsidR="00E15344" w:rsidRDefault="008E6C6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15344" w14:paraId="3F95CAF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95CAF9" w14:textId="77777777" w:rsidR="00E15344" w:rsidRDefault="00E153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5CAFA" w14:textId="77777777" w:rsidR="00E15344" w:rsidRDefault="008E6C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95CAFB" w14:textId="77777777" w:rsidR="00E15344" w:rsidRDefault="008E6C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CAFC" w14:textId="77777777" w:rsidR="00E15344" w:rsidRDefault="008E6C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</w:t>
            </w:r>
            <w:r>
              <w:rPr>
                <w:i/>
                <w:sz w:val="18"/>
              </w:rPr>
              <w:t>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15344" w14:paraId="3F95CB00" w14:textId="77777777">
        <w:tc>
          <w:tcPr>
            <w:tcW w:w="1843" w:type="dxa"/>
          </w:tcPr>
          <w:p w14:paraId="3F95CAFE" w14:textId="77777777" w:rsidR="00E15344" w:rsidRDefault="00E15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5CAFF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B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5CB01" w14:textId="77777777" w:rsidR="00E15344" w:rsidRDefault="008E6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5CB02" w14:textId="77777777" w:rsidR="00E15344" w:rsidRDefault="008E6C6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RRC test case 8.1.5.7.1.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in FR1</w:t>
            </w:r>
            <w:r>
              <w:t>.</w:t>
            </w:r>
          </w:p>
        </w:tc>
      </w:tr>
      <w:tr w:rsidR="00E15344" w14:paraId="3F95C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04" w14:textId="77777777" w:rsidR="00E15344" w:rsidRDefault="00E15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5CB05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B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07" w14:textId="77777777" w:rsidR="00E15344" w:rsidRDefault="008E6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5CB08" w14:textId="77777777" w:rsidR="00E15344" w:rsidRDefault="008E6C6A">
            <w:pPr>
              <w:pStyle w:val="CRCoverPage"/>
              <w:spacing w:after="0"/>
              <w:ind w:left="100"/>
            </w:pPr>
            <w:r>
              <w:t xml:space="preserve">This document lists all changes </w:t>
            </w:r>
            <w:r>
              <w:t>applied to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1.2</w:t>
            </w:r>
            <w:r>
              <w:t xml:space="preserve"> required for approval. See detailed change description for further information</w:t>
            </w:r>
          </w:p>
        </w:tc>
      </w:tr>
      <w:tr w:rsidR="00E15344" w14:paraId="3F95C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0A" w14:textId="77777777" w:rsidR="00E15344" w:rsidRDefault="00E15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5CB0B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B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5CB0D" w14:textId="77777777" w:rsidR="00E15344" w:rsidRDefault="008E6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CB0E" w14:textId="77777777" w:rsidR="00E15344" w:rsidRDefault="008E6C6A">
            <w:pPr>
              <w:pStyle w:val="CRCoverPage"/>
              <w:spacing w:after="0"/>
              <w:ind w:left="100"/>
            </w:pPr>
            <w:r>
              <w:t>Test case will not be added to ATS</w:t>
            </w:r>
          </w:p>
        </w:tc>
      </w:tr>
      <w:tr w:rsidR="00E15344" w14:paraId="3F95CB12" w14:textId="77777777">
        <w:tc>
          <w:tcPr>
            <w:tcW w:w="2694" w:type="dxa"/>
            <w:gridSpan w:val="2"/>
          </w:tcPr>
          <w:p w14:paraId="3F95CB10" w14:textId="77777777" w:rsidR="00E15344" w:rsidRDefault="00E15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5CB11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B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5CB13" w14:textId="77777777" w:rsidR="00E15344" w:rsidRDefault="008E6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5CB14" w14:textId="77777777" w:rsidR="00E15344" w:rsidRDefault="008E6C6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8.1.5.7.1.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hint="eastAsia"/>
              </w:rPr>
              <w:t>.NR5GC</w:t>
            </w:r>
          </w:p>
        </w:tc>
      </w:tr>
      <w:tr w:rsidR="00E15344" w14:paraId="3F95CB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16" w14:textId="77777777" w:rsidR="00E15344" w:rsidRDefault="00E153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5CB17" w14:textId="77777777" w:rsidR="00E15344" w:rsidRDefault="00E153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344" w14:paraId="3F95C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19" w14:textId="77777777" w:rsidR="00E15344" w:rsidRDefault="00E15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5CB1A" w14:textId="77777777" w:rsidR="00E15344" w:rsidRDefault="008E6C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5CB1B" w14:textId="77777777" w:rsidR="00E15344" w:rsidRDefault="008E6C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95CB1C" w14:textId="77777777" w:rsidR="00E15344" w:rsidRDefault="00E153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95CB1D" w14:textId="77777777" w:rsidR="00E15344" w:rsidRDefault="00E15344">
            <w:pPr>
              <w:pStyle w:val="CRCoverPage"/>
              <w:spacing w:after="0"/>
              <w:ind w:left="99"/>
            </w:pPr>
          </w:p>
        </w:tc>
      </w:tr>
      <w:tr w:rsidR="00E15344" w14:paraId="3F95CB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1F" w14:textId="77777777" w:rsidR="00E15344" w:rsidRDefault="008E6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5CB20" w14:textId="77777777" w:rsidR="00E15344" w:rsidRDefault="00E15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CB21" w14:textId="77777777" w:rsidR="00E15344" w:rsidRDefault="008E6C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95CB22" w14:textId="77777777" w:rsidR="00E15344" w:rsidRDefault="008E6C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5CB23" w14:textId="77777777" w:rsidR="00E15344" w:rsidRDefault="008E6C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344" w14:paraId="3F95C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25" w14:textId="77777777" w:rsidR="00E15344" w:rsidRDefault="008E6C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5CB26" w14:textId="77777777" w:rsidR="00E15344" w:rsidRDefault="00E15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CB27" w14:textId="77777777" w:rsidR="00E15344" w:rsidRDefault="008E6C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95CB28" w14:textId="77777777" w:rsidR="00E15344" w:rsidRDefault="008E6C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5CB29" w14:textId="77777777" w:rsidR="00E15344" w:rsidRDefault="008E6C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344" w14:paraId="3F95CB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2B" w14:textId="77777777" w:rsidR="00E15344" w:rsidRDefault="008E6C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5CB2C" w14:textId="77777777" w:rsidR="00E15344" w:rsidRDefault="00E153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CB2D" w14:textId="77777777" w:rsidR="00E15344" w:rsidRDefault="008E6C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95CB2E" w14:textId="77777777" w:rsidR="00E15344" w:rsidRDefault="008E6C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5CB2F" w14:textId="77777777" w:rsidR="00E15344" w:rsidRDefault="008E6C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344" w14:paraId="3F95CB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B31" w14:textId="77777777" w:rsidR="00E15344" w:rsidRDefault="00E153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5CB32" w14:textId="77777777" w:rsidR="00E15344" w:rsidRDefault="00E15344">
            <w:pPr>
              <w:pStyle w:val="CRCoverPage"/>
              <w:spacing w:after="0"/>
            </w:pPr>
          </w:p>
        </w:tc>
      </w:tr>
      <w:tr w:rsidR="00E15344" w14:paraId="3F95CB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5CB34" w14:textId="77777777" w:rsidR="00E15344" w:rsidRDefault="008E6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CB35" w14:textId="77777777" w:rsidR="00E15344" w:rsidRDefault="00E15344">
            <w:pPr>
              <w:pStyle w:val="CRCoverPage"/>
              <w:spacing w:after="0"/>
              <w:ind w:left="100"/>
            </w:pPr>
          </w:p>
        </w:tc>
      </w:tr>
      <w:tr w:rsidR="00E15344" w14:paraId="3F95CB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5CB37" w14:textId="77777777" w:rsidR="00E15344" w:rsidRDefault="00E153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95CB38" w14:textId="77777777" w:rsidR="00E15344" w:rsidRDefault="00E153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5344" w14:paraId="3F95CB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5CB3A" w14:textId="77777777" w:rsidR="00E15344" w:rsidRDefault="008E6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CB3B" w14:textId="77777777" w:rsidR="00E15344" w:rsidRDefault="00E15344">
            <w:pPr>
              <w:pStyle w:val="CRCoverPage"/>
              <w:spacing w:after="0"/>
              <w:ind w:left="100"/>
            </w:pPr>
          </w:p>
        </w:tc>
      </w:tr>
    </w:tbl>
    <w:p w14:paraId="3F95CB3D" w14:textId="77777777" w:rsidR="00E15344" w:rsidRDefault="00E15344">
      <w:pPr>
        <w:pStyle w:val="CRCoverPage"/>
        <w:spacing w:after="0"/>
        <w:rPr>
          <w:sz w:val="8"/>
          <w:szCs w:val="8"/>
        </w:rPr>
      </w:pPr>
    </w:p>
    <w:p w14:paraId="3F95CB3E" w14:textId="77777777" w:rsidR="00E15344" w:rsidRDefault="00E15344">
      <w:pPr>
        <w:sectPr w:rsidR="00E1534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95CB3F" w14:textId="77777777" w:rsidR="00E15344" w:rsidRDefault="008E6C6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265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95CB40" w14:textId="77777777" w:rsidR="00E15344" w:rsidRDefault="008E6C6A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_Toc8265 \h </w:instrText>
      </w:r>
      <w:r>
        <w:fldChar w:fldCharType="separate"/>
      </w:r>
      <w:r>
        <w:t>2</w:t>
      </w:r>
      <w:r>
        <w:fldChar w:fldCharType="end"/>
      </w:r>
    </w:p>
    <w:p w14:paraId="3F95CB41" w14:textId="77777777" w:rsidR="00E15344" w:rsidRDefault="008E6C6A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_Toc29402 \h </w:instrText>
      </w:r>
      <w:r>
        <w:fldChar w:fldCharType="separate"/>
      </w:r>
      <w:r>
        <w:t>3</w:t>
      </w:r>
      <w:r>
        <w:fldChar w:fldCharType="end"/>
      </w:r>
    </w:p>
    <w:p w14:paraId="3F95CB42" w14:textId="77777777" w:rsidR="00E15344" w:rsidRDefault="008E6C6A">
      <w:pPr>
        <w:pStyle w:val="TOC2"/>
      </w:pPr>
      <w: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_Toc8254 \h </w:instrText>
      </w:r>
      <w:r>
        <w:fldChar w:fldCharType="separate"/>
      </w:r>
      <w:r>
        <w:t>3</w:t>
      </w:r>
      <w:r>
        <w:fldChar w:fldCharType="end"/>
      </w:r>
    </w:p>
    <w:p w14:paraId="3F95CB43" w14:textId="77777777" w:rsidR="00E15344" w:rsidRDefault="008E6C6A">
      <w:pPr>
        <w:pStyle w:val="TOC1"/>
      </w:pPr>
      <w:r>
        <w:rPr>
          <w:rFonts w:ascii="Arial" w:hAnsi="Arial"/>
          <w:lang w:eastAsia="ja-JP"/>
        </w:rPr>
        <w:t>2 Corrections required</w:t>
      </w:r>
      <w:r>
        <w:tab/>
      </w:r>
      <w:r>
        <w:fldChar w:fldCharType="begin"/>
      </w:r>
      <w:r>
        <w:instrText xml:space="preserve"> PAGEREF _Toc16255 \h </w:instrText>
      </w:r>
      <w:r>
        <w:fldChar w:fldCharType="separate"/>
      </w:r>
      <w:r>
        <w:t>3</w:t>
      </w:r>
      <w:r>
        <w:fldChar w:fldCharType="end"/>
      </w:r>
    </w:p>
    <w:p w14:paraId="3F95CB44" w14:textId="77777777" w:rsidR="00E15344" w:rsidRDefault="008E6C6A">
      <w:pPr>
        <w:pStyle w:val="TOC1"/>
      </w:pPr>
      <w:r>
        <w:rPr>
          <w:rFonts w:ascii="Arial" w:hAnsi="Arial"/>
          <w:lang w:eastAsia="ja-JP"/>
        </w:rPr>
        <w:t>3 Branches executed</w:t>
      </w:r>
      <w:r>
        <w:tab/>
      </w:r>
      <w:r>
        <w:fldChar w:fldCharType="begin"/>
      </w:r>
      <w:r>
        <w:instrText xml:space="preserve"> PAGEREF _Toc26464 \h </w:instrText>
      </w:r>
      <w:r>
        <w:fldChar w:fldCharType="separate"/>
      </w:r>
      <w:r>
        <w:t>3</w:t>
      </w:r>
      <w:r>
        <w:fldChar w:fldCharType="end"/>
      </w:r>
    </w:p>
    <w:p w14:paraId="3F95CB45" w14:textId="77777777" w:rsidR="00E15344" w:rsidRDefault="008E6C6A">
      <w:pPr>
        <w:pStyle w:val="TOC1"/>
      </w:pPr>
      <w:r>
        <w:rPr>
          <w:rFonts w:ascii="Arial" w:hAnsi="Arial"/>
          <w:lang w:eastAsia="ja-JP"/>
        </w:rPr>
        <w:t>4 Execution Log Fil</w:t>
      </w:r>
      <w:r>
        <w:rPr>
          <w:rFonts w:ascii="Arial" w:hAnsi="Arial"/>
          <w:lang w:eastAsia="ja-JP"/>
        </w:rPr>
        <w:t>es</w:t>
      </w:r>
      <w:r>
        <w:tab/>
      </w:r>
      <w:r>
        <w:fldChar w:fldCharType="begin"/>
      </w:r>
      <w:r>
        <w:instrText xml:space="preserve"> PAGEREF _Toc11007 \h </w:instrText>
      </w:r>
      <w:r>
        <w:fldChar w:fldCharType="separate"/>
      </w:r>
      <w:r>
        <w:t>3</w:t>
      </w:r>
      <w:r>
        <w:fldChar w:fldCharType="end"/>
      </w:r>
    </w:p>
    <w:p w14:paraId="3F95CB46" w14:textId="77777777" w:rsidR="00E15344" w:rsidRDefault="008E6C6A">
      <w:pPr>
        <w:pStyle w:val="TOC2"/>
      </w:pPr>
      <w:r>
        <w:rPr>
          <w:rFonts w:cs="Arial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PAGEREF _Toc2512 \h </w:instrText>
      </w:r>
      <w:r>
        <w:fldChar w:fldCharType="separate"/>
      </w:r>
      <w:r>
        <w:t>3</w:t>
      </w:r>
      <w:r>
        <w:fldChar w:fldCharType="end"/>
      </w:r>
    </w:p>
    <w:p w14:paraId="3F95CB47" w14:textId="77777777" w:rsidR="00E15344" w:rsidRDefault="008E6C6A">
      <w:pPr>
        <w:pStyle w:val="TOC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_Toc7677 \h </w:instrText>
      </w:r>
      <w:r>
        <w:fldChar w:fldCharType="separate"/>
      </w:r>
      <w:r>
        <w:t>3</w:t>
      </w:r>
      <w:r>
        <w:fldChar w:fldCharType="end"/>
      </w:r>
    </w:p>
    <w:p w14:paraId="3F95CB48" w14:textId="77777777" w:rsidR="00E15344" w:rsidRDefault="008E6C6A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3F95CB49" w14:textId="77777777" w:rsidR="00E15344" w:rsidRDefault="008E6C6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9402"/>
      <w:r>
        <w:rPr>
          <w:b/>
          <w:lang w:eastAsia="ja-JP"/>
        </w:rPr>
        <w:lastRenderedPageBreak/>
        <w:t>Overview</w:t>
      </w:r>
      <w:bookmarkEnd w:id="2"/>
      <w:bookmarkEnd w:id="3"/>
    </w:p>
    <w:p w14:paraId="3F95CB4A" w14:textId="77777777" w:rsidR="00E15344" w:rsidRDefault="008E6C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1.2</w:t>
      </w:r>
      <w:r>
        <w:rPr>
          <w:rFonts w:cs="Arial"/>
        </w:rPr>
        <w:t xml:space="preserve"> which is part of the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 w14:paraId="3F95CB4B" w14:textId="77777777" w:rsidR="00E15344" w:rsidRDefault="008E6C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With these changes </w:t>
      </w:r>
      <w:r>
        <w:rPr>
          <w:rFonts w:cs="Arial"/>
        </w:rPr>
        <w:t>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F95CB4C" w14:textId="77777777" w:rsidR="00E15344" w:rsidRDefault="008E6C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</w:p>
    <w:p w14:paraId="3F95CB4D" w14:textId="77777777" w:rsidR="00E15344" w:rsidRDefault="008E6C6A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254"/>
      <w:r>
        <w:rPr>
          <w:b/>
        </w:rPr>
        <w:t>Verification Test Summary</w:t>
      </w:r>
      <w:bookmarkEnd w:id="4"/>
    </w:p>
    <w:p w14:paraId="3F95CB4E" w14:textId="77777777" w:rsidR="00E15344" w:rsidRDefault="008E6C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1.2</w:t>
      </w:r>
      <w:r>
        <w:rPr>
          <w:rFonts w:cs="Arial"/>
          <w:lang w:eastAsia="ja-JP"/>
        </w:rPr>
        <w:t>.NR5GC</w:t>
      </w:r>
    </w:p>
    <w:p w14:paraId="3F95CB4F" w14:textId="77777777" w:rsidR="00E15344" w:rsidRDefault="008E6C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</w:p>
    <w:p w14:paraId="3F95CB50" w14:textId="77777777" w:rsidR="00E15344" w:rsidRDefault="008E6C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zh-CN"/>
        </w:rPr>
        <w:t>Starpoint SP9500 Test System</w:t>
      </w:r>
    </w:p>
    <w:p w14:paraId="3F95CB51" w14:textId="77777777" w:rsidR="00E15344" w:rsidRDefault="008E6C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 w14:paraId="3F95CB52" w14:textId="77777777" w:rsidR="00E15344" w:rsidRDefault="008E6C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F95CB53" w14:textId="77777777" w:rsidR="00E15344" w:rsidRDefault="00E15344"/>
    <w:p w14:paraId="3F95CB54" w14:textId="77777777" w:rsidR="00E15344" w:rsidRDefault="008E6C6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8"/>
      <w:bookmarkStart w:id="6" w:name="_Toc295288959"/>
      <w:bookmarkStart w:id="7" w:name="_Toc16255"/>
      <w:r>
        <w:rPr>
          <w:b/>
          <w:lang w:eastAsia="ja-JP"/>
        </w:rPr>
        <w:t>Corrections required</w:t>
      </w:r>
      <w:bookmarkEnd w:id="5"/>
      <w:bookmarkEnd w:id="6"/>
      <w:bookmarkEnd w:id="7"/>
    </w:p>
    <w:p w14:paraId="3F95CB55" w14:textId="77777777" w:rsidR="00E15344" w:rsidRDefault="008E6C6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Note: changes in R5s220458 are also applied for this test case.</w:t>
      </w:r>
    </w:p>
    <w:p w14:paraId="3F95CB56" w14:textId="77777777" w:rsidR="00E15344" w:rsidRDefault="008E6C6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8" w:name="_Toc122434493"/>
      <w:bookmarkStart w:id="9" w:name="_Toc325725665"/>
      <w:bookmarkStart w:id="10" w:name="_Toc295288970"/>
      <w:bookmarkStart w:id="11" w:name="_Toc26464"/>
      <w:r>
        <w:rPr>
          <w:b/>
          <w:lang w:eastAsia="ja-JP"/>
        </w:rPr>
        <w:t xml:space="preserve">Branches </w:t>
      </w:r>
      <w:bookmarkEnd w:id="8"/>
      <w:bookmarkEnd w:id="9"/>
      <w:bookmarkEnd w:id="10"/>
      <w:r>
        <w:rPr>
          <w:b/>
          <w:lang w:eastAsia="ja-JP"/>
        </w:rPr>
        <w:t>executed</w:t>
      </w:r>
      <w:bookmarkEnd w:id="11"/>
    </w:p>
    <w:p w14:paraId="3F95CB57" w14:textId="77777777" w:rsidR="00E15344" w:rsidRDefault="008E6C6A">
      <w:pPr>
        <w:rPr>
          <w:rFonts w:cs="Arial"/>
          <w:color w:val="FF0000"/>
        </w:rPr>
      </w:pPr>
      <w:r>
        <w:rPr>
          <w:rFonts w:cs="Arial"/>
        </w:rPr>
        <w:t xml:space="preserve">The test case was executed on NR band </w:t>
      </w:r>
      <w:r>
        <w:rPr>
          <w:rFonts w:cs="Arial" w:hint="eastAsia"/>
        </w:rPr>
        <w:t>CA_n41A_n79A</w:t>
      </w:r>
      <w:r>
        <w:rPr>
          <w:rFonts w:cs="Arial"/>
        </w:rPr>
        <w:t xml:space="preserve"> u</w:t>
      </w:r>
      <w:r>
        <w:rPr>
          <w:rFonts w:eastAsia="SimSun" w:cs="Arial" w:hint="eastAsia"/>
          <w:lang w:val="en-US" w:eastAsia="zh-CN"/>
        </w:rPr>
        <w:t>s</w:t>
      </w:r>
      <w:proofErr w:type="spellStart"/>
      <w:r>
        <w:rPr>
          <w:rFonts w:cs="Arial"/>
        </w:rPr>
        <w:t>ing</w:t>
      </w:r>
      <w:proofErr w:type="spellEnd"/>
      <w:r>
        <w:rPr>
          <w:rFonts w:cs="Arial"/>
        </w:rPr>
        <w:t xml:space="preserve"> NR ciphering nea2 and integrity </w:t>
      </w:r>
      <w:r>
        <w:rPr>
          <w:rFonts w:cs="Arial"/>
        </w:rPr>
        <w:t>algorithm nia2</w:t>
      </w:r>
      <w:r>
        <w:rPr>
          <w:rFonts w:eastAsia="SimSun" w:cs="Arial" w:hint="eastAsia"/>
          <w:lang w:val="en-US" w:eastAsia="zh-CN"/>
        </w:rPr>
        <w:t>.</w:t>
      </w:r>
    </w:p>
    <w:p w14:paraId="3F95CB58" w14:textId="77777777" w:rsidR="00E15344" w:rsidRDefault="008E6C6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2" w:name="_Toc295288971"/>
      <w:bookmarkStart w:id="13" w:name="_Toc122434494"/>
      <w:bookmarkStart w:id="14" w:name="_Toc325725666"/>
      <w:bookmarkStart w:id="15" w:name="_Toc11007"/>
      <w:r>
        <w:rPr>
          <w:b/>
          <w:lang w:eastAsia="ja-JP"/>
        </w:rPr>
        <w:t>Execution Log Files</w:t>
      </w:r>
      <w:bookmarkEnd w:id="12"/>
      <w:bookmarkEnd w:id="13"/>
      <w:bookmarkEnd w:id="14"/>
      <w:bookmarkEnd w:id="15"/>
    </w:p>
    <w:p w14:paraId="3F95CB59" w14:textId="77777777" w:rsidR="00E15344" w:rsidRDefault="008E6C6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6" w:name="_Toc15954"/>
      <w:bookmarkStart w:id="17" w:name="_Toc93326803"/>
      <w:bookmarkStart w:id="18" w:name="_Toc2512"/>
      <w:r>
        <w:rPr>
          <w:rFonts w:cs="Arial"/>
          <w:b/>
        </w:rPr>
        <w:t>Hisilicon Balong 5000 UE</w:t>
      </w:r>
      <w:bookmarkEnd w:id="16"/>
      <w:bookmarkEnd w:id="17"/>
      <w:bookmarkEnd w:id="18"/>
    </w:p>
    <w:p w14:paraId="3F95CB5A" w14:textId="77777777" w:rsidR="00E15344" w:rsidRDefault="008E6C6A">
      <w:pPr>
        <w:rPr>
          <w:rFonts w:cs="Arial"/>
        </w:rPr>
      </w:pPr>
      <w:r>
        <w:rPr>
          <w:rFonts w:cs="Arial"/>
        </w:rPr>
        <w:t xml:space="preserve">The Hisilicon Balong 5000 UE passed this test case on </w:t>
      </w:r>
      <w:r>
        <w:rPr>
          <w:rFonts w:cs="Arial" w:hint="eastAsia"/>
          <w:lang w:eastAsia="zh-CN"/>
        </w:rPr>
        <w:t>S</w:t>
      </w:r>
      <w:r>
        <w:rPr>
          <w:rFonts w:cs="Arial" w:hint="eastAsia"/>
          <w:lang w:eastAsia="zh-CN"/>
        </w:rPr>
        <w:t>tarpoint SP9500 Test System</w:t>
      </w:r>
      <w:r>
        <w:rPr>
          <w:rFonts w:cs="Arial"/>
        </w:rPr>
        <w:t>. The documentation below is enclosed as evidence of the successful test case run [1]:</w:t>
      </w:r>
    </w:p>
    <w:p w14:paraId="3F95CB5B" w14:textId="77777777" w:rsidR="00E15344" w:rsidRDefault="008E6C6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\TC_8_1_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7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1</w:t>
      </w:r>
      <w:r>
        <w:rPr>
          <w:rFonts w:eastAsia="SimSun" w:hint="eastAsia"/>
          <w:lang w:eastAsia="zh-CN"/>
        </w:rPr>
        <w:t>_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</w:rPr>
        <w:t>_NR5GC_PASS.spm</w:t>
      </w:r>
      <w:r>
        <w:rPr>
          <w:rFonts w:cs="Arial"/>
          <w:b/>
        </w:rPr>
        <w:t>.</w:t>
      </w:r>
      <w:r>
        <w:rPr>
          <w:rFonts w:cs="Arial"/>
        </w:rPr>
        <w:br/>
      </w:r>
    </w:p>
    <w:p w14:paraId="3F95CB5C" w14:textId="77777777" w:rsidR="00E15344" w:rsidRDefault="008E6C6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</w:t>
      </w:r>
      <w:proofErr w:type="spellStart"/>
      <w:r>
        <w:rPr>
          <w:rFonts w:eastAsia="SimSun" w:hint="eastAsia"/>
        </w:rPr>
        <w:t>PCT_PICS_PIXIT.sppar</w:t>
      </w:r>
      <w:proofErr w:type="spellEnd"/>
      <w:r>
        <w:rPr>
          <w:rFonts w:cs="Arial"/>
          <w:b/>
        </w:rPr>
        <w:br/>
      </w:r>
    </w:p>
    <w:p w14:paraId="3F95CB5D" w14:textId="77777777" w:rsidR="00E15344" w:rsidRDefault="008E6C6A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325725668"/>
      <w:bookmarkStart w:id="21" w:name="_Toc295288973"/>
      <w:bookmarkStart w:id="22" w:name="_Toc7677"/>
      <w:r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15344" w14:paraId="3F95CB60" w14:textId="77777777">
        <w:tc>
          <w:tcPr>
            <w:tcW w:w="709" w:type="dxa"/>
          </w:tcPr>
          <w:p w14:paraId="3F95CB5E" w14:textId="77777777" w:rsidR="00E15344" w:rsidRDefault="008E6C6A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3F95CB5F" w14:textId="77777777" w:rsidR="00E15344" w:rsidRDefault="008E6C6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21"/>
                <w:szCs w:val="22"/>
              </w:rPr>
              <w:t>R</w:t>
            </w:r>
            <w:r>
              <w:rPr>
                <w:rFonts w:ascii="Arial" w:hAnsi="Arial"/>
                <w:b/>
                <w:sz w:val="21"/>
                <w:szCs w:val="22"/>
              </w:rPr>
              <w:t>5s</w:t>
            </w:r>
            <w:r>
              <w:rPr>
                <w:rFonts w:ascii="Arial" w:hAnsi="Arial" w:hint="eastAsia"/>
                <w:b/>
                <w:sz w:val="21"/>
                <w:szCs w:val="22"/>
              </w:rPr>
              <w:t>2204</w:t>
            </w:r>
            <w:r>
              <w:rPr>
                <w:rFonts w:ascii="Arial" w:eastAsia="SimSun" w:hAnsi="Arial" w:hint="eastAsia"/>
                <w:b/>
                <w:sz w:val="21"/>
                <w:szCs w:val="22"/>
                <w:lang w:val="en-US" w:eastAsia="zh-CN"/>
              </w:rPr>
              <w:t>61</w:t>
            </w:r>
            <w:r>
              <w:rPr>
                <w:rFonts w:ascii="Arial" w:hAnsi="Arial"/>
              </w:rPr>
              <w:t xml:space="preserve">: </w:t>
            </w:r>
            <w:r>
              <w:rPr>
                <w:rFonts w:cs="Arial" w:hint="eastAsia"/>
              </w:rPr>
              <w:t>Supporting information for agreement of NR5GC RRC test case 8.1.5.7.1.</w:t>
            </w:r>
            <w:r>
              <w:rPr>
                <w:rFonts w:eastAsia="SimSun" w:cs="Arial" w:hint="eastAsia"/>
                <w:lang w:val="en-US" w:eastAsia="zh-CN"/>
              </w:rPr>
              <w:t>2</w:t>
            </w:r>
            <w:r>
              <w:rPr>
                <w:rFonts w:cs="Arial" w:hint="eastAsia"/>
              </w:rPr>
              <w:t xml:space="preserve"> in FR1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</w:tbl>
    <w:p w14:paraId="3F95CB61" w14:textId="77777777" w:rsidR="00E15344" w:rsidRDefault="00E15344"/>
    <w:sectPr w:rsidR="00E1534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5CB6A" w14:textId="77777777" w:rsidR="00000000" w:rsidRDefault="008E6C6A">
      <w:pPr>
        <w:spacing w:after="0"/>
      </w:pPr>
      <w:r>
        <w:separator/>
      </w:r>
    </w:p>
  </w:endnote>
  <w:endnote w:type="continuationSeparator" w:id="0">
    <w:p w14:paraId="3F95CB6C" w14:textId="77777777" w:rsidR="00000000" w:rsidRDefault="008E6C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5CB62" w14:textId="77777777" w:rsidR="00E15344" w:rsidRDefault="008E6C6A">
      <w:pPr>
        <w:spacing w:after="0"/>
      </w:pPr>
      <w:r>
        <w:separator/>
      </w:r>
    </w:p>
  </w:footnote>
  <w:footnote w:type="continuationSeparator" w:id="0">
    <w:p w14:paraId="3F95CB63" w14:textId="77777777" w:rsidR="00E15344" w:rsidRDefault="008E6C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CB64" w14:textId="77777777" w:rsidR="00E15344" w:rsidRDefault="008E6C6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CB65" w14:textId="77777777" w:rsidR="00E15344" w:rsidRDefault="00E153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CB66" w14:textId="77777777" w:rsidR="00E15344" w:rsidRDefault="008E6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CB67" w14:textId="77777777" w:rsidR="00E15344" w:rsidRDefault="00E153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85810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7037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55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E6C6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15344"/>
    <w:rsid w:val="00E34898"/>
    <w:rsid w:val="00EB09B7"/>
    <w:rsid w:val="00EE7D7C"/>
    <w:rsid w:val="00F25D98"/>
    <w:rsid w:val="00F2700A"/>
    <w:rsid w:val="00F300FB"/>
    <w:rsid w:val="00FB6386"/>
    <w:rsid w:val="1E2B1061"/>
    <w:rsid w:val="1F896D6A"/>
    <w:rsid w:val="31EA3CBA"/>
    <w:rsid w:val="33385348"/>
    <w:rsid w:val="3A0E1FFD"/>
    <w:rsid w:val="45C47BAE"/>
    <w:rsid w:val="480A541B"/>
    <w:rsid w:val="4EBB0142"/>
    <w:rsid w:val="4ED062DC"/>
    <w:rsid w:val="56185AD5"/>
    <w:rsid w:val="5C2F7D76"/>
    <w:rsid w:val="67A140B9"/>
    <w:rsid w:val="7944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95CAB2"/>
  <w15:docId w15:val="{4BFBD277-1745-4B32-A8CB-726E533C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452</Words>
  <Characters>3296</Characters>
  <Application>Microsoft Office Word</Application>
  <DocSecurity>0</DocSecurity>
  <Lines>27</Lines>
  <Paragraphs>7</Paragraphs>
  <ScaleCrop>false</ScaleCrop>
  <Company>3GPP Support Team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8</cp:revision>
  <cp:lastPrinted>2411-12-31T00:00:00Z</cp:lastPrinted>
  <dcterms:created xsi:type="dcterms:W3CDTF">2022-01-24T16:23:00Z</dcterms:created>
  <dcterms:modified xsi:type="dcterms:W3CDTF">2022-07-14T09:21:00Z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D1A20012BF064CEB9D5A698D45A86CF9</vt:lpwstr>
  </property>
</Properties>
</file>