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D073FB3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C41A05">
        <w:fldChar w:fldCharType="begin"/>
      </w:r>
      <w:r w:rsidR="00C41A05">
        <w:instrText xml:space="preserve"> DOCPROPERTY  Tdoc#  \* MERGEFORMAT </w:instrText>
      </w:r>
      <w:r w:rsidR="00C41A05">
        <w:fldChar w:fldCharType="separate"/>
      </w:r>
      <w:r>
        <w:rPr>
          <w:b/>
          <w:i/>
          <w:noProof/>
          <w:sz w:val="28"/>
        </w:rPr>
        <w:t>R5s22</w:t>
      </w:r>
      <w:r w:rsidR="00B7489A">
        <w:rPr>
          <w:b/>
          <w:i/>
          <w:noProof/>
          <w:sz w:val="28"/>
        </w:rPr>
        <w:t>0</w:t>
      </w:r>
      <w:r w:rsidR="009727DA">
        <w:rPr>
          <w:b/>
          <w:i/>
          <w:noProof/>
          <w:sz w:val="28"/>
        </w:rPr>
        <w:t>8</w:t>
      </w:r>
      <w:r w:rsidR="0076081B">
        <w:rPr>
          <w:b/>
          <w:i/>
          <w:noProof/>
          <w:sz w:val="28"/>
        </w:rPr>
        <w:t>7</w:t>
      </w:r>
      <w:r w:rsidR="00021A02">
        <w:rPr>
          <w:b/>
          <w:i/>
          <w:noProof/>
          <w:sz w:val="28"/>
        </w:rPr>
        <w:t>6</w:t>
      </w:r>
      <w:r w:rsidR="00C41A05">
        <w:rPr>
          <w:b/>
          <w:i/>
          <w:noProof/>
          <w:sz w:val="28"/>
        </w:rPr>
        <w:fldChar w:fldCharType="end"/>
      </w:r>
    </w:p>
    <w:p w14:paraId="210A5493" w14:textId="77777777" w:rsidR="00745C21" w:rsidRDefault="00D155F8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 w:rsidR="00C41A05">
        <w:fldChar w:fldCharType="begin"/>
      </w:r>
      <w:r w:rsidR="00C41A05">
        <w:instrText xml:space="preserve"> DOCPROPERTY  StartDate  \* MERGEFORMAT </w:instrText>
      </w:r>
      <w:r w:rsidR="00C41A05"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 w:rsidR="00C41A05"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 w:rsidR="00C41A05">
        <w:fldChar w:fldCharType="begin"/>
      </w:r>
      <w:r w:rsidR="00C41A05">
        <w:instrText xml:space="preserve"> DOCPROPERTY  EndDate  \* MERGEFORMAT </w:instrText>
      </w:r>
      <w:r w:rsidR="00C41A05"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 w:rsidR="00C41A0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AF6305" w:rsidR="001E41F3" w:rsidRPr="00410371" w:rsidRDefault="00C41A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</w:t>
            </w:r>
            <w:r w:rsidR="00BF42E2">
              <w:rPr>
                <w:b/>
                <w:noProof/>
                <w:sz w:val="28"/>
              </w:rPr>
              <w:t>4.229</w:t>
            </w:r>
            <w:r w:rsidR="00B7489A">
              <w:rPr>
                <w:b/>
                <w:noProof/>
                <w:sz w:val="28"/>
              </w:rPr>
              <w:t>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86F038" w:rsidR="001E41F3" w:rsidRPr="00410371" w:rsidRDefault="00BF42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</w:t>
            </w:r>
            <w:r w:rsidR="0076081B">
              <w:rPr>
                <w:b/>
                <w:noProof/>
                <w:sz w:val="28"/>
              </w:rPr>
              <w:t>5</w:t>
            </w:r>
            <w:r w:rsidR="00BD1AC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2A71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F42E2">
              <w:rPr>
                <w:b/>
                <w:noProof/>
                <w:sz w:val="28"/>
              </w:rPr>
              <w:t>6.</w:t>
            </w:r>
            <w:r w:rsidR="0003501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03878E" w:rsidR="001E41F3" w:rsidRDefault="00FE2FF9" w:rsidP="00B7489A">
            <w:pPr>
              <w:pStyle w:val="CRCoverPage"/>
              <w:spacing w:after="0"/>
              <w:rPr>
                <w:noProof/>
              </w:rPr>
            </w:pPr>
            <w:r w:rsidRPr="00FE2FF9">
              <w:t>Correction for EUTRA IMS emergency call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6587D3" w:rsidR="001E41F3" w:rsidRDefault="00C41A05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AA5E57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FE2FF9">
              <w:rPr>
                <w:noProof/>
              </w:rPr>
              <w:t>08-31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47C06E" w:rsidR="001E41F3" w:rsidRDefault="00C41A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</w:t>
            </w:r>
            <w:r w:rsidR="00E272E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F5167" w14:textId="77777777" w:rsidR="00314232" w:rsidRDefault="00314232" w:rsidP="003142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condition added by the MCC implementation of TTCN CR R5s220531 is bracketed incorrectly. With the current implementation, if the test procedure is IPCAN_EmergencyCall_NormalService, then the additional trigger will be sent even if f_IMS_PTC_RanTypeIsNR5GC() retuns false. This affects EUTRA IMS emergency call test cases in normal service. </w:t>
            </w:r>
          </w:p>
          <w:p w14:paraId="708AA7DE" w14:textId="2DE2089E" w:rsidR="001E41F3" w:rsidRDefault="001E41F3" w:rsidP="0031423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7C2161" w14:textId="0FB5AEDF" w:rsidR="00314232" w:rsidRDefault="00314232" w:rsidP="003142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bracketing such that the condition will only be fulfilled if _IMS_PTC_RanTypeIsNR5GC() retuns true.</w:t>
            </w:r>
          </w:p>
          <w:p w14:paraId="31C656EC" w14:textId="77DDF7C5" w:rsidR="007C031B" w:rsidRPr="007C031B" w:rsidRDefault="007C031B" w:rsidP="007C03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B9F589" w:rsidR="001E41F3" w:rsidRPr="00035019" w:rsidRDefault="00035019" w:rsidP="000350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these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3DF11F" w:rsidR="001E41F3" w:rsidRDefault="00442897" w:rsidP="00175179">
            <w:pPr>
              <w:pStyle w:val="CRCoverPage"/>
              <w:spacing w:after="0"/>
              <w:rPr>
                <w:noProof/>
              </w:rPr>
            </w:pPr>
            <w:r w:rsidRPr="00442897">
              <w:rPr>
                <w:noProof/>
              </w:rPr>
              <w:t>19.3.3, 19.3.4, 19.5.6, 19.5.7, 19.5.9</w:t>
            </w:r>
            <w:r>
              <w:rPr>
                <w:noProof/>
              </w:rPr>
              <w:t xml:space="preserve"> and others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284680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AA90790" w14:textId="75D2C15B" w:rsidR="00D155F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155F8" w:rsidRPr="00035010">
        <w:rPr>
          <w:rFonts w:cs="Arial"/>
          <w:iCs/>
        </w:rPr>
        <w:t>Table of Contents</w:t>
      </w:r>
      <w:r w:rsidR="00D155F8">
        <w:tab/>
      </w:r>
      <w:r w:rsidR="00D155F8">
        <w:fldChar w:fldCharType="begin"/>
      </w:r>
      <w:r w:rsidR="00D155F8">
        <w:instrText xml:space="preserve"> PAGEREF _Toc112846806 \h </w:instrText>
      </w:r>
      <w:r w:rsidR="00D155F8">
        <w:fldChar w:fldCharType="separate"/>
      </w:r>
      <w:r w:rsidR="00D155F8">
        <w:t>2</w:t>
      </w:r>
      <w:r w:rsidR="00D155F8">
        <w:fldChar w:fldCharType="end"/>
      </w:r>
    </w:p>
    <w:p w14:paraId="1193C45E" w14:textId="0ED55DBF" w:rsidR="00D155F8" w:rsidRDefault="00D155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35010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3501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_Toc112846807 \h </w:instrText>
      </w:r>
      <w:r>
        <w:fldChar w:fldCharType="separate"/>
      </w:r>
      <w:r>
        <w:t>3</w:t>
      </w:r>
      <w:r>
        <w:fldChar w:fldCharType="end"/>
      </w:r>
    </w:p>
    <w:p w14:paraId="6CE109F3" w14:textId="636D77D1" w:rsidR="00D155F8" w:rsidRDefault="00D155F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35010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35010">
        <w:rPr>
          <w:b/>
          <w:lang w:val="pt-BR"/>
        </w:rPr>
        <w:t xml:space="preserve">Change </w:t>
      </w:r>
      <w:r w:rsidRPr="00035010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_Toc112846808 \h </w:instrText>
      </w:r>
      <w:r>
        <w:fldChar w:fldCharType="separate"/>
      </w:r>
      <w:r>
        <w:t>3</w:t>
      </w:r>
      <w:r>
        <w:fldChar w:fldCharType="end"/>
      </w:r>
    </w:p>
    <w:p w14:paraId="43922F01" w14:textId="10478F87" w:rsidR="00007D89" w:rsidRDefault="00007D89" w:rsidP="003E75E9">
      <w:pPr>
        <w:rPr>
          <w:b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  <w:bookmarkStart w:id="2" w:name="_Toc122434485"/>
      <w:r>
        <w:rPr>
          <w:b/>
          <w:lang w:eastAsia="ja-JP"/>
        </w:rPr>
        <w:lastRenderedPageBreak/>
        <w:t>Overview</w:t>
      </w:r>
      <w:bookmarkEnd w:id="2"/>
    </w:p>
    <w:p w14:paraId="6A6F6ABB" w14:textId="661A78F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3859D0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2</w:t>
      </w:r>
      <w:r w:rsidR="00035019">
        <w:rPr>
          <w:rFonts w:cs="Arial"/>
          <w:lang w:eastAsia="ja-JP"/>
        </w:rPr>
        <w:t>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57D3CF24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112846807"/>
      <w:r w:rsidRPr="00854C55">
        <w:rPr>
          <w:b/>
        </w:rPr>
        <w:t>Corrections required</w:t>
      </w:r>
      <w:bookmarkEnd w:id="3"/>
      <w:bookmarkEnd w:id="4"/>
      <w:bookmarkEnd w:id="5"/>
    </w:p>
    <w:p w14:paraId="73BE85B2" w14:textId="66DCEF5B" w:rsidR="00BF42E2" w:rsidRDefault="00BF42E2" w:rsidP="00BF42E2"/>
    <w:p w14:paraId="78F6A52E" w14:textId="3AF923AA" w:rsidR="00D824F5" w:rsidRDefault="00D824F5" w:rsidP="00D824F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12846808"/>
      <w:r>
        <w:rPr>
          <w:b/>
          <w:lang w:val="pt-BR"/>
        </w:rPr>
        <w:t xml:space="preserve">Change </w:t>
      </w:r>
      <w:bookmarkEnd w:id="6"/>
      <w:r>
        <w:rPr>
          <w:b/>
          <w:lang w:val="en-US"/>
        </w:rPr>
        <w:t>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824F5" w14:paraId="263ACE1D" w14:textId="77777777" w:rsidTr="00901B5B">
        <w:trPr>
          <w:trHeight w:val="447"/>
        </w:trPr>
        <w:tc>
          <w:tcPr>
            <w:tcW w:w="1985" w:type="dxa"/>
          </w:tcPr>
          <w:p w14:paraId="292BCA9A" w14:textId="77777777" w:rsidR="00D824F5" w:rsidRDefault="00D824F5" w:rsidP="00901B5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0083736" w14:textId="09BB5FEF" w:rsidR="00D824F5" w:rsidRDefault="00CF6817" w:rsidP="00901B5B">
            <w:pPr>
              <w:spacing w:after="0"/>
            </w:pPr>
            <w:proofErr w:type="spellStart"/>
            <w:r w:rsidRPr="00CF6817">
              <w:t>f_IMS_CC_Postamble</w:t>
            </w:r>
            <w:proofErr w:type="spellEnd"/>
            <w:r>
              <w:t>()</w:t>
            </w:r>
          </w:p>
        </w:tc>
      </w:tr>
      <w:tr w:rsidR="00D824F5" w14:paraId="503DB4C6" w14:textId="77777777" w:rsidTr="00901B5B">
        <w:trPr>
          <w:trHeight w:val="452"/>
        </w:trPr>
        <w:tc>
          <w:tcPr>
            <w:tcW w:w="1985" w:type="dxa"/>
          </w:tcPr>
          <w:p w14:paraId="3901EA8E" w14:textId="77777777" w:rsidR="00D824F5" w:rsidRDefault="00D824F5" w:rsidP="00901B5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6C35FC4" w14:textId="0008B8A0" w:rsidR="00A241FA" w:rsidRPr="00FA46AD" w:rsidRDefault="00CF6817" w:rsidP="00901B5B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The condition added </w:t>
            </w:r>
            <w:r w:rsidR="00E45879">
              <w:rPr>
                <w:rFonts w:eastAsia="SimSun" w:cs="Arial"/>
                <w:color w:val="000000"/>
                <w:lang w:eastAsia="zh-CN"/>
              </w:rPr>
              <w:t>by the MCC implementation of TTCN CR R5s220</w:t>
            </w:r>
            <w:r w:rsidR="00D72BB4">
              <w:rPr>
                <w:rFonts w:eastAsia="SimSun" w:cs="Arial"/>
                <w:color w:val="000000"/>
                <w:lang w:eastAsia="zh-CN"/>
              </w:rPr>
              <w:t>531 is bracketed incorrectly</w:t>
            </w:r>
            <w:r w:rsidR="0023460B">
              <w:rPr>
                <w:rFonts w:eastAsia="SimSun" w:cs="Arial"/>
                <w:color w:val="000000"/>
                <w:lang w:eastAsia="zh-CN"/>
              </w:rPr>
              <w:t xml:space="preserve">. With the current implementation, if the test procedure is </w:t>
            </w:r>
            <w:proofErr w:type="spellStart"/>
            <w:r w:rsidR="0023460B" w:rsidRPr="0023460B">
              <w:rPr>
                <w:rFonts w:eastAsia="SimSun" w:cs="Arial"/>
                <w:color w:val="000000"/>
                <w:lang w:eastAsia="zh-CN"/>
              </w:rPr>
              <w:t>IPCAN_EmergencyCall_NormalServic</w:t>
            </w:r>
            <w:r w:rsidR="0023460B">
              <w:rPr>
                <w:rFonts w:eastAsia="SimSun" w:cs="Arial"/>
                <w:color w:val="000000"/>
                <w:lang w:eastAsia="zh-CN"/>
              </w:rPr>
              <w:t>e</w:t>
            </w:r>
            <w:proofErr w:type="spellEnd"/>
            <w:r w:rsidR="0023460B">
              <w:rPr>
                <w:rFonts w:eastAsia="SimSun" w:cs="Arial"/>
                <w:color w:val="000000"/>
                <w:lang w:eastAsia="zh-CN"/>
              </w:rPr>
              <w:t xml:space="preserve">, then the additional trigger will be sent even if </w:t>
            </w:r>
            <w:r w:rsidR="0023460B" w:rsidRPr="0023460B">
              <w:rPr>
                <w:rFonts w:eastAsia="SimSun" w:cs="Arial"/>
                <w:color w:val="000000"/>
                <w:lang w:eastAsia="zh-CN"/>
              </w:rPr>
              <w:t>f_IMS_PTC_RanTypeIsNR5GC</w:t>
            </w:r>
            <w:r w:rsidR="0023460B">
              <w:rPr>
                <w:rFonts w:eastAsia="SimSun" w:cs="Arial"/>
                <w:color w:val="000000"/>
                <w:lang w:eastAsia="zh-CN"/>
              </w:rPr>
              <w:t>()</w:t>
            </w:r>
            <w:r w:rsidR="00314232">
              <w:rPr>
                <w:rFonts w:eastAsia="SimSun" w:cs="Arial"/>
                <w:color w:val="000000"/>
                <w:lang w:eastAsia="zh-CN"/>
              </w:rPr>
              <w:t xml:space="preserve"> </w:t>
            </w:r>
            <w:proofErr w:type="spellStart"/>
            <w:r w:rsidR="00314232">
              <w:rPr>
                <w:rFonts w:eastAsia="SimSun" w:cs="Arial"/>
                <w:color w:val="000000"/>
                <w:lang w:eastAsia="zh-CN"/>
              </w:rPr>
              <w:t>retuns</w:t>
            </w:r>
            <w:proofErr w:type="spellEnd"/>
            <w:r w:rsidR="00314232">
              <w:rPr>
                <w:rFonts w:eastAsia="SimSun" w:cs="Arial"/>
                <w:color w:val="000000"/>
                <w:lang w:eastAsia="zh-CN"/>
              </w:rPr>
              <w:t xml:space="preserve"> false. This affects EUTRA IMS emergency call test cases in normal service. </w:t>
            </w:r>
          </w:p>
        </w:tc>
      </w:tr>
      <w:tr w:rsidR="00D824F5" w14:paraId="63711C25" w14:textId="77777777" w:rsidTr="00901B5B">
        <w:tc>
          <w:tcPr>
            <w:tcW w:w="1985" w:type="dxa"/>
          </w:tcPr>
          <w:p w14:paraId="6A4CF036" w14:textId="77777777" w:rsidR="00D824F5" w:rsidRDefault="00D824F5" w:rsidP="00901B5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4A8311E" w14:textId="1DFCBF3D" w:rsidR="00D824F5" w:rsidRPr="00FA46AD" w:rsidRDefault="00314232" w:rsidP="00901B5B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Correct the bracketing such that the condition will only be fulfilled if </w:t>
            </w:r>
            <w:r w:rsidRPr="00314232">
              <w:rPr>
                <w:lang w:val="en-SG"/>
              </w:rPr>
              <w:t xml:space="preserve">_IMS_PTC_RanTypeIsNR5GC() </w:t>
            </w:r>
            <w:proofErr w:type="spellStart"/>
            <w:r w:rsidRPr="00314232">
              <w:rPr>
                <w:lang w:val="en-SG"/>
              </w:rPr>
              <w:t>retuns</w:t>
            </w:r>
            <w:proofErr w:type="spellEnd"/>
            <w:r w:rsidRPr="00314232">
              <w:rPr>
                <w:lang w:val="en-SG"/>
              </w:rPr>
              <w:t xml:space="preserve"> </w:t>
            </w:r>
            <w:r>
              <w:rPr>
                <w:lang w:val="en-SG"/>
              </w:rPr>
              <w:t>true.</w:t>
            </w:r>
          </w:p>
        </w:tc>
      </w:tr>
      <w:tr w:rsidR="00D824F5" w14:paraId="7D7D8656" w14:textId="77777777" w:rsidTr="00901B5B">
        <w:tc>
          <w:tcPr>
            <w:tcW w:w="1985" w:type="dxa"/>
          </w:tcPr>
          <w:p w14:paraId="0551A5E4" w14:textId="77777777" w:rsidR="00D824F5" w:rsidRDefault="00D824F5" w:rsidP="00901B5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855C544" w14:textId="4A589A09" w:rsidR="00D824F5" w:rsidRDefault="0032682F" w:rsidP="00901B5B">
            <w:pPr>
              <w:spacing w:after="0"/>
              <w:rPr>
                <w:rFonts w:ascii="Arial" w:hAnsi="Arial" w:cs="Arial"/>
              </w:rPr>
            </w:pPr>
            <w:r w:rsidRPr="0032682F">
              <w:rPr>
                <w:rFonts w:ascii="Arial" w:hAnsi="Arial" w:cs="Arial"/>
              </w:rPr>
              <w:t>IMS_NR5GC_CallControlTestcases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D824F5" w14:paraId="7D5D13CD" w14:textId="77777777" w:rsidTr="00901B5B">
        <w:tc>
          <w:tcPr>
            <w:tcW w:w="1985" w:type="dxa"/>
          </w:tcPr>
          <w:p w14:paraId="539779C4" w14:textId="77777777" w:rsidR="00D824F5" w:rsidRDefault="00D824F5" w:rsidP="00901B5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5273D06" w14:textId="77777777" w:rsidR="00D824F5" w:rsidRDefault="00D824F5" w:rsidP="00901B5B">
            <w:pPr>
              <w:rPr>
                <w:rFonts w:ascii="Arial" w:hAnsi="Arial"/>
                <w:highlight w:val="cyan"/>
              </w:rPr>
            </w:pPr>
          </w:p>
        </w:tc>
      </w:tr>
    </w:tbl>
    <w:p w14:paraId="76CD8CCA" w14:textId="77777777" w:rsidR="00D824F5" w:rsidRDefault="00D824F5" w:rsidP="00D824F5"/>
    <w:p w14:paraId="469F222F" w14:textId="77777777" w:rsidR="00D824F5" w:rsidRDefault="00D824F5" w:rsidP="00D824F5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824F5" w14:paraId="78A17408" w14:textId="77777777" w:rsidTr="00901B5B">
        <w:tc>
          <w:tcPr>
            <w:tcW w:w="9855" w:type="dxa"/>
          </w:tcPr>
          <w:p w14:paraId="6F9C55C1" w14:textId="77777777" w:rsidR="00BE3A7C" w:rsidRDefault="00BE3A7C" w:rsidP="00BE3A7C">
            <w:r>
              <w:t xml:space="preserve">function </w:t>
            </w:r>
            <w:proofErr w:type="spellStart"/>
            <w:r>
              <w:t>f_IMS_CC_Postamble</w:t>
            </w:r>
            <w:proofErr w:type="spellEnd"/>
            <w:r>
              <w:t xml:space="preserve">(template (omit) </w:t>
            </w:r>
            <w:proofErr w:type="spellStart"/>
            <w:r>
              <w:t>IMS_TestProcedure_Type</w:t>
            </w:r>
            <w:proofErr w:type="spellEnd"/>
            <w:r>
              <w:t xml:space="preserve"> </w:t>
            </w:r>
            <w:proofErr w:type="spellStart"/>
            <w:r>
              <w:t>p_TestProcedure</w:t>
            </w:r>
            <w:proofErr w:type="spellEnd"/>
            <w:r>
              <w:t xml:space="preserve"> := omit,</w:t>
            </w:r>
          </w:p>
          <w:p w14:paraId="5B92B497" w14:textId="77777777" w:rsidR="00BE3A7C" w:rsidRDefault="00BE3A7C" w:rsidP="00BE3A7C">
            <w:r>
              <w:t xml:space="preserve">                              template (omit) </w:t>
            </w:r>
            <w:proofErr w:type="spellStart"/>
            <w:r>
              <w:t>IMS_TCP_CloseHandling_Type</w:t>
            </w:r>
            <w:proofErr w:type="spellEnd"/>
            <w:r>
              <w:t xml:space="preserve"> </w:t>
            </w:r>
            <w:proofErr w:type="spellStart"/>
            <w:r>
              <w:t>p_TcpCloseHandling</w:t>
            </w:r>
            <w:proofErr w:type="spellEnd"/>
            <w:r>
              <w:t xml:space="preserve"> := omit,</w:t>
            </w:r>
          </w:p>
          <w:p w14:paraId="2626D8DA" w14:textId="77777777" w:rsidR="00BE3A7C" w:rsidRDefault="00BE3A7C" w:rsidP="00BE3A7C">
            <w:r>
              <w:t xml:space="preserve">                              float </w:t>
            </w:r>
            <w:proofErr w:type="spellStart"/>
            <w:r>
              <w:t>p_DelayForDL_SIP</w:t>
            </w:r>
            <w:proofErr w:type="spellEnd"/>
            <w:r>
              <w:t xml:space="preserve"> := 2.0) runs on IMS_PTC</w:t>
            </w:r>
          </w:p>
          <w:p w14:paraId="3B59EE6D" w14:textId="77777777" w:rsidR="00BE3A7C" w:rsidRDefault="00BE3A7C" w:rsidP="00BE3A7C">
            <w:r>
              <w:t xml:space="preserve">  { /* @sic R5s140801: new parameter </w:t>
            </w:r>
            <w:proofErr w:type="spellStart"/>
            <w:r>
              <w:t>p_TcpCloseHandling</w:t>
            </w:r>
            <w:proofErr w:type="spellEnd"/>
            <w:r>
              <w:t xml:space="preserve">, R5s170028: removed parameter </w:t>
            </w:r>
            <w:proofErr w:type="spellStart"/>
            <w:r>
              <w:t>p_WaitForDeRegistration</w:t>
            </w:r>
            <w:proofErr w:type="spellEnd"/>
            <w:r>
              <w:t xml:space="preserve"> sic@ */</w:t>
            </w:r>
          </w:p>
          <w:p w14:paraId="041C8D2A" w14:textId="77777777" w:rsidR="00BE3A7C" w:rsidRDefault="00BE3A7C" w:rsidP="00BE3A7C">
            <w:r>
              <w:t xml:space="preserve">    /* @sic R5s190785: new parameter </w:t>
            </w:r>
            <w:proofErr w:type="spellStart"/>
            <w:r>
              <w:t>p_DelayForDL_SIP</w:t>
            </w:r>
            <w:proofErr w:type="spellEnd"/>
            <w:r>
              <w:t xml:space="preserve"> sic@ */</w:t>
            </w:r>
          </w:p>
          <w:p w14:paraId="56603543" w14:textId="77777777" w:rsidR="00BE3A7C" w:rsidRDefault="00BE3A7C" w:rsidP="00BE3A7C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v_AllowRetransmission</w:t>
            </w:r>
            <w:proofErr w:type="spellEnd"/>
            <w:r>
              <w:t xml:space="preserve"> := </w:t>
            </w:r>
            <w:proofErr w:type="spellStart"/>
            <w:r>
              <w:t>f_IMS_PTC_RanTypeIsUTRAN</w:t>
            </w:r>
            <w:proofErr w:type="spellEnd"/>
            <w:r>
              <w:t>();</w:t>
            </w:r>
          </w:p>
          <w:p w14:paraId="43E81D3D" w14:textId="77777777" w:rsidR="00BE3A7C" w:rsidRDefault="00BE3A7C" w:rsidP="00BE3A7C">
            <w:r>
              <w:t xml:space="preserve">    var float </w:t>
            </w:r>
            <w:proofErr w:type="spellStart"/>
            <w:r>
              <w:t>v_DelayForDL_SIP</w:t>
            </w:r>
            <w:proofErr w:type="spellEnd"/>
            <w:r>
              <w:t xml:space="preserve"> := </w:t>
            </w:r>
            <w:proofErr w:type="spellStart"/>
            <w:r>
              <w:t>p_DelayForDL_SIP</w:t>
            </w:r>
            <w:proofErr w:type="spellEnd"/>
            <w:r>
              <w:t>;</w:t>
            </w:r>
          </w:p>
          <w:p w14:paraId="3AB67518" w14:textId="77777777" w:rsidR="00BE3A7C" w:rsidRDefault="00BE3A7C" w:rsidP="00BE3A7C"/>
          <w:p w14:paraId="04B6DB96" w14:textId="77777777" w:rsidR="00BE3A7C" w:rsidRDefault="00BE3A7C" w:rsidP="00BE3A7C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p_TestProcedure</w:t>
            </w:r>
            <w:proofErr w:type="spellEnd"/>
            <w:r>
              <w:t>)) {</w:t>
            </w:r>
          </w:p>
          <w:p w14:paraId="7612B001" w14:textId="77777777" w:rsidR="00BE3A7C" w:rsidRDefault="00BE3A7C" w:rsidP="00BE3A7C">
            <w:r>
              <w:t xml:space="preserve">      if (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p_TestProcedure</w:t>
            </w:r>
            <w:proofErr w:type="spellEnd"/>
            <w:r>
              <w:t xml:space="preserve">) == </w:t>
            </w:r>
            <w:proofErr w:type="spellStart"/>
            <w:r>
              <w:t>IPCAN_EmergencyCall_NormalService</w:t>
            </w:r>
            <w:proofErr w:type="spellEnd"/>
            <w:r>
              <w:t xml:space="preserve"> or</w:t>
            </w:r>
          </w:p>
          <w:p w14:paraId="45F6FE24" w14:textId="77777777" w:rsidR="00BE3A7C" w:rsidRDefault="00BE3A7C" w:rsidP="00BE3A7C">
            <w:r>
              <w:t xml:space="preserve">           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p_TestProcedure</w:t>
            </w:r>
            <w:proofErr w:type="spellEnd"/>
            <w:r>
              <w:t xml:space="preserve">) == </w:t>
            </w:r>
            <w:proofErr w:type="spellStart"/>
            <w:r>
              <w:t>IPCAN_EmergencyCall_NoRegistration</w:t>
            </w:r>
            <w:proofErr w:type="spellEnd"/>
            <w:r>
              <w:t xml:space="preserve"> and f_IMS_PTC_RanTypeIsNR5GC()) { // @sic R5s220531 sic@</w:t>
            </w:r>
          </w:p>
          <w:p w14:paraId="2F807496" w14:textId="77777777" w:rsidR="00BE3A7C" w:rsidRDefault="00BE3A7C" w:rsidP="00BE3A7C">
            <w:r>
              <w:t xml:space="preserve">           // the IMS messages have already been sent, so tell IPCAN not to wait for it</w:t>
            </w:r>
          </w:p>
          <w:p w14:paraId="6E05593C" w14:textId="77777777" w:rsidR="00BE3A7C" w:rsidRDefault="00BE3A7C" w:rsidP="00BE3A7C">
            <w:r>
              <w:t xml:space="preserve">           </w:t>
            </w:r>
            <w:proofErr w:type="spellStart"/>
            <w:r>
              <w:t>IPCAN.send</w:t>
            </w:r>
            <w:proofErr w:type="spellEnd"/>
            <w:r>
              <w:t>(</w:t>
            </w:r>
            <w:proofErr w:type="spellStart"/>
            <w:r>
              <w:t>cms_IMS_IPCAN_Trigger</w:t>
            </w:r>
            <w:proofErr w:type="spellEnd"/>
            <w:r>
              <w:t>);</w:t>
            </w:r>
          </w:p>
          <w:p w14:paraId="5E3D3C38" w14:textId="77777777" w:rsidR="00BE3A7C" w:rsidRDefault="00BE3A7C" w:rsidP="00BE3A7C">
            <w:r>
              <w:t xml:space="preserve">        }</w:t>
            </w:r>
          </w:p>
          <w:p w14:paraId="6E3C200F" w14:textId="77777777" w:rsidR="00BE3A7C" w:rsidRDefault="00BE3A7C" w:rsidP="00BE3A7C">
            <w:r>
              <w:lastRenderedPageBreak/>
              <w:t xml:space="preserve">      </w:t>
            </w:r>
            <w:proofErr w:type="spellStart"/>
            <w:r>
              <w:t>f_IMS_CC_ReleaseConnection</w:t>
            </w:r>
            <w:proofErr w:type="spellEnd"/>
            <w:r>
              <w:t>(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p_TestProcedure</w:t>
            </w:r>
            <w:proofErr w:type="spellEnd"/>
            <w:r>
              <w:t xml:space="preserve">), </w:t>
            </w:r>
            <w:proofErr w:type="spellStart"/>
            <w:r>
              <w:t>p_TcpCloseHandling</w:t>
            </w:r>
            <w:proofErr w:type="spellEnd"/>
            <w:r>
              <w:t xml:space="preserve">, </w:t>
            </w:r>
            <w:proofErr w:type="spellStart"/>
            <w:r>
              <w:t>v_DelayForDL_SIP</w:t>
            </w:r>
            <w:proofErr w:type="spellEnd"/>
            <w:r>
              <w:t xml:space="preserve">); /* @sic R5s140801: </w:t>
            </w:r>
            <w:proofErr w:type="spellStart"/>
            <w:r>
              <w:t>p_TcpCloseHandling</w:t>
            </w:r>
            <w:proofErr w:type="spellEnd"/>
            <w:r>
              <w:t xml:space="preserve">, R5s190785 </w:t>
            </w:r>
            <w:proofErr w:type="spellStart"/>
            <w:r>
              <w:t>ch.</w:t>
            </w:r>
            <w:proofErr w:type="spellEnd"/>
            <w:r>
              <w:t xml:space="preserve"> 2.2 sic@ */</w:t>
            </w:r>
          </w:p>
          <w:p w14:paraId="13A6D8FC" w14:textId="77777777" w:rsidR="00BE3A7C" w:rsidRDefault="00BE3A7C" w:rsidP="00BE3A7C">
            <w:r>
              <w:t xml:space="preserve">      </w:t>
            </w:r>
            <w:proofErr w:type="spellStart"/>
            <w:r>
              <w:t>IPCAN.send</w:t>
            </w:r>
            <w:proofErr w:type="spellEnd"/>
            <w:r>
              <w:t>(</w:t>
            </w:r>
            <w:proofErr w:type="spellStart"/>
            <w:r>
              <w:t>cms_IMS_IPCAN_ReleaseReq</w:t>
            </w:r>
            <w:proofErr w:type="spellEnd"/>
            <w:r>
              <w:t>);</w:t>
            </w:r>
          </w:p>
          <w:p w14:paraId="02DF0701" w14:textId="77777777" w:rsidR="00BE3A7C" w:rsidRDefault="00BE3A7C" w:rsidP="00BE3A7C">
            <w:r>
              <w:t xml:space="preserve">      if (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p_TestProcedure</w:t>
            </w:r>
            <w:proofErr w:type="spellEnd"/>
            <w:r>
              <w:t xml:space="preserve">) != </w:t>
            </w:r>
            <w:proofErr w:type="spellStart"/>
            <w:r>
              <w:t>IPCAN_Deregistration</w:t>
            </w:r>
            <w:proofErr w:type="spellEnd"/>
            <w:r>
              <w:t>) { // @sic R5s211495 sic@</w:t>
            </w:r>
          </w:p>
          <w:p w14:paraId="411C6178" w14:textId="77777777" w:rsidR="00BE3A7C" w:rsidRDefault="00BE3A7C" w:rsidP="00BE3A7C">
            <w:r>
              <w:t xml:space="preserve">        f_IMS_IpcanReleaseWithOptionalDeregistration(v_AllowRetransmission);  /* @sic R5s140346 - MCC160 implementation: new function </w:t>
            </w:r>
            <w:proofErr w:type="spellStart"/>
            <w:r>
              <w:t>f_IMS_CC_IpcanReleaseWithOptionalDeregistration</w:t>
            </w:r>
            <w:proofErr w:type="spellEnd"/>
            <w:r>
              <w:t>, R5s170541 sic@ */</w:t>
            </w:r>
          </w:p>
          <w:p w14:paraId="78D40399" w14:textId="77777777" w:rsidR="00BE3A7C" w:rsidRDefault="00BE3A7C" w:rsidP="00BE3A7C">
            <w:r>
              <w:t xml:space="preserve">      }</w:t>
            </w:r>
          </w:p>
          <w:p w14:paraId="789AEE9A" w14:textId="77777777" w:rsidR="00BE3A7C" w:rsidRDefault="00BE3A7C" w:rsidP="00BE3A7C">
            <w:r>
              <w:t xml:space="preserve">    } else {  // @sic R5s211495 sic@</w:t>
            </w:r>
          </w:p>
          <w:p w14:paraId="6AC08B0B" w14:textId="77777777" w:rsidR="00BE3A7C" w:rsidRDefault="00BE3A7C" w:rsidP="00BE3A7C">
            <w:r>
              <w:t xml:space="preserve">      </w:t>
            </w:r>
            <w:proofErr w:type="spellStart"/>
            <w:r>
              <w:t>IPCAN.send</w:t>
            </w:r>
            <w:proofErr w:type="spellEnd"/>
            <w:r>
              <w:t>(</w:t>
            </w:r>
            <w:proofErr w:type="spellStart"/>
            <w:r>
              <w:t>cms_IMS_IPCAN_ReleaseReq</w:t>
            </w:r>
            <w:proofErr w:type="spellEnd"/>
            <w:r>
              <w:t>);</w:t>
            </w:r>
          </w:p>
          <w:p w14:paraId="77A323FF" w14:textId="77777777" w:rsidR="00BE3A7C" w:rsidRDefault="00BE3A7C" w:rsidP="00BE3A7C">
            <w:r>
              <w:t xml:space="preserve">      f_IMS_IpcanReleaseWithOptionalDeregistration(v_AllowRetransmission);  /* @sic R5s140346 - MCC160 implementation: new function </w:t>
            </w:r>
            <w:proofErr w:type="spellStart"/>
            <w:r>
              <w:t>f_IMS_CC_IpcanReleaseWithOptionalDeregistration</w:t>
            </w:r>
            <w:proofErr w:type="spellEnd"/>
            <w:r>
              <w:t>, R5s170541 sic@ */</w:t>
            </w:r>
          </w:p>
          <w:p w14:paraId="48A8E945" w14:textId="77777777" w:rsidR="00BE3A7C" w:rsidRDefault="00BE3A7C" w:rsidP="00BE3A7C">
            <w:r>
              <w:t xml:space="preserve">    }</w:t>
            </w:r>
          </w:p>
          <w:p w14:paraId="1309CAD2" w14:textId="77777777" w:rsidR="00BE3A7C" w:rsidRDefault="00BE3A7C" w:rsidP="00BE3A7C">
            <w:r>
              <w:t xml:space="preserve">  }</w:t>
            </w:r>
          </w:p>
          <w:p w14:paraId="4F1F237E" w14:textId="79B68A17" w:rsidR="00D824F5" w:rsidRDefault="00BE3A7C" w:rsidP="00BE3A7C">
            <w:r>
              <w:t xml:space="preserve">  </w:t>
            </w:r>
          </w:p>
        </w:tc>
      </w:tr>
    </w:tbl>
    <w:p w14:paraId="64ED603F" w14:textId="77777777" w:rsidR="00D824F5" w:rsidRDefault="00D824F5" w:rsidP="00D824F5"/>
    <w:p w14:paraId="01924F25" w14:textId="77777777" w:rsidR="00D824F5" w:rsidRDefault="00D824F5" w:rsidP="00D824F5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824F5" w14:paraId="22730E93" w14:textId="77777777" w:rsidTr="00901B5B">
        <w:tc>
          <w:tcPr>
            <w:tcW w:w="9855" w:type="dxa"/>
          </w:tcPr>
          <w:p w14:paraId="4672CD20" w14:textId="77777777" w:rsidR="00BE3A7C" w:rsidRDefault="00D824F5" w:rsidP="00BE3A7C">
            <w:r>
              <w:t xml:space="preserve">  </w:t>
            </w:r>
            <w:r w:rsidR="00BE3A7C">
              <w:t xml:space="preserve">function </w:t>
            </w:r>
            <w:proofErr w:type="spellStart"/>
            <w:r w:rsidR="00BE3A7C">
              <w:t>f_IMS_CC_Postamble</w:t>
            </w:r>
            <w:proofErr w:type="spellEnd"/>
            <w:r w:rsidR="00BE3A7C">
              <w:t xml:space="preserve">(template (omit) </w:t>
            </w:r>
            <w:proofErr w:type="spellStart"/>
            <w:r w:rsidR="00BE3A7C">
              <w:t>IMS_TestProcedure_Type</w:t>
            </w:r>
            <w:proofErr w:type="spellEnd"/>
            <w:r w:rsidR="00BE3A7C">
              <w:t xml:space="preserve"> </w:t>
            </w:r>
            <w:proofErr w:type="spellStart"/>
            <w:r w:rsidR="00BE3A7C">
              <w:t>p_TestProcedure</w:t>
            </w:r>
            <w:proofErr w:type="spellEnd"/>
            <w:r w:rsidR="00BE3A7C">
              <w:t xml:space="preserve"> := omit,</w:t>
            </w:r>
          </w:p>
          <w:p w14:paraId="3D34231C" w14:textId="77777777" w:rsidR="00BE3A7C" w:rsidRDefault="00BE3A7C" w:rsidP="00BE3A7C">
            <w:r>
              <w:t xml:space="preserve">                              template (omit) </w:t>
            </w:r>
            <w:proofErr w:type="spellStart"/>
            <w:r>
              <w:t>IMS_TCP_CloseHandling_Type</w:t>
            </w:r>
            <w:proofErr w:type="spellEnd"/>
            <w:r>
              <w:t xml:space="preserve"> </w:t>
            </w:r>
            <w:proofErr w:type="spellStart"/>
            <w:r>
              <w:t>p_TcpCloseHandling</w:t>
            </w:r>
            <w:proofErr w:type="spellEnd"/>
            <w:r>
              <w:t xml:space="preserve"> := omit,</w:t>
            </w:r>
          </w:p>
          <w:p w14:paraId="1433C4E3" w14:textId="77777777" w:rsidR="00BE3A7C" w:rsidRDefault="00BE3A7C" w:rsidP="00BE3A7C">
            <w:r>
              <w:t xml:space="preserve">                              float </w:t>
            </w:r>
            <w:proofErr w:type="spellStart"/>
            <w:r>
              <w:t>p_DelayForDL_SIP</w:t>
            </w:r>
            <w:proofErr w:type="spellEnd"/>
            <w:r>
              <w:t xml:space="preserve"> := 2.0) runs on IMS_PTC</w:t>
            </w:r>
          </w:p>
          <w:p w14:paraId="2114F888" w14:textId="77777777" w:rsidR="00BE3A7C" w:rsidRDefault="00BE3A7C" w:rsidP="00BE3A7C">
            <w:r>
              <w:t xml:space="preserve">  { /* @sic R5s140801: new parameter </w:t>
            </w:r>
            <w:proofErr w:type="spellStart"/>
            <w:r>
              <w:t>p_TcpCloseHandling</w:t>
            </w:r>
            <w:proofErr w:type="spellEnd"/>
            <w:r>
              <w:t xml:space="preserve">, R5s170028: removed parameter </w:t>
            </w:r>
            <w:proofErr w:type="spellStart"/>
            <w:r>
              <w:t>p_WaitForDeRegistration</w:t>
            </w:r>
            <w:proofErr w:type="spellEnd"/>
            <w:r>
              <w:t xml:space="preserve"> sic@ */</w:t>
            </w:r>
          </w:p>
          <w:p w14:paraId="3C8F387F" w14:textId="77777777" w:rsidR="00BE3A7C" w:rsidRDefault="00BE3A7C" w:rsidP="00BE3A7C">
            <w:r>
              <w:t xml:space="preserve">    /* @sic R5s190785: new parameter </w:t>
            </w:r>
            <w:proofErr w:type="spellStart"/>
            <w:r>
              <w:t>p_DelayForDL_SIP</w:t>
            </w:r>
            <w:proofErr w:type="spellEnd"/>
            <w:r>
              <w:t xml:space="preserve"> sic@ */</w:t>
            </w:r>
          </w:p>
          <w:p w14:paraId="5D7737BA" w14:textId="77777777" w:rsidR="00BE3A7C" w:rsidRDefault="00BE3A7C" w:rsidP="00BE3A7C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v_AllowRetransmission</w:t>
            </w:r>
            <w:proofErr w:type="spellEnd"/>
            <w:r>
              <w:t xml:space="preserve"> := </w:t>
            </w:r>
            <w:proofErr w:type="spellStart"/>
            <w:r>
              <w:t>f_IMS_PTC_RanTypeIsUTRAN</w:t>
            </w:r>
            <w:proofErr w:type="spellEnd"/>
            <w:r>
              <w:t>();</w:t>
            </w:r>
          </w:p>
          <w:p w14:paraId="41A1C15F" w14:textId="77777777" w:rsidR="00BE3A7C" w:rsidRDefault="00BE3A7C" w:rsidP="00BE3A7C">
            <w:r>
              <w:t xml:space="preserve">    var float </w:t>
            </w:r>
            <w:proofErr w:type="spellStart"/>
            <w:r>
              <w:t>v_DelayForDL_SIP</w:t>
            </w:r>
            <w:proofErr w:type="spellEnd"/>
            <w:r>
              <w:t xml:space="preserve"> := </w:t>
            </w:r>
            <w:proofErr w:type="spellStart"/>
            <w:r>
              <w:t>p_DelayForDL_SIP</w:t>
            </w:r>
            <w:proofErr w:type="spellEnd"/>
            <w:r>
              <w:t>;</w:t>
            </w:r>
          </w:p>
          <w:p w14:paraId="75843B71" w14:textId="77777777" w:rsidR="00BE3A7C" w:rsidRDefault="00BE3A7C" w:rsidP="00BE3A7C"/>
          <w:p w14:paraId="6CE94766" w14:textId="77777777" w:rsidR="00BE3A7C" w:rsidRDefault="00BE3A7C" w:rsidP="00BE3A7C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p_TestProcedure</w:t>
            </w:r>
            <w:proofErr w:type="spellEnd"/>
            <w:r>
              <w:t>)) {</w:t>
            </w:r>
          </w:p>
          <w:p w14:paraId="4C64FCE1" w14:textId="448F13D3" w:rsidR="00BE3A7C" w:rsidRDefault="00BE3A7C" w:rsidP="00BE3A7C">
            <w:r>
              <w:t xml:space="preserve">      if (</w:t>
            </w:r>
            <w:r w:rsidR="00DA06DC" w:rsidRPr="00DA06DC">
              <w:rPr>
                <w:highlight w:val="yellow"/>
              </w:rPr>
              <w:t>(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p_TestProcedure</w:t>
            </w:r>
            <w:proofErr w:type="spellEnd"/>
            <w:r>
              <w:t xml:space="preserve">) == </w:t>
            </w:r>
            <w:proofErr w:type="spellStart"/>
            <w:r>
              <w:t>IPCAN_EmergencyCall_NormalService</w:t>
            </w:r>
            <w:proofErr w:type="spellEnd"/>
            <w:r>
              <w:t xml:space="preserve"> or</w:t>
            </w:r>
          </w:p>
          <w:p w14:paraId="59462212" w14:textId="3FF863FD" w:rsidR="00BE3A7C" w:rsidRDefault="00BE3A7C" w:rsidP="00BE3A7C">
            <w:r>
              <w:t xml:space="preserve">           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p_TestProcedure</w:t>
            </w:r>
            <w:proofErr w:type="spellEnd"/>
            <w:r>
              <w:t xml:space="preserve">) == </w:t>
            </w:r>
            <w:proofErr w:type="spellStart"/>
            <w:r>
              <w:t>IPCAN_EmergencyCall_NoRegistration</w:t>
            </w:r>
            <w:proofErr w:type="spellEnd"/>
            <w:r w:rsidR="00DA06DC" w:rsidRPr="00DA06DC">
              <w:rPr>
                <w:highlight w:val="yellow"/>
              </w:rPr>
              <w:t>)</w:t>
            </w:r>
            <w:r>
              <w:t xml:space="preserve"> and f_IMS_PTC_RanTypeIsNR5GC()) { // @sic R5s220531 sic@</w:t>
            </w:r>
          </w:p>
          <w:p w14:paraId="729600AD" w14:textId="77777777" w:rsidR="00BE3A7C" w:rsidRDefault="00BE3A7C" w:rsidP="00BE3A7C">
            <w:r>
              <w:t xml:space="preserve">           // the IMS messages have already been sent, so tell IPCAN not to wait for it</w:t>
            </w:r>
          </w:p>
          <w:p w14:paraId="7FA4DB83" w14:textId="77777777" w:rsidR="00BE3A7C" w:rsidRDefault="00BE3A7C" w:rsidP="00BE3A7C">
            <w:r>
              <w:t xml:space="preserve">           </w:t>
            </w:r>
            <w:proofErr w:type="spellStart"/>
            <w:r>
              <w:t>IPCAN.send</w:t>
            </w:r>
            <w:proofErr w:type="spellEnd"/>
            <w:r>
              <w:t>(</w:t>
            </w:r>
            <w:proofErr w:type="spellStart"/>
            <w:r>
              <w:t>cms_IMS_IPCAN_Trigger</w:t>
            </w:r>
            <w:proofErr w:type="spellEnd"/>
            <w:r>
              <w:t>);</w:t>
            </w:r>
          </w:p>
          <w:p w14:paraId="72863BBB" w14:textId="77777777" w:rsidR="00BE3A7C" w:rsidRDefault="00BE3A7C" w:rsidP="00BE3A7C">
            <w:r>
              <w:t xml:space="preserve">        }</w:t>
            </w:r>
          </w:p>
          <w:p w14:paraId="22AE5A9D" w14:textId="77777777" w:rsidR="00BE3A7C" w:rsidRDefault="00BE3A7C" w:rsidP="00BE3A7C">
            <w:r>
              <w:t xml:space="preserve">      </w:t>
            </w:r>
            <w:proofErr w:type="spellStart"/>
            <w:r>
              <w:t>f_IMS_CC_ReleaseConnection</w:t>
            </w:r>
            <w:proofErr w:type="spellEnd"/>
            <w:r>
              <w:t>(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p_TestProcedure</w:t>
            </w:r>
            <w:proofErr w:type="spellEnd"/>
            <w:r>
              <w:t xml:space="preserve">), </w:t>
            </w:r>
            <w:proofErr w:type="spellStart"/>
            <w:r>
              <w:t>p_TcpCloseHandling</w:t>
            </w:r>
            <w:proofErr w:type="spellEnd"/>
            <w:r>
              <w:t xml:space="preserve">, </w:t>
            </w:r>
            <w:proofErr w:type="spellStart"/>
            <w:r>
              <w:t>v_DelayForDL_SIP</w:t>
            </w:r>
            <w:proofErr w:type="spellEnd"/>
            <w:r>
              <w:t xml:space="preserve">); /* @sic R5s140801: </w:t>
            </w:r>
            <w:proofErr w:type="spellStart"/>
            <w:r>
              <w:t>p_TcpCloseHandling</w:t>
            </w:r>
            <w:proofErr w:type="spellEnd"/>
            <w:r>
              <w:t xml:space="preserve">, R5s190785 </w:t>
            </w:r>
            <w:proofErr w:type="spellStart"/>
            <w:r>
              <w:t>ch.</w:t>
            </w:r>
            <w:proofErr w:type="spellEnd"/>
            <w:r>
              <w:t xml:space="preserve"> 2.2 sic@ */</w:t>
            </w:r>
          </w:p>
          <w:p w14:paraId="15D6FF3F" w14:textId="77777777" w:rsidR="00BE3A7C" w:rsidRDefault="00BE3A7C" w:rsidP="00BE3A7C">
            <w:r>
              <w:t xml:space="preserve">      </w:t>
            </w:r>
            <w:proofErr w:type="spellStart"/>
            <w:r>
              <w:t>IPCAN.send</w:t>
            </w:r>
            <w:proofErr w:type="spellEnd"/>
            <w:r>
              <w:t>(</w:t>
            </w:r>
            <w:proofErr w:type="spellStart"/>
            <w:r>
              <w:t>cms_IMS_IPCAN_ReleaseReq</w:t>
            </w:r>
            <w:proofErr w:type="spellEnd"/>
            <w:r>
              <w:t>);</w:t>
            </w:r>
          </w:p>
          <w:p w14:paraId="740ACEED" w14:textId="77777777" w:rsidR="00BE3A7C" w:rsidRDefault="00BE3A7C" w:rsidP="00BE3A7C">
            <w:r>
              <w:t xml:space="preserve">      if (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p_TestProcedure</w:t>
            </w:r>
            <w:proofErr w:type="spellEnd"/>
            <w:r>
              <w:t xml:space="preserve">) != </w:t>
            </w:r>
            <w:proofErr w:type="spellStart"/>
            <w:r>
              <w:t>IPCAN_Deregistration</w:t>
            </w:r>
            <w:proofErr w:type="spellEnd"/>
            <w:r>
              <w:t>) { // @sic R5s211495 sic@</w:t>
            </w:r>
          </w:p>
          <w:p w14:paraId="5DB15F65" w14:textId="77777777" w:rsidR="00BE3A7C" w:rsidRDefault="00BE3A7C" w:rsidP="00BE3A7C">
            <w:r>
              <w:lastRenderedPageBreak/>
              <w:t xml:space="preserve">        f_IMS_IpcanReleaseWithOptionalDeregistration(v_AllowRetransmission);  /* @sic R5s140346 - MCC160 implementation: new function </w:t>
            </w:r>
            <w:proofErr w:type="spellStart"/>
            <w:r>
              <w:t>f_IMS_CC_IpcanReleaseWithOptionalDeregistration</w:t>
            </w:r>
            <w:proofErr w:type="spellEnd"/>
            <w:r>
              <w:t>, R5s170541 sic@ */</w:t>
            </w:r>
          </w:p>
          <w:p w14:paraId="78A584EC" w14:textId="77777777" w:rsidR="00BE3A7C" w:rsidRDefault="00BE3A7C" w:rsidP="00BE3A7C">
            <w:r>
              <w:t xml:space="preserve">      }</w:t>
            </w:r>
          </w:p>
          <w:p w14:paraId="00E94CC5" w14:textId="77777777" w:rsidR="00BE3A7C" w:rsidRDefault="00BE3A7C" w:rsidP="00BE3A7C">
            <w:r>
              <w:t xml:space="preserve">    } else {  // @sic R5s211495 sic@</w:t>
            </w:r>
          </w:p>
          <w:p w14:paraId="1132DEF0" w14:textId="77777777" w:rsidR="00BE3A7C" w:rsidRDefault="00BE3A7C" w:rsidP="00BE3A7C">
            <w:r>
              <w:t xml:space="preserve">      </w:t>
            </w:r>
            <w:proofErr w:type="spellStart"/>
            <w:r>
              <w:t>IPCAN.send</w:t>
            </w:r>
            <w:proofErr w:type="spellEnd"/>
            <w:r>
              <w:t>(</w:t>
            </w:r>
            <w:proofErr w:type="spellStart"/>
            <w:r>
              <w:t>cms_IMS_IPCAN_ReleaseReq</w:t>
            </w:r>
            <w:proofErr w:type="spellEnd"/>
            <w:r>
              <w:t>);</w:t>
            </w:r>
          </w:p>
          <w:p w14:paraId="679F4799" w14:textId="77777777" w:rsidR="00BE3A7C" w:rsidRDefault="00BE3A7C" w:rsidP="00BE3A7C">
            <w:r>
              <w:t xml:space="preserve">      f_IMS_IpcanReleaseWithOptionalDeregistration(v_AllowRetransmission);  /* @sic R5s140346 - MCC160 implementation: new function </w:t>
            </w:r>
            <w:proofErr w:type="spellStart"/>
            <w:r>
              <w:t>f_IMS_CC_IpcanReleaseWithOptionalDeregistration</w:t>
            </w:r>
            <w:proofErr w:type="spellEnd"/>
            <w:r>
              <w:t>, R5s170541 sic@ */</w:t>
            </w:r>
          </w:p>
          <w:p w14:paraId="648A9694" w14:textId="77777777" w:rsidR="00BE3A7C" w:rsidRDefault="00BE3A7C" w:rsidP="00BE3A7C">
            <w:r>
              <w:t xml:space="preserve">    }</w:t>
            </w:r>
          </w:p>
          <w:p w14:paraId="33BF93C4" w14:textId="77777777" w:rsidR="00BE3A7C" w:rsidRDefault="00BE3A7C" w:rsidP="00BE3A7C">
            <w:r>
              <w:t xml:space="preserve">  }</w:t>
            </w:r>
          </w:p>
          <w:p w14:paraId="47B26900" w14:textId="5794A489" w:rsidR="00D824F5" w:rsidRDefault="00BE3A7C" w:rsidP="00BE3A7C">
            <w:r>
              <w:t xml:space="preserve">  </w:t>
            </w:r>
          </w:p>
        </w:tc>
      </w:tr>
    </w:tbl>
    <w:p w14:paraId="44D77151" w14:textId="1823028D" w:rsidR="00BF42E2" w:rsidRDefault="00BF42E2" w:rsidP="00BF42E2"/>
    <w:sectPr w:rsidR="00BF42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8EB7D" w14:textId="77777777" w:rsidR="000A385F" w:rsidRDefault="000A385F">
      <w:r>
        <w:separator/>
      </w:r>
    </w:p>
  </w:endnote>
  <w:endnote w:type="continuationSeparator" w:id="0">
    <w:p w14:paraId="7031110F" w14:textId="77777777" w:rsidR="000A385F" w:rsidRDefault="000A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C286E" w14:textId="77777777" w:rsidR="000A385F" w:rsidRDefault="000A385F">
      <w:r>
        <w:separator/>
      </w:r>
    </w:p>
  </w:footnote>
  <w:footnote w:type="continuationSeparator" w:id="0">
    <w:p w14:paraId="175D51A7" w14:textId="77777777" w:rsidR="000A385F" w:rsidRDefault="000A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C411434"/>
    <w:multiLevelType w:val="hybridMultilevel"/>
    <w:tmpl w:val="2368D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305E7"/>
    <w:multiLevelType w:val="hybridMultilevel"/>
    <w:tmpl w:val="9FE6D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3862E8"/>
    <w:multiLevelType w:val="hybridMultilevel"/>
    <w:tmpl w:val="2368D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D7B6E"/>
    <w:multiLevelType w:val="hybridMultilevel"/>
    <w:tmpl w:val="2368D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E0C50"/>
    <w:multiLevelType w:val="hybridMultilevel"/>
    <w:tmpl w:val="7F2C2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637100"/>
    <w:multiLevelType w:val="hybridMultilevel"/>
    <w:tmpl w:val="9FE6D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126983"/>
    <w:multiLevelType w:val="hybridMultilevel"/>
    <w:tmpl w:val="F9EEE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10"/>
  </w:num>
  <w:num w:numId="7">
    <w:abstractNumId w:val="7"/>
  </w:num>
  <w:num w:numId="8">
    <w:abstractNumId w:val="9"/>
  </w:num>
  <w:num w:numId="9">
    <w:abstractNumId w:val="5"/>
  </w:num>
  <w:num w:numId="10">
    <w:abstractNumId w:val="3"/>
  </w:num>
  <w:num w:numId="11">
    <w:abstractNumId w:val="2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8D"/>
    <w:rsid w:val="00007D89"/>
    <w:rsid w:val="00012992"/>
    <w:rsid w:val="00021A02"/>
    <w:rsid w:val="00022E4A"/>
    <w:rsid w:val="00030813"/>
    <w:rsid w:val="00035019"/>
    <w:rsid w:val="00062581"/>
    <w:rsid w:val="000A385F"/>
    <w:rsid w:val="000A6394"/>
    <w:rsid w:val="000B7FED"/>
    <w:rsid w:val="000C038A"/>
    <w:rsid w:val="000C2205"/>
    <w:rsid w:val="000C6598"/>
    <w:rsid w:val="000D0AA1"/>
    <w:rsid w:val="000D44B3"/>
    <w:rsid w:val="000E5B4E"/>
    <w:rsid w:val="000F618D"/>
    <w:rsid w:val="00116835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C1B64"/>
    <w:rsid w:val="001C5A16"/>
    <w:rsid w:val="001E41F3"/>
    <w:rsid w:val="001E790C"/>
    <w:rsid w:val="00200185"/>
    <w:rsid w:val="00205AEE"/>
    <w:rsid w:val="0021430A"/>
    <w:rsid w:val="0023460B"/>
    <w:rsid w:val="00242E5E"/>
    <w:rsid w:val="0026004D"/>
    <w:rsid w:val="002640DD"/>
    <w:rsid w:val="0026738C"/>
    <w:rsid w:val="00275D12"/>
    <w:rsid w:val="00280C49"/>
    <w:rsid w:val="00284FEB"/>
    <w:rsid w:val="002860C4"/>
    <w:rsid w:val="002A58AB"/>
    <w:rsid w:val="002B5741"/>
    <w:rsid w:val="002C600F"/>
    <w:rsid w:val="002D54AA"/>
    <w:rsid w:val="002E472E"/>
    <w:rsid w:val="00303144"/>
    <w:rsid w:val="00305409"/>
    <w:rsid w:val="003103B5"/>
    <w:rsid w:val="00314232"/>
    <w:rsid w:val="003156FB"/>
    <w:rsid w:val="0032682F"/>
    <w:rsid w:val="003609EF"/>
    <w:rsid w:val="0036231A"/>
    <w:rsid w:val="003667E5"/>
    <w:rsid w:val="0037269D"/>
    <w:rsid w:val="00374DD4"/>
    <w:rsid w:val="003859D0"/>
    <w:rsid w:val="003C15E3"/>
    <w:rsid w:val="003C1984"/>
    <w:rsid w:val="003C70D3"/>
    <w:rsid w:val="003C7EE9"/>
    <w:rsid w:val="003D1F89"/>
    <w:rsid w:val="003D2498"/>
    <w:rsid w:val="003E1A36"/>
    <w:rsid w:val="003E75E9"/>
    <w:rsid w:val="00410371"/>
    <w:rsid w:val="004242F1"/>
    <w:rsid w:val="00442897"/>
    <w:rsid w:val="00450880"/>
    <w:rsid w:val="0045435E"/>
    <w:rsid w:val="004904C4"/>
    <w:rsid w:val="00494371"/>
    <w:rsid w:val="004A7DF4"/>
    <w:rsid w:val="004B75B7"/>
    <w:rsid w:val="005141D9"/>
    <w:rsid w:val="0051580D"/>
    <w:rsid w:val="005200AB"/>
    <w:rsid w:val="00547111"/>
    <w:rsid w:val="00552519"/>
    <w:rsid w:val="0058149E"/>
    <w:rsid w:val="00592D74"/>
    <w:rsid w:val="005E2C44"/>
    <w:rsid w:val="00621188"/>
    <w:rsid w:val="006257ED"/>
    <w:rsid w:val="0063614A"/>
    <w:rsid w:val="00653DE4"/>
    <w:rsid w:val="00665C47"/>
    <w:rsid w:val="00684B69"/>
    <w:rsid w:val="00695808"/>
    <w:rsid w:val="006B46FB"/>
    <w:rsid w:val="006D5593"/>
    <w:rsid w:val="006E21FB"/>
    <w:rsid w:val="00702E2B"/>
    <w:rsid w:val="00706077"/>
    <w:rsid w:val="00711669"/>
    <w:rsid w:val="00714985"/>
    <w:rsid w:val="007172D4"/>
    <w:rsid w:val="00742269"/>
    <w:rsid w:val="00745C21"/>
    <w:rsid w:val="00756F76"/>
    <w:rsid w:val="0076081B"/>
    <w:rsid w:val="007649AE"/>
    <w:rsid w:val="0078113F"/>
    <w:rsid w:val="007822F9"/>
    <w:rsid w:val="00783CAF"/>
    <w:rsid w:val="00785AFF"/>
    <w:rsid w:val="00792342"/>
    <w:rsid w:val="007977A8"/>
    <w:rsid w:val="007B1498"/>
    <w:rsid w:val="007B512A"/>
    <w:rsid w:val="007C031B"/>
    <w:rsid w:val="007C2097"/>
    <w:rsid w:val="007D68DA"/>
    <w:rsid w:val="007D6A07"/>
    <w:rsid w:val="007E75B1"/>
    <w:rsid w:val="007F40F2"/>
    <w:rsid w:val="007F7259"/>
    <w:rsid w:val="008040A8"/>
    <w:rsid w:val="008279FA"/>
    <w:rsid w:val="0085493D"/>
    <w:rsid w:val="008626E7"/>
    <w:rsid w:val="00870EE7"/>
    <w:rsid w:val="008863B9"/>
    <w:rsid w:val="008A104C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44BEC"/>
    <w:rsid w:val="00946ED7"/>
    <w:rsid w:val="009727DA"/>
    <w:rsid w:val="009777D9"/>
    <w:rsid w:val="00991B88"/>
    <w:rsid w:val="009A5753"/>
    <w:rsid w:val="009A579D"/>
    <w:rsid w:val="009C6508"/>
    <w:rsid w:val="009D2DF8"/>
    <w:rsid w:val="009D74CB"/>
    <w:rsid w:val="009E3297"/>
    <w:rsid w:val="009F45F0"/>
    <w:rsid w:val="009F734F"/>
    <w:rsid w:val="00A12EAC"/>
    <w:rsid w:val="00A17104"/>
    <w:rsid w:val="00A20760"/>
    <w:rsid w:val="00A22FB8"/>
    <w:rsid w:val="00A241FA"/>
    <w:rsid w:val="00A246B6"/>
    <w:rsid w:val="00A30A84"/>
    <w:rsid w:val="00A47E70"/>
    <w:rsid w:val="00A50CF0"/>
    <w:rsid w:val="00A53730"/>
    <w:rsid w:val="00A5389F"/>
    <w:rsid w:val="00A7671C"/>
    <w:rsid w:val="00A84249"/>
    <w:rsid w:val="00AA2CBC"/>
    <w:rsid w:val="00AC4CF7"/>
    <w:rsid w:val="00AC5820"/>
    <w:rsid w:val="00AD1CD8"/>
    <w:rsid w:val="00AE60E6"/>
    <w:rsid w:val="00B0233C"/>
    <w:rsid w:val="00B258BB"/>
    <w:rsid w:val="00B54BAF"/>
    <w:rsid w:val="00B657F4"/>
    <w:rsid w:val="00B67B97"/>
    <w:rsid w:val="00B7489A"/>
    <w:rsid w:val="00B85CB9"/>
    <w:rsid w:val="00B968C8"/>
    <w:rsid w:val="00BA3EC5"/>
    <w:rsid w:val="00BA51D9"/>
    <w:rsid w:val="00BB32AA"/>
    <w:rsid w:val="00BB5DFC"/>
    <w:rsid w:val="00BD1AC5"/>
    <w:rsid w:val="00BD279D"/>
    <w:rsid w:val="00BD6BB8"/>
    <w:rsid w:val="00BE3A7C"/>
    <w:rsid w:val="00BE43C5"/>
    <w:rsid w:val="00BF42E2"/>
    <w:rsid w:val="00C41A05"/>
    <w:rsid w:val="00C66BA2"/>
    <w:rsid w:val="00C870F6"/>
    <w:rsid w:val="00C95985"/>
    <w:rsid w:val="00CA4B98"/>
    <w:rsid w:val="00CC44C2"/>
    <w:rsid w:val="00CC5026"/>
    <w:rsid w:val="00CC68D0"/>
    <w:rsid w:val="00CE10A3"/>
    <w:rsid w:val="00CF1EF1"/>
    <w:rsid w:val="00CF658C"/>
    <w:rsid w:val="00CF6817"/>
    <w:rsid w:val="00D00D8E"/>
    <w:rsid w:val="00D03F9A"/>
    <w:rsid w:val="00D05614"/>
    <w:rsid w:val="00D06D51"/>
    <w:rsid w:val="00D155F8"/>
    <w:rsid w:val="00D24991"/>
    <w:rsid w:val="00D30110"/>
    <w:rsid w:val="00D50255"/>
    <w:rsid w:val="00D66520"/>
    <w:rsid w:val="00D72BB4"/>
    <w:rsid w:val="00D824F5"/>
    <w:rsid w:val="00D84AE9"/>
    <w:rsid w:val="00D94C14"/>
    <w:rsid w:val="00DA06DC"/>
    <w:rsid w:val="00DA11E9"/>
    <w:rsid w:val="00DC64DC"/>
    <w:rsid w:val="00DE34CF"/>
    <w:rsid w:val="00E13F3D"/>
    <w:rsid w:val="00E20D6E"/>
    <w:rsid w:val="00E272E4"/>
    <w:rsid w:val="00E34898"/>
    <w:rsid w:val="00E45879"/>
    <w:rsid w:val="00E65982"/>
    <w:rsid w:val="00EA008D"/>
    <w:rsid w:val="00EA3D8B"/>
    <w:rsid w:val="00EB09B7"/>
    <w:rsid w:val="00EC61BE"/>
    <w:rsid w:val="00EE7D7C"/>
    <w:rsid w:val="00F02DF8"/>
    <w:rsid w:val="00F16AA1"/>
    <w:rsid w:val="00F22DAE"/>
    <w:rsid w:val="00F25D98"/>
    <w:rsid w:val="00F2700A"/>
    <w:rsid w:val="00F300FB"/>
    <w:rsid w:val="00F46C85"/>
    <w:rsid w:val="00F470DF"/>
    <w:rsid w:val="00F62183"/>
    <w:rsid w:val="00FA556D"/>
    <w:rsid w:val="00FB6386"/>
    <w:rsid w:val="00FE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character" w:customStyle="1" w:styleId="TALChar">
    <w:name w:val="TAL Char"/>
    <w:basedOn w:val="DefaultParagraphFont"/>
    <w:link w:val="TAL"/>
    <w:qFormat/>
    <w:locked/>
    <w:rsid w:val="00BF42E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F42E2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C0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331</TotalTime>
  <Pages>5</Pages>
  <Words>692</Words>
  <Characters>6264</Characters>
  <Application>Microsoft Office Word</Application>
  <DocSecurity>0</DocSecurity>
  <Lines>77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111</cp:revision>
  <cp:lastPrinted>1900-01-01T00:00:00Z</cp:lastPrinted>
  <dcterms:created xsi:type="dcterms:W3CDTF">2022-01-24T16:23:00Z</dcterms:created>
  <dcterms:modified xsi:type="dcterms:W3CDTF">2022-09-01T13:28:00Z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