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C55C1" w:rsidRDefault="005C55C1" w:rsidP="005C55C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2022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R5s220835</w:t>
      </w:r>
      <w:r>
        <w:rPr>
          <w:b/>
          <w:i/>
          <w:noProof/>
          <w:sz w:val="28"/>
        </w:rPr>
        <w:fldChar w:fldCharType="end"/>
      </w:r>
    </w:p>
    <w:p w:rsidR="005C55C1" w:rsidRDefault="005C55C1" w:rsidP="005C55C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10th Dec 2021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C55C1" w:rsidTr="003B7CC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55C1" w:rsidRDefault="005C55C1" w:rsidP="003B7CC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5C55C1" w:rsidTr="003B7CC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C55C1" w:rsidRDefault="005C55C1" w:rsidP="003B7CC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C55C1" w:rsidTr="003B7CC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C55C1" w:rsidRDefault="005C55C1" w:rsidP="003B7C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55C1" w:rsidTr="003B7CCB">
        <w:tc>
          <w:tcPr>
            <w:tcW w:w="142" w:type="dxa"/>
            <w:tcBorders>
              <w:left w:val="single" w:sz="4" w:space="0" w:color="auto"/>
            </w:tcBorders>
          </w:tcPr>
          <w:p w:rsidR="005C55C1" w:rsidRDefault="005C55C1" w:rsidP="003B7CC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5C55C1" w:rsidRPr="00410371" w:rsidRDefault="005C55C1" w:rsidP="003B7CC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5C55C1" w:rsidRDefault="005C55C1" w:rsidP="003B7CC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5C55C1" w:rsidRPr="00410371" w:rsidRDefault="005C55C1" w:rsidP="003B7CCB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2641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5C55C1" w:rsidRDefault="005C55C1" w:rsidP="003B7CC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5C55C1" w:rsidRPr="00410371" w:rsidRDefault="005C55C1" w:rsidP="003B7CC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5C55C1" w:rsidRDefault="005C55C1" w:rsidP="003B7CC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5C55C1" w:rsidRPr="00410371" w:rsidRDefault="005C55C1" w:rsidP="003B7CC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5C55C1" w:rsidRDefault="005C55C1" w:rsidP="003B7CCB">
            <w:pPr>
              <w:pStyle w:val="CRCoverPage"/>
              <w:spacing w:after="0"/>
              <w:rPr>
                <w:noProof/>
              </w:rPr>
            </w:pPr>
          </w:p>
        </w:tc>
      </w:tr>
      <w:tr w:rsidR="005C55C1" w:rsidTr="003B7CC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C55C1" w:rsidRDefault="005C55C1" w:rsidP="003B7CCB">
            <w:pPr>
              <w:pStyle w:val="CRCoverPage"/>
              <w:spacing w:after="0"/>
              <w:rPr>
                <w:noProof/>
              </w:rPr>
            </w:pPr>
          </w:p>
        </w:tc>
      </w:tr>
      <w:tr w:rsidR="005C55C1" w:rsidTr="003B7CC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5C55C1" w:rsidRPr="00F25D98" w:rsidRDefault="005C55C1" w:rsidP="003B7CC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C55C1" w:rsidTr="003B7CCB">
        <w:tc>
          <w:tcPr>
            <w:tcW w:w="9641" w:type="dxa"/>
            <w:gridSpan w:val="9"/>
          </w:tcPr>
          <w:p w:rsidR="005C55C1" w:rsidRDefault="005C55C1" w:rsidP="003B7C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5C55C1" w:rsidRDefault="005C55C1" w:rsidP="005C55C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C55C1" w:rsidTr="003B7CCB">
        <w:tc>
          <w:tcPr>
            <w:tcW w:w="2835" w:type="dxa"/>
          </w:tcPr>
          <w:p w:rsidR="005C55C1" w:rsidRDefault="005C55C1" w:rsidP="003B7CC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5C55C1" w:rsidRDefault="005C55C1" w:rsidP="003B7CC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5C55C1" w:rsidRDefault="005C55C1" w:rsidP="003B7C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C55C1" w:rsidRDefault="005C55C1" w:rsidP="003B7CC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C55C1" w:rsidRDefault="005C55C1" w:rsidP="003B7C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5C55C1" w:rsidRDefault="005C55C1" w:rsidP="003B7CC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5C55C1" w:rsidRDefault="005C55C1" w:rsidP="003B7C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5C55C1" w:rsidRDefault="005C55C1" w:rsidP="003B7CC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C55C1" w:rsidRDefault="005C55C1" w:rsidP="003B7CC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5C55C1" w:rsidRDefault="005C55C1" w:rsidP="005C55C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C55C1" w:rsidTr="003B7CCB">
        <w:tc>
          <w:tcPr>
            <w:tcW w:w="9640" w:type="dxa"/>
            <w:gridSpan w:val="11"/>
          </w:tcPr>
          <w:p w:rsidR="005C55C1" w:rsidRDefault="005C55C1" w:rsidP="003B7C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55C1" w:rsidTr="003B7CC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5C55C1" w:rsidRDefault="005C55C1" w:rsidP="003B7C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C55C1" w:rsidRDefault="005C55C1" w:rsidP="003B7CC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NR5GC test cases 8.1.5.8.2.x</w:t>
            </w:r>
            <w:r>
              <w:fldChar w:fldCharType="end"/>
            </w:r>
          </w:p>
        </w:tc>
      </w:tr>
      <w:tr w:rsidR="005C55C1" w:rsidTr="003B7CCB">
        <w:tc>
          <w:tcPr>
            <w:tcW w:w="1843" w:type="dxa"/>
            <w:tcBorders>
              <w:left w:val="single" w:sz="4" w:space="0" w:color="auto"/>
            </w:tcBorders>
          </w:tcPr>
          <w:p w:rsidR="005C55C1" w:rsidRDefault="005C55C1" w:rsidP="003B7C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C55C1" w:rsidRDefault="005C55C1" w:rsidP="003B7C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55C1" w:rsidTr="003B7CCB">
        <w:tc>
          <w:tcPr>
            <w:tcW w:w="1843" w:type="dxa"/>
            <w:tcBorders>
              <w:left w:val="single" w:sz="4" w:space="0" w:color="auto"/>
            </w:tcBorders>
          </w:tcPr>
          <w:p w:rsidR="005C55C1" w:rsidRDefault="005C55C1" w:rsidP="003B7C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C55C1" w:rsidRDefault="005C55C1" w:rsidP="003B7CC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5C55C1" w:rsidTr="003B7CCB">
        <w:tc>
          <w:tcPr>
            <w:tcW w:w="1843" w:type="dxa"/>
            <w:tcBorders>
              <w:left w:val="single" w:sz="4" w:space="0" w:color="auto"/>
            </w:tcBorders>
          </w:tcPr>
          <w:p w:rsidR="005C55C1" w:rsidRDefault="005C55C1" w:rsidP="003B7C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C55C1" w:rsidRDefault="005C55C1" w:rsidP="003B7CCB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5C55C1" w:rsidTr="003B7CCB">
        <w:tc>
          <w:tcPr>
            <w:tcW w:w="1843" w:type="dxa"/>
            <w:tcBorders>
              <w:left w:val="single" w:sz="4" w:space="0" w:color="auto"/>
            </w:tcBorders>
          </w:tcPr>
          <w:p w:rsidR="005C55C1" w:rsidRDefault="005C55C1" w:rsidP="003B7C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C55C1" w:rsidRDefault="005C55C1" w:rsidP="003B7C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55C1" w:rsidTr="003B7CCB">
        <w:tc>
          <w:tcPr>
            <w:tcW w:w="1843" w:type="dxa"/>
            <w:tcBorders>
              <w:left w:val="single" w:sz="4" w:space="0" w:color="auto"/>
            </w:tcBorders>
          </w:tcPr>
          <w:p w:rsidR="005C55C1" w:rsidRDefault="005C55C1" w:rsidP="003B7C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5C55C1" w:rsidRDefault="005C55C1" w:rsidP="003B7CC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5C55C1" w:rsidRDefault="005C55C1" w:rsidP="003B7CC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C55C1" w:rsidRDefault="005C55C1" w:rsidP="003B7CC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C55C1" w:rsidRDefault="005C55C1" w:rsidP="003B7CC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2022-06-28</w:t>
            </w:r>
            <w:r>
              <w:rPr>
                <w:noProof/>
              </w:rPr>
              <w:fldChar w:fldCharType="end"/>
            </w:r>
          </w:p>
        </w:tc>
      </w:tr>
      <w:tr w:rsidR="005C55C1" w:rsidTr="003B7CCB">
        <w:tc>
          <w:tcPr>
            <w:tcW w:w="1843" w:type="dxa"/>
            <w:tcBorders>
              <w:left w:val="single" w:sz="4" w:space="0" w:color="auto"/>
            </w:tcBorders>
          </w:tcPr>
          <w:p w:rsidR="005C55C1" w:rsidRDefault="005C55C1" w:rsidP="003B7C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5C55C1" w:rsidRDefault="005C55C1" w:rsidP="003B7C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5C55C1" w:rsidRDefault="005C55C1" w:rsidP="003B7C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5C55C1" w:rsidRDefault="005C55C1" w:rsidP="003B7C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5C55C1" w:rsidRDefault="005C55C1" w:rsidP="003B7C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55C1" w:rsidTr="003B7CC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5C55C1" w:rsidRDefault="005C55C1" w:rsidP="003B7C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5C55C1" w:rsidRDefault="005C55C1" w:rsidP="003B7CC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5C55C1" w:rsidRDefault="005C55C1" w:rsidP="003B7CC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C55C1" w:rsidRDefault="005C55C1" w:rsidP="003B7CC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C55C1" w:rsidRDefault="005C55C1" w:rsidP="003B7CC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5C55C1" w:rsidTr="003B7CC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5C55C1" w:rsidRDefault="005C55C1" w:rsidP="003B7CC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5C55C1" w:rsidRDefault="005C55C1" w:rsidP="003B7CC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5C55C1" w:rsidRDefault="005C55C1" w:rsidP="003B7CC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5C55C1" w:rsidRPr="007C2097" w:rsidRDefault="005C55C1" w:rsidP="003B7CC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5C55C1" w:rsidTr="003B7CCB">
        <w:tc>
          <w:tcPr>
            <w:tcW w:w="1843" w:type="dxa"/>
          </w:tcPr>
          <w:p w:rsidR="005C55C1" w:rsidRDefault="005C55C1" w:rsidP="003B7C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5C55C1" w:rsidRDefault="005C55C1" w:rsidP="003B7C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55C1" w:rsidTr="003B7CC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C55C1" w:rsidRDefault="005C55C1" w:rsidP="005C55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C55C1" w:rsidRDefault="005C55C1" w:rsidP="005C55C1">
            <w:pPr>
              <w:pStyle w:val="CRCoverPage"/>
              <w:spacing w:after="0"/>
            </w:pPr>
            <w:r>
              <w:t xml:space="preserve">As per </w:t>
            </w:r>
            <w:r w:rsidRPr="00C33421">
              <w:t xml:space="preserve">Table 8.1.5.8.2.1.3.3-5: </w:t>
            </w:r>
            <w:proofErr w:type="spellStart"/>
            <w:r w:rsidRPr="00C33421">
              <w:t>RRCResume</w:t>
            </w:r>
            <w:proofErr w:type="spellEnd"/>
            <w:r>
              <w:t xml:space="preserve">, the derivation path is </w:t>
            </w:r>
            <w:r w:rsidRPr="006F06C2">
              <w:t>TS 38.508-1[4],</w:t>
            </w:r>
            <w:r>
              <w:t xml:space="preserve"> </w:t>
            </w:r>
            <w:r w:rsidRPr="006F06C2">
              <w:t>Table 4.6.1-17</w:t>
            </w:r>
            <w:r>
              <w:t xml:space="preserve"> which uses Table 4.6.3-132: </w:t>
            </w:r>
            <w:proofErr w:type="spellStart"/>
            <w:r>
              <w:t>RadioBearerConfig</w:t>
            </w:r>
            <w:proofErr w:type="spellEnd"/>
            <w:r>
              <w:t xml:space="preserve">, this Table sets the </w:t>
            </w:r>
            <w:proofErr w:type="spellStart"/>
            <w:r w:rsidRPr="001B0CC1">
              <w:t>reestablishPDCP</w:t>
            </w:r>
            <w:proofErr w:type="spellEnd"/>
            <w:r>
              <w:t xml:space="preserve"> = TRUE for the DRB for the condition RESUME. As the configured DRB is in AM mode and </w:t>
            </w:r>
            <w:proofErr w:type="spellStart"/>
            <w:r w:rsidRPr="001B0CC1">
              <w:t>reestablishPDCP</w:t>
            </w:r>
            <w:proofErr w:type="spellEnd"/>
            <w:r>
              <w:t xml:space="preserve"> = TRUE, the UE would trigger a PDCP STATUS REPORT as per TS 38.323 sec 5.4.1. </w:t>
            </w:r>
          </w:p>
          <w:p w:rsidR="005C55C1" w:rsidRDefault="005C55C1" w:rsidP="005C55C1">
            <w:pPr>
              <w:pStyle w:val="CRCoverPage"/>
              <w:spacing w:after="0"/>
            </w:pPr>
          </w:p>
          <w:p w:rsidR="005C55C1" w:rsidRPr="002E008A" w:rsidRDefault="005C55C1" w:rsidP="005C55C1">
            <w:pPr>
              <w:pStyle w:val="CRCoverPage"/>
              <w:spacing w:after="0"/>
            </w:pPr>
            <w:r>
              <w:t>Since the local end configuration for configuring the DRB as part of the RRC Resume procedure is missing, the PDCP STATUS REPORT does not get handled by the SS stack.</w:t>
            </w:r>
          </w:p>
        </w:tc>
      </w:tr>
      <w:tr w:rsidR="005C55C1" w:rsidTr="003B7C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C55C1" w:rsidRDefault="005C55C1" w:rsidP="005C55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C55C1" w:rsidRPr="00CF39F2" w:rsidRDefault="005C55C1" w:rsidP="005C55C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5C55C1" w:rsidTr="003B7C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C55C1" w:rsidRDefault="005C55C1" w:rsidP="005C55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C55C1" w:rsidRPr="006316B2" w:rsidRDefault="005C55C1" w:rsidP="005C55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Introduced local end configuration for the DRB.</w:t>
            </w:r>
          </w:p>
        </w:tc>
      </w:tr>
      <w:tr w:rsidR="005C55C1" w:rsidTr="003B7C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C55C1" w:rsidRDefault="005C55C1" w:rsidP="005C55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C55C1" w:rsidRPr="00CF39F2" w:rsidRDefault="005C55C1" w:rsidP="005C55C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5C55C1" w:rsidTr="003B7CC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C55C1" w:rsidRDefault="005C55C1" w:rsidP="005C55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C55C1" w:rsidRPr="00CF39F2" w:rsidRDefault="005C55C1" w:rsidP="005C55C1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>A Conformant UE shall fail these testcases.</w:t>
            </w:r>
          </w:p>
        </w:tc>
      </w:tr>
      <w:tr w:rsidR="005C55C1" w:rsidTr="003B7CCB">
        <w:tc>
          <w:tcPr>
            <w:tcW w:w="2694" w:type="dxa"/>
            <w:gridSpan w:val="2"/>
          </w:tcPr>
          <w:p w:rsidR="005C55C1" w:rsidRDefault="005C55C1" w:rsidP="005C55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5C55C1" w:rsidRDefault="005C55C1" w:rsidP="005C55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55C1" w:rsidTr="003B7CC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C55C1" w:rsidRDefault="005C55C1" w:rsidP="005C55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C55C1" w:rsidRDefault="005C55C1" w:rsidP="005C55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8.1.5.8.2.1</w:t>
            </w:r>
            <w:r>
              <w:rPr>
                <w:noProof/>
              </w:rPr>
              <w:t>.</w:t>
            </w:r>
            <w:r>
              <w:rPr>
                <w:noProof/>
              </w:rPr>
              <w:t>NR5GC, 8.1.5.8.2.2</w:t>
            </w:r>
            <w:r>
              <w:rPr>
                <w:noProof/>
              </w:rPr>
              <w:t>.</w:t>
            </w:r>
            <w:r>
              <w:rPr>
                <w:noProof/>
              </w:rPr>
              <w:t>NR5GC, 8.1.5.8.2.3</w:t>
            </w:r>
            <w:r>
              <w:rPr>
                <w:noProof/>
              </w:rPr>
              <w:t>.</w:t>
            </w:r>
            <w:r>
              <w:rPr>
                <w:noProof/>
              </w:rPr>
              <w:t>NR5GC</w:t>
            </w:r>
          </w:p>
        </w:tc>
      </w:tr>
      <w:tr w:rsidR="005C55C1" w:rsidTr="003B7C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C55C1" w:rsidRDefault="005C55C1" w:rsidP="005C55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C55C1" w:rsidRDefault="005C55C1" w:rsidP="005C55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55C1" w:rsidTr="003B7C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C55C1" w:rsidRDefault="005C55C1" w:rsidP="005C55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55C1" w:rsidRDefault="005C55C1" w:rsidP="005C55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5C55C1" w:rsidRDefault="005C55C1" w:rsidP="005C55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5C55C1" w:rsidRDefault="005C55C1" w:rsidP="005C55C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5C55C1" w:rsidRDefault="005C55C1" w:rsidP="005C55C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C55C1" w:rsidTr="003B7C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C55C1" w:rsidRDefault="005C55C1" w:rsidP="005C55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C55C1" w:rsidRDefault="005C55C1" w:rsidP="005C55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C55C1" w:rsidRDefault="005C55C1" w:rsidP="005C55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5C55C1" w:rsidRDefault="005C55C1" w:rsidP="005C55C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C55C1" w:rsidRDefault="005C55C1" w:rsidP="005C55C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C55C1" w:rsidTr="003B7C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C55C1" w:rsidRDefault="005C55C1" w:rsidP="005C55C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C55C1" w:rsidRDefault="005C55C1" w:rsidP="005C55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C55C1" w:rsidRDefault="005C55C1" w:rsidP="005C55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5C55C1" w:rsidRDefault="005C55C1" w:rsidP="005C55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C55C1" w:rsidRDefault="005C55C1" w:rsidP="005C55C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C55C1" w:rsidTr="003B7C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C55C1" w:rsidRDefault="005C55C1" w:rsidP="005C55C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C55C1" w:rsidRDefault="005C55C1" w:rsidP="005C55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C55C1" w:rsidRDefault="005C55C1" w:rsidP="005C55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5C55C1" w:rsidRDefault="005C55C1" w:rsidP="005C55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C55C1" w:rsidRDefault="005C55C1" w:rsidP="005C55C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C55C1" w:rsidTr="003B7C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C55C1" w:rsidRDefault="005C55C1" w:rsidP="005C55C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C55C1" w:rsidRDefault="005C55C1" w:rsidP="005C55C1">
            <w:pPr>
              <w:pStyle w:val="CRCoverPage"/>
              <w:spacing w:after="0"/>
              <w:rPr>
                <w:noProof/>
              </w:rPr>
            </w:pPr>
          </w:p>
        </w:tc>
      </w:tr>
      <w:tr w:rsidR="005C55C1" w:rsidTr="003B7CC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C55C1" w:rsidRDefault="005C55C1" w:rsidP="005C55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C55C1" w:rsidRDefault="005C55C1" w:rsidP="005C55C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C55C1" w:rsidRPr="008863B9" w:rsidTr="003B7CC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C55C1" w:rsidRPr="008863B9" w:rsidRDefault="005C55C1" w:rsidP="005C55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5C55C1" w:rsidRPr="008863B9" w:rsidRDefault="005C55C1" w:rsidP="005C55C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C55C1" w:rsidTr="003B7CC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55C1" w:rsidRDefault="005C55C1" w:rsidP="005C55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C55C1" w:rsidRDefault="005C55C1" w:rsidP="005C55C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5C55C1" w:rsidRDefault="005C55C1" w:rsidP="005C55C1">
      <w:pPr>
        <w:pStyle w:val="CRCoverPage"/>
        <w:spacing w:after="0"/>
        <w:rPr>
          <w:noProof/>
          <w:sz w:val="8"/>
          <w:szCs w:val="8"/>
        </w:rPr>
      </w:pPr>
    </w:p>
    <w:p w:rsidR="005C55C1" w:rsidRDefault="005C55C1" w:rsidP="005C55C1">
      <w:pPr>
        <w:rPr>
          <w:noProof/>
        </w:rPr>
      </w:pPr>
    </w:p>
    <w:p w:rsidR="005E3FFA" w:rsidRDefault="005E3FFA" w:rsidP="005E3FFA">
      <w:pPr>
        <w:rPr>
          <w:noProof/>
        </w:rPr>
      </w:pPr>
    </w:p>
    <w:p w:rsidR="009418D9" w:rsidRDefault="009418D9" w:rsidP="009418D9">
      <w:pPr>
        <w:rPr>
          <w:noProof/>
        </w:rPr>
        <w:sectPr w:rsidR="009418D9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478EE" w:rsidRDefault="009478EE" w:rsidP="009478EE">
      <w:pPr>
        <w:rPr>
          <w:noProof/>
        </w:rPr>
      </w:pPr>
    </w:p>
    <w:p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07318490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1"/>
    </w:p>
    <w:p w:rsidR="005C55C1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bookmarkStart w:id="2" w:name="_GoBack"/>
      <w:bookmarkEnd w:id="2"/>
      <w:r w:rsidR="005C55C1" w:rsidRPr="006812F9">
        <w:rPr>
          <w:rFonts w:ascii="Arial" w:hAnsi="Arial" w:cs="Arial"/>
          <w:iCs/>
        </w:rPr>
        <w:t>Table of Contents</w:t>
      </w:r>
      <w:r w:rsidR="005C55C1">
        <w:tab/>
      </w:r>
      <w:r w:rsidR="005C55C1">
        <w:fldChar w:fldCharType="begin"/>
      </w:r>
      <w:r w:rsidR="005C55C1">
        <w:instrText xml:space="preserve"> PAGEREF _Toc107318490 \h </w:instrText>
      </w:r>
      <w:r w:rsidR="005C55C1">
        <w:fldChar w:fldCharType="separate"/>
      </w:r>
      <w:r w:rsidR="005C55C1">
        <w:t>2</w:t>
      </w:r>
      <w:r w:rsidR="005C55C1">
        <w:fldChar w:fldCharType="end"/>
      </w:r>
    </w:p>
    <w:p w:rsidR="005C55C1" w:rsidRDefault="005C55C1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6812F9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6812F9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_Toc107318491 \h </w:instrText>
      </w:r>
      <w:r>
        <w:fldChar w:fldCharType="separate"/>
      </w:r>
      <w:r>
        <w:t>2</w:t>
      </w:r>
      <w:r>
        <w:fldChar w:fldCharType="end"/>
      </w:r>
    </w:p>
    <w:p w:rsidR="005C55C1" w:rsidRDefault="005C55C1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6812F9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6812F9">
        <w:rPr>
          <w:b/>
        </w:rPr>
        <w:t xml:space="preserve">Corrections required </w:t>
      </w:r>
      <w:r>
        <w:t>for NR5GC test cases 8.1.5.8.2.x</w:t>
      </w:r>
      <w:r>
        <w:tab/>
      </w:r>
      <w:r>
        <w:fldChar w:fldCharType="begin"/>
      </w:r>
      <w:r>
        <w:instrText xml:space="preserve"> PAGEREF _Toc107318492 \h </w:instrText>
      </w:r>
      <w:r>
        <w:fldChar w:fldCharType="separate"/>
      </w:r>
      <w:r>
        <w:t>2</w:t>
      </w:r>
      <w:r>
        <w:fldChar w:fldCharType="end"/>
      </w:r>
    </w:p>
    <w:p w:rsidR="005C55C1" w:rsidRDefault="005C55C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812F9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812F9">
        <w:rPr>
          <w:rFonts w:cs="Arial"/>
          <w:b/>
          <w:color w:val="000000"/>
          <w:lang w:eastAsia="en-GB"/>
        </w:rPr>
        <w:t xml:space="preserve">Correction to </w:t>
      </w:r>
      <w:r w:rsidRPr="006812F9">
        <w:rPr>
          <w:rFonts w:cs="Arial"/>
          <w:lang w:eastAsia="en-GB"/>
        </w:rPr>
        <w:t>f_TC_8_1_5_8_2_X_NR5GC_TestBody</w:t>
      </w:r>
      <w:r>
        <w:tab/>
      </w:r>
      <w:r>
        <w:fldChar w:fldCharType="begin"/>
      </w:r>
      <w:r>
        <w:instrText xml:space="preserve"> PAGEREF _Toc107318493 \h </w:instrText>
      </w:r>
      <w:r>
        <w:fldChar w:fldCharType="separate"/>
      </w:r>
      <w:r>
        <w:t>2</w:t>
      </w:r>
      <w:r>
        <w:fldChar w:fldCharType="end"/>
      </w:r>
    </w:p>
    <w:p w:rsidR="007A73E5" w:rsidRDefault="007A73E5" w:rsidP="007A73E5">
      <w:pPr>
        <w:rPr>
          <w:rFonts w:cs="Arial"/>
          <w:noProof/>
        </w:rPr>
      </w:pPr>
      <w:r>
        <w:rPr>
          <w:rFonts w:cs="Arial"/>
          <w:noProof/>
        </w:rPr>
        <w:fldChar w:fldCharType="end"/>
      </w:r>
    </w:p>
    <w:p w:rsidR="005C55C1" w:rsidRDefault="005C55C1" w:rsidP="005C55C1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101884688"/>
      <w:bookmarkStart w:id="5" w:name="_Toc106347389"/>
      <w:bookmarkStart w:id="6" w:name="_Toc106348108"/>
      <w:bookmarkStart w:id="7" w:name="_Toc106353536"/>
      <w:bookmarkStart w:id="8" w:name="_Toc107232973"/>
      <w:bookmarkStart w:id="9" w:name="_Toc107233704"/>
      <w:bookmarkStart w:id="10" w:name="_Toc107260461"/>
      <w:bookmarkStart w:id="11" w:name="_Toc107318491"/>
      <w:r>
        <w:rPr>
          <w:b/>
          <w:lang w:eastAsia="ja-JP"/>
        </w:rPr>
        <w:t>Overview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:rsidR="005C55C1" w:rsidRDefault="005C55C1" w:rsidP="005C55C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iwd-TTCN3-B2020-09_D2</w:t>
      </w:r>
      <w:r>
        <w:rPr>
          <w:rFonts w:cs="Arial"/>
        </w:rPr>
        <w:t>2</w:t>
      </w:r>
      <w:r w:rsidRPr="00AF72A9">
        <w:rPr>
          <w:rFonts w:cs="Arial"/>
        </w:rPr>
        <w:t>wk</w:t>
      </w:r>
      <w:r>
        <w:rPr>
          <w:rFonts w:cs="Arial"/>
        </w:rPr>
        <w:t>23 related to the title of this CR</w:t>
      </w:r>
      <w:r>
        <w:rPr>
          <w:rFonts w:cs="Arial"/>
          <w:lang w:eastAsia="ja-JP"/>
        </w:rPr>
        <w:t xml:space="preserve">. </w:t>
      </w:r>
    </w:p>
    <w:p w:rsidR="005C55C1" w:rsidRDefault="005C55C1" w:rsidP="005C55C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:rsidR="005C55C1" w:rsidRDefault="005C55C1" w:rsidP="005C55C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18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p w:rsidR="005C55C1" w:rsidRDefault="005C55C1" w:rsidP="007A73E5">
      <w:pPr>
        <w:rPr>
          <w:b/>
          <w:sz w:val="24"/>
          <w:lang w:eastAsia="ja-JP"/>
        </w:rPr>
      </w:pPr>
    </w:p>
    <w:p w:rsidR="007A73E5" w:rsidRPr="0074149F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2" w:name="_Toc122434488"/>
      <w:bookmarkStart w:id="13" w:name="_Toc295288959"/>
      <w:bookmarkStart w:id="14" w:name="_Toc107318492"/>
      <w:r w:rsidRPr="00854C55">
        <w:rPr>
          <w:b/>
        </w:rPr>
        <w:t xml:space="preserve">Corrections </w:t>
      </w:r>
      <w:r w:rsidRPr="0074149F">
        <w:rPr>
          <w:b/>
        </w:rPr>
        <w:t>required</w:t>
      </w:r>
      <w:bookmarkEnd w:id="12"/>
      <w:bookmarkEnd w:id="13"/>
      <w:r w:rsidR="00460215" w:rsidRPr="0074149F">
        <w:rPr>
          <w:b/>
        </w:rPr>
        <w:t xml:space="preserve"> </w:t>
      </w:r>
      <w:r w:rsidR="0074149F" w:rsidRPr="0074149F">
        <w:rPr>
          <w:noProof/>
        </w:rPr>
        <w:t xml:space="preserve">for </w:t>
      </w:r>
      <w:r w:rsidR="00E45256">
        <w:rPr>
          <w:noProof/>
        </w:rPr>
        <w:t xml:space="preserve">NR5GC </w:t>
      </w:r>
      <w:r w:rsidR="0074149F" w:rsidRPr="0074149F">
        <w:rPr>
          <w:noProof/>
        </w:rPr>
        <w:t>test case</w:t>
      </w:r>
      <w:r w:rsidR="00E45256">
        <w:rPr>
          <w:noProof/>
        </w:rPr>
        <w:t>s</w:t>
      </w:r>
      <w:r w:rsidR="0074149F" w:rsidRPr="0074149F">
        <w:rPr>
          <w:noProof/>
        </w:rPr>
        <w:t xml:space="preserve"> </w:t>
      </w:r>
      <w:r w:rsidR="00E45256">
        <w:rPr>
          <w:noProof/>
        </w:rPr>
        <w:t>8.1.5.8.2.x</w:t>
      </w:r>
      <w:bookmarkEnd w:id="14"/>
    </w:p>
    <w:p w:rsidR="004D6DF7" w:rsidRDefault="004D6DF7" w:rsidP="004D6DF7">
      <w:pPr>
        <w:pStyle w:val="Heading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15" w:name="_Toc107318493"/>
      <w:r w:rsidRPr="00B52828">
        <w:rPr>
          <w:rFonts w:cs="Arial"/>
          <w:b/>
          <w:color w:val="000000"/>
          <w:lang w:eastAsia="en-GB"/>
        </w:rPr>
        <w:t xml:space="preserve">Correction to </w:t>
      </w:r>
      <w:r w:rsidRPr="0043377E">
        <w:rPr>
          <w:rFonts w:cs="Arial"/>
          <w:lang w:eastAsia="en-GB"/>
        </w:rPr>
        <w:t>f_TC_</w:t>
      </w:r>
      <w:r w:rsidR="004F247B">
        <w:rPr>
          <w:rFonts w:cs="Arial"/>
          <w:lang w:eastAsia="en-GB"/>
        </w:rPr>
        <w:t>8</w:t>
      </w:r>
      <w:r w:rsidRPr="0043377E">
        <w:rPr>
          <w:rFonts w:cs="Arial"/>
          <w:lang w:eastAsia="en-GB"/>
        </w:rPr>
        <w:t>_1_</w:t>
      </w:r>
      <w:r w:rsidR="004F247B">
        <w:rPr>
          <w:rFonts w:cs="Arial"/>
          <w:lang w:eastAsia="en-GB"/>
        </w:rPr>
        <w:t>5</w:t>
      </w:r>
      <w:r w:rsidRPr="0043377E">
        <w:rPr>
          <w:rFonts w:cs="Arial"/>
          <w:lang w:eastAsia="en-GB"/>
        </w:rPr>
        <w:t>_</w:t>
      </w:r>
      <w:r w:rsidR="004F247B">
        <w:rPr>
          <w:rFonts w:cs="Arial"/>
          <w:lang w:eastAsia="en-GB"/>
        </w:rPr>
        <w:t>8</w:t>
      </w:r>
      <w:r w:rsidRPr="0043377E">
        <w:rPr>
          <w:rFonts w:cs="Arial"/>
          <w:lang w:eastAsia="en-GB"/>
        </w:rPr>
        <w:t>_</w:t>
      </w:r>
      <w:r w:rsidR="004F247B">
        <w:rPr>
          <w:rFonts w:cs="Arial"/>
          <w:lang w:eastAsia="en-GB"/>
        </w:rPr>
        <w:t>2</w:t>
      </w:r>
      <w:r w:rsidRPr="0043377E">
        <w:rPr>
          <w:rFonts w:cs="Arial"/>
          <w:lang w:eastAsia="en-GB"/>
        </w:rPr>
        <w:t>_</w:t>
      </w:r>
      <w:r w:rsidR="004F247B">
        <w:rPr>
          <w:rFonts w:cs="Arial"/>
          <w:lang w:eastAsia="en-GB"/>
        </w:rPr>
        <w:t>X_</w:t>
      </w:r>
      <w:r w:rsidR="004D70C0">
        <w:rPr>
          <w:rFonts w:cs="Arial"/>
          <w:lang w:eastAsia="en-GB"/>
        </w:rPr>
        <w:t>NR5GC</w:t>
      </w:r>
      <w:r w:rsidR="004F247B">
        <w:rPr>
          <w:rFonts w:cs="Arial"/>
          <w:lang w:eastAsia="en-GB"/>
        </w:rPr>
        <w:t>_TestBody</w:t>
      </w:r>
      <w:bookmarkEnd w:id="15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4D6DF7" w:rsidTr="005148E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DF7" w:rsidRDefault="004D6DF7" w:rsidP="005148E9">
            <w:pPr>
              <w:spacing w:before="40" w:after="40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proofErr w:type="spellEnd"/>
            <w:r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DF7" w:rsidRPr="00CC39F9" w:rsidRDefault="004D6DF7" w:rsidP="005148E9">
            <w:pPr>
              <w:rPr>
                <w:rFonts w:ascii="Arial" w:hAnsi="Arial" w:cs="Arial"/>
                <w:lang w:eastAsia="en-GB"/>
              </w:rPr>
            </w:pPr>
            <w:r w:rsidRPr="0043377E">
              <w:rPr>
                <w:rFonts w:ascii="Arial" w:hAnsi="Arial" w:cs="Arial"/>
                <w:lang w:eastAsia="en-GB"/>
              </w:rPr>
              <w:t>f_TC_</w:t>
            </w:r>
            <w:r w:rsidR="004F247B">
              <w:rPr>
                <w:rFonts w:ascii="Arial" w:hAnsi="Arial" w:cs="Arial"/>
                <w:lang w:eastAsia="en-GB"/>
              </w:rPr>
              <w:t>8_1</w:t>
            </w:r>
            <w:r w:rsidRPr="0043377E">
              <w:rPr>
                <w:rFonts w:ascii="Arial" w:hAnsi="Arial" w:cs="Arial"/>
                <w:lang w:eastAsia="en-GB"/>
              </w:rPr>
              <w:t>_</w:t>
            </w:r>
            <w:r w:rsidR="004F247B">
              <w:rPr>
                <w:rFonts w:ascii="Arial" w:hAnsi="Arial" w:cs="Arial"/>
                <w:lang w:eastAsia="en-GB"/>
              </w:rPr>
              <w:t>5</w:t>
            </w:r>
            <w:r w:rsidRPr="0043377E">
              <w:rPr>
                <w:rFonts w:ascii="Arial" w:hAnsi="Arial" w:cs="Arial"/>
                <w:lang w:eastAsia="en-GB"/>
              </w:rPr>
              <w:t>_</w:t>
            </w:r>
            <w:r w:rsidR="004F247B">
              <w:rPr>
                <w:rFonts w:ascii="Arial" w:hAnsi="Arial" w:cs="Arial"/>
                <w:lang w:eastAsia="en-GB"/>
              </w:rPr>
              <w:t>8_2_x</w:t>
            </w:r>
            <w:r w:rsidRPr="0043377E">
              <w:rPr>
                <w:rFonts w:ascii="Arial" w:hAnsi="Arial" w:cs="Arial"/>
                <w:lang w:eastAsia="en-GB"/>
              </w:rPr>
              <w:t>_</w:t>
            </w:r>
            <w:r w:rsidR="004D70C0">
              <w:rPr>
                <w:rFonts w:ascii="Arial" w:hAnsi="Arial" w:cs="Arial"/>
                <w:lang w:eastAsia="en-GB"/>
              </w:rPr>
              <w:t>NR5GC</w:t>
            </w:r>
            <w:r w:rsidR="004F247B">
              <w:rPr>
                <w:rFonts w:ascii="Arial" w:hAnsi="Arial" w:cs="Arial"/>
                <w:lang w:eastAsia="en-GB"/>
              </w:rPr>
              <w:t>_TestBody</w:t>
            </w:r>
          </w:p>
        </w:tc>
      </w:tr>
      <w:tr w:rsidR="004D6DF7" w:rsidTr="005148E9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DF7" w:rsidRDefault="004D6DF7" w:rsidP="005148E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421" w:rsidRDefault="00C33421" w:rsidP="00C33421">
            <w:pPr>
              <w:pStyle w:val="CRCoverPage"/>
              <w:spacing w:after="0"/>
            </w:pPr>
            <w:r>
              <w:t xml:space="preserve">As per </w:t>
            </w:r>
            <w:r w:rsidRPr="00C33421">
              <w:t xml:space="preserve">Table 8.1.5.8.2.1.3.3-5: </w:t>
            </w:r>
            <w:proofErr w:type="spellStart"/>
            <w:r w:rsidRPr="00C33421">
              <w:t>RRCResume</w:t>
            </w:r>
            <w:proofErr w:type="spellEnd"/>
            <w:r>
              <w:t xml:space="preserve">, the derivation path is </w:t>
            </w:r>
            <w:r w:rsidRPr="006F06C2">
              <w:t>TS 38.508-1[4</w:t>
            </w:r>
            <w:proofErr w:type="gramStart"/>
            <w:r w:rsidRPr="006F06C2">
              <w:t>],Table</w:t>
            </w:r>
            <w:proofErr w:type="gramEnd"/>
            <w:r w:rsidRPr="006F06C2">
              <w:t xml:space="preserve"> 4.6.1-17</w:t>
            </w:r>
            <w:r>
              <w:t xml:space="preserve"> which uses Table 4.6.3-132: </w:t>
            </w:r>
            <w:proofErr w:type="spellStart"/>
            <w:r>
              <w:t>RadioBearerConfig</w:t>
            </w:r>
            <w:proofErr w:type="spellEnd"/>
            <w:r>
              <w:t xml:space="preserve">, this Table sets the </w:t>
            </w:r>
            <w:proofErr w:type="spellStart"/>
            <w:r w:rsidRPr="001B0CC1">
              <w:t>reestablishPDCP</w:t>
            </w:r>
            <w:proofErr w:type="spellEnd"/>
            <w:r>
              <w:t xml:space="preserve"> = TRUE for the DRB for the condition RESUME. As the configured DRB is in AM mode and </w:t>
            </w:r>
            <w:proofErr w:type="spellStart"/>
            <w:r w:rsidRPr="001B0CC1">
              <w:t>reestablishPDCP</w:t>
            </w:r>
            <w:proofErr w:type="spellEnd"/>
            <w:r>
              <w:t xml:space="preserve"> = TRUE, the UE would trigger a PDCP STATUS REPORT as per TS 38.323 sec 5.4.1. </w:t>
            </w:r>
          </w:p>
          <w:p w:rsidR="00C33421" w:rsidRDefault="00C33421" w:rsidP="00C33421">
            <w:pPr>
              <w:pStyle w:val="CRCoverPage"/>
              <w:spacing w:after="0"/>
            </w:pPr>
          </w:p>
          <w:p w:rsidR="004D70C0" w:rsidRPr="009B0B50" w:rsidRDefault="00C33421" w:rsidP="00C33421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t>Since the local end configuration for configuring the DRB as part of the RRC Resume procedure is missing, the PDCP STATUS REPORT does not get handled by the SS stack.</w:t>
            </w:r>
          </w:p>
        </w:tc>
      </w:tr>
      <w:tr w:rsidR="004D6DF7" w:rsidTr="005148E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DF7" w:rsidRDefault="004D6DF7" w:rsidP="005148E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B1F" w:rsidRPr="00C06B83" w:rsidRDefault="00C33421" w:rsidP="00AB4D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Introduced local end configuration for the DRB</w:t>
            </w:r>
          </w:p>
        </w:tc>
      </w:tr>
      <w:tr w:rsidR="004D6DF7" w:rsidTr="005148E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DF7" w:rsidRDefault="004D6DF7" w:rsidP="005148E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DF7" w:rsidRPr="00CC39F9" w:rsidRDefault="004F247B" w:rsidP="005148E9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RRC_Others_CA</w:t>
            </w:r>
            <w:r w:rsidR="004D6DF7">
              <w:rPr>
                <w:rFonts w:ascii="Arial" w:hAnsi="Arial" w:cs="Arial"/>
                <w:lang w:eastAsia="en-GB"/>
              </w:rPr>
              <w:t>_NR</w:t>
            </w:r>
            <w:r w:rsidR="004D70C0">
              <w:rPr>
                <w:rFonts w:ascii="Arial" w:hAnsi="Arial" w:cs="Arial"/>
                <w:lang w:eastAsia="en-GB"/>
              </w:rPr>
              <w:t>5GC</w:t>
            </w:r>
          </w:p>
        </w:tc>
      </w:tr>
      <w:tr w:rsidR="004D6DF7" w:rsidTr="005148E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DF7" w:rsidRDefault="004D6DF7" w:rsidP="005148E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DF7" w:rsidRDefault="004D6DF7" w:rsidP="005148E9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4D6DF7" w:rsidRDefault="004D6DF7" w:rsidP="004D6DF7">
      <w:pPr>
        <w:spacing w:after="0"/>
        <w:rPr>
          <w:rFonts w:ascii="Arial" w:hAnsi="Arial"/>
          <w:b/>
          <w:lang w:eastAsia="en-GB"/>
        </w:rPr>
      </w:pPr>
    </w:p>
    <w:p w:rsidR="004D6DF7" w:rsidRDefault="004D6DF7" w:rsidP="004D6DF7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D6DF7" w:rsidRPr="00CD057D" w:rsidTr="005148E9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47B" w:rsidRPr="004F247B" w:rsidRDefault="004F247B" w:rsidP="004F24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F247B">
              <w:rPr>
                <w:rFonts w:ascii="Courier New" w:hAnsi="Courier New" w:cs="Courier New"/>
                <w:color w:val="000000"/>
                <w:lang w:eastAsia="de-DE"/>
              </w:rPr>
              <w:t>function f_TC_8_1_5_8_2_x_NR5GC_</w:t>
            </w:r>
            <w:proofErr w:type="gramStart"/>
            <w:r w:rsidRPr="004F247B">
              <w:rPr>
                <w:rFonts w:ascii="Courier New" w:hAnsi="Courier New" w:cs="Courier New"/>
                <w:color w:val="000000"/>
                <w:lang w:eastAsia="de-DE"/>
              </w:rPr>
              <w:t>TestBody(</w:t>
            </w:r>
            <w:proofErr w:type="spellStart"/>
            <w:proofErr w:type="gramEnd"/>
            <w:r w:rsidRPr="004F247B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4F247B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  <w:proofErr w:type="spellStart"/>
            <w:r w:rsidRPr="004F247B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4F247B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4F247B" w:rsidRPr="004F247B" w:rsidRDefault="004F247B" w:rsidP="004F24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F247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</w:t>
            </w:r>
            <w:proofErr w:type="spellStart"/>
            <w:r w:rsidRPr="004F247B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4F247B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  <w:proofErr w:type="spellStart"/>
            <w:r w:rsidRPr="004F247B">
              <w:rPr>
                <w:rFonts w:ascii="Courier New" w:hAnsi="Courier New" w:cs="Courier New"/>
                <w:color w:val="000000"/>
                <w:lang w:eastAsia="de-DE"/>
              </w:rPr>
              <w:t>p_SCell</w:t>
            </w:r>
            <w:proofErr w:type="spellEnd"/>
            <w:r w:rsidRPr="004F247B">
              <w:rPr>
                <w:rFonts w:ascii="Courier New" w:hAnsi="Courier New" w:cs="Courier New"/>
                <w:color w:val="000000"/>
                <w:lang w:eastAsia="de-DE"/>
              </w:rPr>
              <w:t>) runs on NR5GC_PTC</w:t>
            </w:r>
          </w:p>
          <w:p w:rsidR="004D70C0" w:rsidRDefault="004F247B" w:rsidP="004F24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F247B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:rsidR="004F247B" w:rsidRDefault="004F247B" w:rsidP="004F24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C33421" w:rsidRPr="00C33421" w:rsidRDefault="004F247B" w:rsidP="00C334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="00C33421" w:rsidRPr="00C33421">
              <w:rPr>
                <w:rFonts w:ascii="Courier New" w:hAnsi="Courier New" w:cs="Courier New"/>
                <w:color w:val="000000"/>
                <w:lang w:eastAsia="de-DE"/>
              </w:rPr>
              <w:t xml:space="preserve">var template(value) </w:t>
            </w:r>
            <w:proofErr w:type="spellStart"/>
            <w:r w:rsidR="00C33421" w:rsidRPr="00C33421">
              <w:rPr>
                <w:rFonts w:ascii="Courier New" w:hAnsi="Courier New" w:cs="Courier New"/>
                <w:color w:val="000000"/>
                <w:lang w:eastAsia="de-DE"/>
              </w:rPr>
              <w:t>CellGroupConfig</w:t>
            </w:r>
            <w:proofErr w:type="spellEnd"/>
            <w:r w:rsidR="00C33421" w:rsidRPr="00C33421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="00C33421" w:rsidRPr="00C33421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="00C33421" w:rsidRPr="00C33421">
              <w:rPr>
                <w:rFonts w:ascii="Courier New" w:hAnsi="Courier New" w:cs="Courier New"/>
                <w:color w:val="000000"/>
                <w:lang w:eastAsia="de-DE"/>
              </w:rPr>
              <w:t>SCGConfigCA</w:t>
            </w:r>
            <w:proofErr w:type="spellEnd"/>
            <w:r w:rsidR="00C33421" w:rsidRPr="00C33421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="00C33421" w:rsidRPr="00C33421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="00C33421" w:rsidRPr="00C33421">
              <w:rPr>
                <w:rFonts w:ascii="Courier New" w:hAnsi="Courier New" w:cs="Courier New"/>
                <w:color w:val="000000"/>
                <w:lang w:eastAsia="de-DE"/>
              </w:rPr>
              <w:t>f_NR_GetSCGConfig_SCellAdd</w:t>
            </w:r>
            <w:proofErr w:type="spellEnd"/>
            <w:r w:rsidR="00C33421" w:rsidRPr="00C3342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="00C33421" w:rsidRPr="00C33421">
              <w:rPr>
                <w:rFonts w:ascii="Courier New" w:hAnsi="Courier New" w:cs="Courier New"/>
                <w:color w:val="000000"/>
                <w:lang w:eastAsia="de-DE"/>
              </w:rPr>
              <w:t>p_SCell</w:t>
            </w:r>
            <w:proofErr w:type="spellEnd"/>
            <w:r w:rsidR="00C33421" w:rsidRPr="00C33421">
              <w:rPr>
                <w:rFonts w:ascii="Courier New" w:hAnsi="Courier New" w:cs="Courier New"/>
                <w:color w:val="000000"/>
                <w:lang w:eastAsia="de-DE"/>
              </w:rPr>
              <w:t>, tsc_SCellIndex_1);</w:t>
            </w:r>
          </w:p>
          <w:p w:rsidR="00C33421" w:rsidRPr="00C33421" w:rsidRDefault="00C33421" w:rsidP="00C334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33421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template(value) </w:t>
            </w:r>
            <w:proofErr w:type="spellStart"/>
            <w:r w:rsidRPr="00C33421">
              <w:rPr>
                <w:rFonts w:ascii="Courier New" w:hAnsi="Courier New" w:cs="Courier New"/>
                <w:color w:val="000000"/>
                <w:lang w:eastAsia="de-DE"/>
              </w:rPr>
              <w:t>CellGroupConfig</w:t>
            </w:r>
            <w:proofErr w:type="spellEnd"/>
            <w:r w:rsidRPr="00C33421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33421">
              <w:rPr>
                <w:rFonts w:ascii="Courier New" w:hAnsi="Courier New" w:cs="Courier New"/>
                <w:color w:val="000000"/>
                <w:lang w:eastAsia="de-DE"/>
              </w:rPr>
              <w:t>v_SCGConfig</w:t>
            </w:r>
            <w:proofErr w:type="spellEnd"/>
            <w:r w:rsidRPr="00C33421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C33421" w:rsidRPr="00C33421" w:rsidRDefault="00C33421" w:rsidP="00C334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33421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RRCReconfiguration_v1530_IEs v_V1530</w:t>
            </w:r>
            <w:proofErr w:type="gramStart"/>
            <w:r w:rsidRPr="00C33421">
              <w:rPr>
                <w:rFonts w:ascii="Courier New" w:hAnsi="Courier New" w:cs="Courier New"/>
                <w:color w:val="000000"/>
                <w:lang w:eastAsia="de-DE"/>
              </w:rPr>
              <w:t>Ext :</w:t>
            </w:r>
            <w:proofErr w:type="gramEnd"/>
            <w:r w:rsidRPr="00C33421">
              <w:rPr>
                <w:rFonts w:ascii="Courier New" w:hAnsi="Courier New" w:cs="Courier New"/>
                <w:color w:val="000000"/>
                <w:lang w:eastAsia="de-DE"/>
              </w:rPr>
              <w:t>= cs_NR_RRCReconfiguration_v1530_IEs(bit2oct(encvalue(v_SCGConfigCA)));</w:t>
            </w:r>
          </w:p>
          <w:p w:rsidR="00C33421" w:rsidRPr="00C33421" w:rsidRDefault="00C33421" w:rsidP="00C334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33421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template(value) </w:t>
            </w:r>
            <w:proofErr w:type="spellStart"/>
            <w:r w:rsidRPr="00C33421">
              <w:rPr>
                <w:rFonts w:ascii="Courier New" w:hAnsi="Courier New" w:cs="Courier New"/>
                <w:color w:val="000000"/>
                <w:lang w:eastAsia="de-DE"/>
              </w:rPr>
              <w:t>RadioBearerConfig</w:t>
            </w:r>
            <w:proofErr w:type="spellEnd"/>
            <w:r w:rsidRPr="00C33421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33421">
              <w:rPr>
                <w:rFonts w:ascii="Courier New" w:hAnsi="Courier New" w:cs="Courier New"/>
                <w:color w:val="000000"/>
                <w:lang w:eastAsia="de-DE"/>
              </w:rPr>
              <w:t>v_RadioBearerConfig</w:t>
            </w:r>
            <w:proofErr w:type="spellEnd"/>
            <w:r w:rsidRPr="00C33421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C33421" w:rsidRPr="00C33421" w:rsidRDefault="00C33421" w:rsidP="00C334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33421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template(omit) </w:t>
            </w:r>
            <w:proofErr w:type="spellStart"/>
            <w:r w:rsidRPr="00C33421">
              <w:rPr>
                <w:rFonts w:ascii="Courier New" w:hAnsi="Courier New" w:cs="Courier New"/>
                <w:color w:val="000000"/>
                <w:lang w:eastAsia="de-DE"/>
              </w:rPr>
              <w:t>DRB_ToAddModList</w:t>
            </w:r>
            <w:proofErr w:type="spellEnd"/>
            <w:r w:rsidRPr="00C33421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33421">
              <w:rPr>
                <w:rFonts w:ascii="Courier New" w:hAnsi="Courier New" w:cs="Courier New"/>
                <w:color w:val="000000"/>
                <w:lang w:eastAsia="de-DE"/>
              </w:rPr>
              <w:t>v_DRB_</w:t>
            </w:r>
            <w:proofErr w:type="gramStart"/>
            <w:r w:rsidRPr="00C33421">
              <w:rPr>
                <w:rFonts w:ascii="Courier New" w:hAnsi="Courier New" w:cs="Courier New"/>
                <w:color w:val="000000"/>
                <w:lang w:eastAsia="de-DE"/>
              </w:rPr>
              <w:t>ToAddModList</w:t>
            </w:r>
            <w:proofErr w:type="spellEnd"/>
            <w:r w:rsidRPr="00C33421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C33421">
              <w:rPr>
                <w:rFonts w:ascii="Courier New" w:hAnsi="Courier New" w:cs="Courier New"/>
                <w:color w:val="000000"/>
                <w:lang w:eastAsia="de-DE"/>
              </w:rPr>
              <w:t>= omit;</w:t>
            </w:r>
          </w:p>
          <w:p w:rsidR="00C33421" w:rsidRPr="00C33421" w:rsidRDefault="00C33421" w:rsidP="00C334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C3342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33421">
              <w:rPr>
                <w:rFonts w:ascii="Courier New" w:hAnsi="Courier New" w:cs="Courier New"/>
                <w:color w:val="000000"/>
                <w:lang w:val="de-DE" w:eastAsia="de-DE"/>
              </w:rPr>
              <w:t>var</w:t>
            </w:r>
            <w:proofErr w:type="spellEnd"/>
            <w:r w:rsidRPr="00C33421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</w:t>
            </w:r>
            <w:proofErr w:type="spellStart"/>
            <w:r w:rsidRPr="00C33421">
              <w:rPr>
                <w:rFonts w:ascii="Courier New" w:hAnsi="Courier New" w:cs="Courier New"/>
                <w:color w:val="000000"/>
                <w:lang w:val="de-DE" w:eastAsia="de-DE"/>
              </w:rPr>
              <w:t>NR_DRBInfoList_Type</w:t>
            </w:r>
            <w:proofErr w:type="spellEnd"/>
            <w:r w:rsidRPr="00C33421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</w:t>
            </w:r>
            <w:proofErr w:type="spellStart"/>
            <w:r w:rsidRPr="00C33421">
              <w:rPr>
                <w:rFonts w:ascii="Courier New" w:hAnsi="Courier New" w:cs="Courier New"/>
                <w:color w:val="000000"/>
                <w:lang w:val="de-DE" w:eastAsia="de-DE"/>
              </w:rPr>
              <w:t>v_</w:t>
            </w:r>
            <w:proofErr w:type="gramStart"/>
            <w:r w:rsidRPr="00C33421">
              <w:rPr>
                <w:rFonts w:ascii="Courier New" w:hAnsi="Courier New" w:cs="Courier New"/>
                <w:color w:val="000000"/>
                <w:lang w:val="de-DE" w:eastAsia="de-DE"/>
              </w:rPr>
              <w:t>ExistingDRBs</w:t>
            </w:r>
            <w:proofErr w:type="spellEnd"/>
            <w:r w:rsidRPr="00C33421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:</w:t>
            </w:r>
            <w:proofErr w:type="gramEnd"/>
            <w:r w:rsidRPr="00C33421">
              <w:rPr>
                <w:rFonts w:ascii="Courier New" w:hAnsi="Courier New" w:cs="Courier New"/>
                <w:color w:val="000000"/>
                <w:lang w:val="de-DE" w:eastAsia="de-DE"/>
              </w:rPr>
              <w:t>= f_NR5GC_MobileInfo_GetDRBInfoList();</w:t>
            </w:r>
          </w:p>
          <w:p w:rsidR="00C33421" w:rsidRPr="00C33421" w:rsidRDefault="00C33421" w:rsidP="00C334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33421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C33421">
              <w:rPr>
                <w:rFonts w:ascii="Courier New" w:hAnsi="Courier New" w:cs="Courier New"/>
                <w:color w:val="000000"/>
                <w:lang w:eastAsia="de-DE"/>
              </w:rPr>
              <w:t xml:space="preserve">var template(value) </w:t>
            </w:r>
            <w:proofErr w:type="spellStart"/>
            <w:r w:rsidRPr="00C33421">
              <w:rPr>
                <w:rFonts w:ascii="Courier New" w:hAnsi="Courier New" w:cs="Courier New"/>
                <w:color w:val="000000"/>
                <w:lang w:eastAsia="de-DE"/>
              </w:rPr>
              <w:t>NR_RachProcedureConfig_Type</w:t>
            </w:r>
            <w:proofErr w:type="spellEnd"/>
            <w:r w:rsidRPr="00C33421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33421">
              <w:rPr>
                <w:rFonts w:ascii="Courier New" w:hAnsi="Courier New" w:cs="Courier New"/>
                <w:color w:val="000000"/>
                <w:lang w:eastAsia="de-DE"/>
              </w:rPr>
              <w:t>v_NR_</w:t>
            </w:r>
            <w:proofErr w:type="gramStart"/>
            <w:r w:rsidRPr="00C33421">
              <w:rPr>
                <w:rFonts w:ascii="Courier New" w:hAnsi="Courier New" w:cs="Courier New"/>
                <w:color w:val="000000"/>
                <w:lang w:eastAsia="de-DE"/>
              </w:rPr>
              <w:t>RachProcedureConfig</w:t>
            </w:r>
            <w:proofErr w:type="spellEnd"/>
            <w:r w:rsidRPr="00C33421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C33421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C33421">
              <w:rPr>
                <w:rFonts w:ascii="Courier New" w:hAnsi="Courier New" w:cs="Courier New"/>
                <w:color w:val="000000"/>
                <w:lang w:eastAsia="de-DE"/>
              </w:rPr>
              <w:t>f_NR_InitialiseRachProcedure</w:t>
            </w:r>
            <w:proofErr w:type="spellEnd"/>
            <w:r w:rsidRPr="00C3342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33421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C33421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C33421" w:rsidRPr="00C33421" w:rsidRDefault="00C33421" w:rsidP="00C334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33421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C33421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C33421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C33421" w:rsidRPr="00C33421" w:rsidRDefault="00C33421" w:rsidP="00C334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33421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C33421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C33421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33421">
              <w:rPr>
                <w:rFonts w:ascii="Courier New" w:hAnsi="Courier New" w:cs="Courier New"/>
                <w:color w:val="000000"/>
                <w:lang w:eastAsia="de-DE"/>
              </w:rPr>
              <w:t>v_TimingInfo</w:t>
            </w:r>
            <w:proofErr w:type="spellEnd"/>
            <w:r w:rsidRPr="00C33421">
              <w:rPr>
                <w:rFonts w:ascii="Courier New" w:hAnsi="Courier New" w:cs="Courier New"/>
                <w:color w:val="000000"/>
                <w:lang w:eastAsia="de-DE"/>
              </w:rPr>
              <w:t>; //@sic R5s210842 change 1 sic@</w:t>
            </w:r>
          </w:p>
          <w:p w:rsidR="00C33421" w:rsidRPr="004F247B" w:rsidRDefault="00C33421" w:rsidP="00C334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33421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C33421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C33421">
              <w:rPr>
                <w:rFonts w:ascii="Courier New" w:hAnsi="Courier New" w:cs="Courier New"/>
                <w:color w:val="000000"/>
                <w:lang w:eastAsia="de-DE"/>
              </w:rPr>
              <w:t xml:space="preserve"> v_TimingInfo2; //@sic R5s210842 change 1 sic@</w:t>
            </w:r>
          </w:p>
          <w:p w:rsidR="00AB4DF8" w:rsidRDefault="00C33421" w:rsidP="00AB4D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C33421" w:rsidRDefault="00C33421" w:rsidP="00AB4D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  <w:p w:rsidR="00C33421" w:rsidRDefault="00C33421" w:rsidP="00AB4D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F7232B" w:rsidRPr="00F7232B" w:rsidRDefault="00C33421" w:rsidP="00F723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="00F7232B" w:rsidRPr="00F7232B">
              <w:rPr>
                <w:rFonts w:ascii="Courier New" w:hAnsi="Courier New" w:cs="Courier New"/>
                <w:color w:val="000000"/>
                <w:lang w:eastAsia="de-DE"/>
              </w:rPr>
              <w:t>// @</w:t>
            </w:r>
            <w:proofErr w:type="spellStart"/>
            <w:r w:rsidR="00F7232B" w:rsidRPr="00F7232B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="00F7232B" w:rsidRPr="00F7232B">
              <w:rPr>
                <w:rFonts w:ascii="Courier New" w:hAnsi="Courier New" w:cs="Courier New"/>
                <w:color w:val="000000"/>
                <w:lang w:eastAsia="de-DE"/>
              </w:rPr>
              <w:t xml:space="preserve"> "Step6a4" </w:t>
            </w:r>
            <w:proofErr w:type="spellStart"/>
            <w:r w:rsidR="00F7232B" w:rsidRPr="00F7232B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="00F7232B" w:rsidRPr="00F7232B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F7232B" w:rsidRPr="00F7232B" w:rsidRDefault="00F7232B" w:rsidP="00F723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 xml:space="preserve">    // The UE transmits an </w:t>
            </w:r>
            <w:proofErr w:type="spellStart"/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>RRCResumeRequest</w:t>
            </w:r>
            <w:proofErr w:type="spellEnd"/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 xml:space="preserve"> message.</w:t>
            </w:r>
          </w:p>
          <w:p w:rsidR="00F7232B" w:rsidRPr="00F7232B" w:rsidRDefault="00F7232B" w:rsidP="00F723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>f_NR_RRC_ResumeRequest_Def</w:t>
            </w:r>
            <w:proofErr w:type="spellEnd"/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F7232B" w:rsidRPr="00F7232B" w:rsidRDefault="00F7232B" w:rsidP="00F723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</w:p>
          <w:p w:rsidR="00F7232B" w:rsidRPr="00F7232B" w:rsidRDefault="00F7232B" w:rsidP="00F723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 xml:space="preserve">    // @</w:t>
            </w:r>
            <w:proofErr w:type="spellStart"/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 xml:space="preserve"> "Step6a5" </w:t>
            </w:r>
            <w:proofErr w:type="spellStart"/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F7232B" w:rsidRPr="00F7232B" w:rsidRDefault="00F7232B" w:rsidP="00F723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transmits an </w:t>
            </w:r>
            <w:proofErr w:type="spellStart"/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>RRCResume</w:t>
            </w:r>
            <w:proofErr w:type="spellEnd"/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 xml:space="preserve"> message with </w:t>
            </w:r>
            <w:proofErr w:type="spellStart"/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>sCellToAddModList</w:t>
            </w:r>
            <w:proofErr w:type="spellEnd"/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 xml:space="preserve"> to add </w:t>
            </w:r>
            <w:proofErr w:type="spellStart"/>
            <w:proofErr w:type="gramStart"/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>SCell</w:t>
            </w:r>
            <w:proofErr w:type="spellEnd"/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>Cell 3)</w:t>
            </w:r>
          </w:p>
          <w:p w:rsidR="00F7232B" w:rsidRPr="00F7232B" w:rsidRDefault="00F7232B" w:rsidP="00F723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starts transmitting a periodic DCI from (16*2microsec+1+TDL) slots after step 10 to schedule PUSCH.  (Note 1, Note 2)</w:t>
            </w:r>
          </w:p>
          <w:p w:rsidR="00F7232B" w:rsidRPr="00F7232B" w:rsidRDefault="00F7232B" w:rsidP="00F723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 xml:space="preserve">    // Check: Does the UE transmit an </w:t>
            </w:r>
            <w:proofErr w:type="spellStart"/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>RRCResumeComplete</w:t>
            </w:r>
            <w:proofErr w:type="spellEnd"/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 xml:space="preserve"> message within (16*2microsec+1+TDL+K2) slots after successful completion of step 9? (Note 1, Note 2, Note 3)</w:t>
            </w:r>
          </w:p>
          <w:p w:rsidR="00F7232B" w:rsidRPr="00F7232B" w:rsidRDefault="00F7232B" w:rsidP="00F723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>SCGConfig</w:t>
            </w:r>
            <w:proofErr w:type="spellEnd"/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>f_NR_GetSCGConfigResume</w:t>
            </w:r>
            <w:proofErr w:type="spellEnd"/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>);                          // condition RESUME</w:t>
            </w:r>
          </w:p>
          <w:p w:rsidR="00F7232B" w:rsidRPr="00F7232B" w:rsidRDefault="00F7232B" w:rsidP="00F723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>v_SCGConfig.mac_</w:t>
            </w:r>
            <w:proofErr w:type="gramStart"/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>CellGroupConfig</w:t>
            </w:r>
            <w:proofErr w:type="spellEnd"/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>v_SCGConfigCA.mac_CellGroupConfig</w:t>
            </w:r>
            <w:proofErr w:type="spellEnd"/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 xml:space="preserve">;  // condition </w:t>
            </w:r>
            <w:proofErr w:type="spellStart"/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>SCell_Add</w:t>
            </w:r>
            <w:proofErr w:type="spellEnd"/>
          </w:p>
          <w:p w:rsidR="00F7232B" w:rsidRPr="00F7232B" w:rsidRDefault="00F7232B" w:rsidP="00F723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>SCGConfig.sCellToAddModList</w:t>
            </w:r>
            <w:proofErr w:type="spellEnd"/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 xml:space="preserve">  :</w:t>
            </w:r>
            <w:proofErr w:type="gramEnd"/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>v_SCGConfigCA.sCellToAddModList</w:t>
            </w:r>
            <w:proofErr w:type="spellEnd"/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 xml:space="preserve">;        // condition </w:t>
            </w:r>
            <w:proofErr w:type="spellStart"/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>SCell_Add</w:t>
            </w:r>
            <w:proofErr w:type="spellEnd"/>
          </w:p>
          <w:p w:rsidR="00F7232B" w:rsidRPr="00F7232B" w:rsidRDefault="00F7232B" w:rsidP="00F723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 xml:space="preserve">    for (</w:t>
            </w:r>
            <w:proofErr w:type="spellStart"/>
            <w:proofErr w:type="gramStart"/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>:=</w:t>
            </w:r>
            <w:proofErr w:type="gramEnd"/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 xml:space="preserve">0; </w:t>
            </w:r>
            <w:proofErr w:type="spellStart"/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 xml:space="preserve"> &lt; </w:t>
            </w:r>
            <w:proofErr w:type="spellStart"/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>lengthof</w:t>
            </w:r>
            <w:proofErr w:type="spellEnd"/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>v_ExistingDRBs</w:t>
            </w:r>
            <w:proofErr w:type="spellEnd"/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>); i:=i+1) {</w:t>
            </w:r>
          </w:p>
          <w:p w:rsidR="00F7232B" w:rsidRPr="00F7232B" w:rsidRDefault="00F7232B" w:rsidP="00F723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>v_DRB_ToAddModList</w:t>
            </w:r>
            <w:proofErr w:type="spellEnd"/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>[</w:t>
            </w:r>
            <w:proofErr w:type="spellStart"/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proofErr w:type="gramStart"/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>] :</w:t>
            </w:r>
            <w:proofErr w:type="gramEnd"/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>cs_NR_DRB_ToAddMod</w:t>
            </w:r>
            <w:proofErr w:type="spellEnd"/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 xml:space="preserve">(omit, </w:t>
            </w:r>
            <w:proofErr w:type="spellStart"/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>v_ExistingDRBs</w:t>
            </w:r>
            <w:proofErr w:type="spellEnd"/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>[</w:t>
            </w:r>
            <w:proofErr w:type="spellStart"/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>].</w:t>
            </w:r>
            <w:proofErr w:type="spellStart"/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>DRB_Id</w:t>
            </w:r>
            <w:proofErr w:type="spellEnd"/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>, true_, -, omit);</w:t>
            </w:r>
          </w:p>
          <w:p w:rsidR="00F7232B" w:rsidRPr="00F7232B" w:rsidRDefault="00F7232B" w:rsidP="00F723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}</w:t>
            </w:r>
          </w:p>
          <w:p w:rsidR="00F7232B" w:rsidRPr="00F7232B" w:rsidRDefault="00F7232B" w:rsidP="00F723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>RadioBearerConfig</w:t>
            </w:r>
            <w:proofErr w:type="spellEnd"/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 xml:space="preserve">= cs_38508_RadioBearerConfigDef({cs_NR_SRB_ToAddMod_ReestablishPDCP(tsc_SRB2)}, </w:t>
            </w:r>
            <w:proofErr w:type="spellStart"/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>v_DRB_ToAddModList</w:t>
            </w:r>
            <w:proofErr w:type="spellEnd"/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F7232B" w:rsidRPr="00F7232B" w:rsidRDefault="00F7232B" w:rsidP="00F723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F7232B" w:rsidRPr="00F7232B" w:rsidRDefault="00F7232B" w:rsidP="00F723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R5s210620 R5s210842 change 1 sic@</w:t>
            </w:r>
          </w:p>
          <w:p w:rsidR="00F7232B" w:rsidRPr="00F7232B" w:rsidRDefault="00F7232B" w:rsidP="00F723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>TimingInfo</w:t>
            </w:r>
            <w:proofErr w:type="spellEnd"/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>f_NR_GetNextSendOccasion_DL</w:t>
            </w:r>
            <w:proofErr w:type="spellEnd"/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>(p_PCell,500);</w:t>
            </w:r>
          </w:p>
          <w:p w:rsidR="00F7232B" w:rsidRPr="00F7232B" w:rsidRDefault="00F7232B" w:rsidP="00F723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 xml:space="preserve">    v_TimingInfo</w:t>
            </w:r>
            <w:proofErr w:type="gramStart"/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>2 :</w:t>
            </w:r>
            <w:proofErr w:type="gramEnd"/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>f_SubFrameTiming_AddMilliSeconds</w:t>
            </w:r>
            <w:proofErr w:type="spellEnd"/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>v_TimingInfo</w:t>
            </w:r>
            <w:proofErr w:type="spellEnd"/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 xml:space="preserve">, 5); // 5 </w:t>
            </w:r>
            <w:proofErr w:type="spellStart"/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>ms</w:t>
            </w:r>
            <w:proofErr w:type="spellEnd"/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 xml:space="preserve"> later</w:t>
            </w:r>
          </w:p>
          <w:p w:rsidR="00F7232B" w:rsidRPr="00F7232B" w:rsidRDefault="00F7232B" w:rsidP="00F723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>f_NR_ConfigPCell_</w:t>
            </w:r>
            <w:proofErr w:type="gramStart"/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>AddRelSCells</w:t>
            </w:r>
            <w:proofErr w:type="spellEnd"/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>, {</w:t>
            </w:r>
            <w:proofErr w:type="spellStart"/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>p_SCell</w:t>
            </w:r>
            <w:proofErr w:type="spellEnd"/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 xml:space="preserve">}, tsc_PCellIndex_0, </w:t>
            </w:r>
            <w:proofErr w:type="spellStart"/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 xml:space="preserve">(v_TimingInfo2), </w:t>
            </w:r>
            <w:proofErr w:type="spellStart"/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>f_NR_CellInfo_GetRNTI</w:t>
            </w:r>
            <w:proofErr w:type="spellEnd"/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:rsidR="00C33421" w:rsidRDefault="00F7232B" w:rsidP="00F723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>ConfigSCell</w:t>
            </w:r>
            <w:proofErr w:type="spellEnd"/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>p_SCell,v_SCGConfigCA</w:t>
            </w:r>
            <w:proofErr w:type="spellEnd"/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>(v_TimingInfo2));</w:t>
            </w:r>
          </w:p>
          <w:p w:rsidR="00F7232B" w:rsidRDefault="00F7232B" w:rsidP="00F723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F7232B" w:rsidRPr="00F7232B" w:rsidRDefault="00F7232B" w:rsidP="00F723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F7232B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  <w:p w:rsidR="004F247B" w:rsidRPr="0012699E" w:rsidRDefault="004F247B" w:rsidP="004F24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</w:tc>
      </w:tr>
    </w:tbl>
    <w:p w:rsidR="004D6DF7" w:rsidRPr="00CD057D" w:rsidRDefault="004D6DF7" w:rsidP="004D6DF7">
      <w:pPr>
        <w:spacing w:after="0"/>
        <w:rPr>
          <w:rFonts w:ascii="Arial" w:hAnsi="Arial"/>
          <w:b/>
          <w:color w:val="000000"/>
          <w:lang w:eastAsia="en-GB"/>
        </w:rPr>
      </w:pPr>
    </w:p>
    <w:p w:rsidR="004D6DF7" w:rsidRPr="00CD057D" w:rsidRDefault="004D6DF7" w:rsidP="004D6DF7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D6DF7" w:rsidRPr="00CD057D" w:rsidTr="005148E9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DF8" w:rsidRPr="00AB4DF8" w:rsidRDefault="00AB4DF8" w:rsidP="00AB4D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B4DF8">
              <w:rPr>
                <w:rFonts w:ascii="Courier New" w:hAnsi="Courier New" w:cs="Courier New"/>
                <w:color w:val="000000"/>
                <w:lang w:eastAsia="de-DE"/>
              </w:rPr>
              <w:t>function f_TC_8_1_5_8_2_x_NR5GC_</w:t>
            </w:r>
            <w:proofErr w:type="gramStart"/>
            <w:r w:rsidRPr="00AB4DF8">
              <w:rPr>
                <w:rFonts w:ascii="Courier New" w:hAnsi="Courier New" w:cs="Courier New"/>
                <w:color w:val="000000"/>
                <w:lang w:eastAsia="de-DE"/>
              </w:rPr>
              <w:t>TestBody(</w:t>
            </w:r>
            <w:proofErr w:type="spellStart"/>
            <w:proofErr w:type="gramEnd"/>
            <w:r w:rsidRPr="00AB4DF8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AB4DF8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  <w:proofErr w:type="spellStart"/>
            <w:r w:rsidRPr="00AB4DF8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AB4DF8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AB4DF8" w:rsidRPr="00AB4DF8" w:rsidRDefault="00AB4DF8" w:rsidP="00AB4D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B4DF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</w:t>
            </w:r>
            <w:proofErr w:type="spellStart"/>
            <w:r w:rsidRPr="00AB4DF8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AB4DF8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  <w:proofErr w:type="spellStart"/>
            <w:r w:rsidRPr="00AB4DF8">
              <w:rPr>
                <w:rFonts w:ascii="Courier New" w:hAnsi="Courier New" w:cs="Courier New"/>
                <w:color w:val="000000"/>
                <w:lang w:eastAsia="de-DE"/>
              </w:rPr>
              <w:t>p_SCell</w:t>
            </w:r>
            <w:proofErr w:type="spellEnd"/>
            <w:r w:rsidRPr="00AB4DF8">
              <w:rPr>
                <w:rFonts w:ascii="Courier New" w:hAnsi="Courier New" w:cs="Courier New"/>
                <w:color w:val="000000"/>
                <w:lang w:eastAsia="de-DE"/>
              </w:rPr>
              <w:t>) runs on NR5GC_PTC</w:t>
            </w:r>
          </w:p>
          <w:p w:rsidR="004D70C0" w:rsidRDefault="00AB4DF8" w:rsidP="00AB4D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AB4DF8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:rsidR="00AB4DF8" w:rsidRDefault="00AB4DF8" w:rsidP="004F24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  <w:p w:rsidR="00C33421" w:rsidRPr="00C33421" w:rsidRDefault="00AB4DF8" w:rsidP="00C334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  </w:t>
            </w:r>
            <w:r w:rsidR="00C33421" w:rsidRPr="00C33421">
              <w:rPr>
                <w:rFonts w:ascii="Courier New" w:hAnsi="Courier New" w:cs="Courier New"/>
                <w:color w:val="000000"/>
                <w:lang w:eastAsia="de-DE"/>
              </w:rPr>
              <w:t xml:space="preserve">var template(value) </w:t>
            </w:r>
            <w:proofErr w:type="spellStart"/>
            <w:r w:rsidR="00C33421" w:rsidRPr="00C33421">
              <w:rPr>
                <w:rFonts w:ascii="Courier New" w:hAnsi="Courier New" w:cs="Courier New"/>
                <w:color w:val="000000"/>
                <w:lang w:eastAsia="de-DE"/>
              </w:rPr>
              <w:t>CellGroupConfig</w:t>
            </w:r>
            <w:proofErr w:type="spellEnd"/>
            <w:r w:rsidR="00C33421" w:rsidRPr="00C33421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="00C33421" w:rsidRPr="00C33421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="00C33421" w:rsidRPr="00C33421">
              <w:rPr>
                <w:rFonts w:ascii="Courier New" w:hAnsi="Courier New" w:cs="Courier New"/>
                <w:color w:val="000000"/>
                <w:lang w:eastAsia="de-DE"/>
              </w:rPr>
              <w:t>SCGConfigCA</w:t>
            </w:r>
            <w:proofErr w:type="spellEnd"/>
            <w:r w:rsidR="00C33421" w:rsidRPr="00C33421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="00C33421" w:rsidRPr="00C33421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="00C33421" w:rsidRPr="00C33421">
              <w:rPr>
                <w:rFonts w:ascii="Courier New" w:hAnsi="Courier New" w:cs="Courier New"/>
                <w:color w:val="000000"/>
                <w:lang w:eastAsia="de-DE"/>
              </w:rPr>
              <w:t>f_NR_GetSCGConfig_SCellAdd</w:t>
            </w:r>
            <w:proofErr w:type="spellEnd"/>
            <w:r w:rsidR="00C33421" w:rsidRPr="00C3342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="00C33421" w:rsidRPr="00C33421">
              <w:rPr>
                <w:rFonts w:ascii="Courier New" w:hAnsi="Courier New" w:cs="Courier New"/>
                <w:color w:val="000000"/>
                <w:lang w:eastAsia="de-DE"/>
              </w:rPr>
              <w:t>p_SCell</w:t>
            </w:r>
            <w:proofErr w:type="spellEnd"/>
            <w:r w:rsidR="00C33421" w:rsidRPr="00C33421">
              <w:rPr>
                <w:rFonts w:ascii="Courier New" w:hAnsi="Courier New" w:cs="Courier New"/>
                <w:color w:val="000000"/>
                <w:lang w:eastAsia="de-DE"/>
              </w:rPr>
              <w:t>, tsc_SCellIndex_1);</w:t>
            </w:r>
          </w:p>
          <w:p w:rsidR="00C33421" w:rsidRPr="00C33421" w:rsidRDefault="00C33421" w:rsidP="00C334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33421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template(value) </w:t>
            </w:r>
            <w:proofErr w:type="spellStart"/>
            <w:r w:rsidRPr="00C33421">
              <w:rPr>
                <w:rFonts w:ascii="Courier New" w:hAnsi="Courier New" w:cs="Courier New"/>
                <w:color w:val="000000"/>
                <w:lang w:eastAsia="de-DE"/>
              </w:rPr>
              <w:t>CellGroupConfig</w:t>
            </w:r>
            <w:proofErr w:type="spellEnd"/>
            <w:r w:rsidRPr="00C33421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33421">
              <w:rPr>
                <w:rFonts w:ascii="Courier New" w:hAnsi="Courier New" w:cs="Courier New"/>
                <w:color w:val="000000"/>
                <w:lang w:eastAsia="de-DE"/>
              </w:rPr>
              <w:t>v_SCGConfig</w:t>
            </w:r>
            <w:proofErr w:type="spellEnd"/>
            <w:r w:rsidRPr="00C33421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C33421" w:rsidRPr="00C33421" w:rsidRDefault="00C33421" w:rsidP="00C334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33421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RRCReconfiguration_v1530_IEs v_V1530</w:t>
            </w:r>
            <w:proofErr w:type="gramStart"/>
            <w:r w:rsidRPr="00C33421">
              <w:rPr>
                <w:rFonts w:ascii="Courier New" w:hAnsi="Courier New" w:cs="Courier New"/>
                <w:color w:val="000000"/>
                <w:lang w:eastAsia="de-DE"/>
              </w:rPr>
              <w:t>Ext :</w:t>
            </w:r>
            <w:proofErr w:type="gramEnd"/>
            <w:r w:rsidRPr="00C33421">
              <w:rPr>
                <w:rFonts w:ascii="Courier New" w:hAnsi="Courier New" w:cs="Courier New"/>
                <w:color w:val="000000"/>
                <w:lang w:eastAsia="de-DE"/>
              </w:rPr>
              <w:t>= cs_NR_RRCReconfiguration_v1530_IEs(bit2oct(encvalue(v_SCGConfigCA)));</w:t>
            </w:r>
          </w:p>
          <w:p w:rsidR="00C33421" w:rsidRDefault="00C33421" w:rsidP="00C334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33421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template(value) </w:t>
            </w:r>
            <w:proofErr w:type="spellStart"/>
            <w:r w:rsidRPr="00C33421">
              <w:rPr>
                <w:rFonts w:ascii="Courier New" w:hAnsi="Courier New" w:cs="Courier New"/>
                <w:color w:val="000000"/>
                <w:lang w:eastAsia="de-DE"/>
              </w:rPr>
              <w:t>RadioBearerConfig</w:t>
            </w:r>
            <w:proofErr w:type="spellEnd"/>
            <w:r w:rsidRPr="00C33421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33421">
              <w:rPr>
                <w:rFonts w:ascii="Courier New" w:hAnsi="Courier New" w:cs="Courier New"/>
                <w:color w:val="000000"/>
                <w:lang w:eastAsia="de-DE"/>
              </w:rPr>
              <w:t>v_RadioBearerConfig</w:t>
            </w:r>
            <w:proofErr w:type="spellEnd"/>
            <w:r w:rsidRPr="00C33421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C33421" w:rsidRPr="00C33421" w:rsidRDefault="00C33421" w:rsidP="00C334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C3342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var template (value) </w:t>
            </w:r>
            <w:proofErr w:type="spellStart"/>
            <w:r w:rsidRPr="00C3342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CellGroupConfig</w:t>
            </w:r>
            <w:proofErr w:type="spellEnd"/>
            <w:r w:rsidRPr="00C3342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</w:t>
            </w:r>
            <w:proofErr w:type="spellStart"/>
            <w:r w:rsidRPr="00C3342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v_CellGroupConfig</w:t>
            </w:r>
            <w:proofErr w:type="spellEnd"/>
            <w:r w:rsidRPr="00C3342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; //WA#</w:t>
            </w:r>
          </w:p>
          <w:p w:rsidR="00C33421" w:rsidRPr="00C33421" w:rsidRDefault="00C33421" w:rsidP="00C334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3342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C3342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var </w:t>
            </w:r>
            <w:proofErr w:type="spellStart"/>
            <w:r w:rsidRPr="00C3342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NR_RadioBearerList_Type</w:t>
            </w:r>
            <w:proofErr w:type="spellEnd"/>
            <w:r w:rsidRPr="00C3342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</w:t>
            </w:r>
            <w:proofErr w:type="spellStart"/>
            <w:r w:rsidRPr="00C3342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v_SS_Config</w:t>
            </w:r>
            <w:proofErr w:type="spellEnd"/>
            <w:r w:rsidRPr="00C3342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; //WA#</w:t>
            </w:r>
          </w:p>
          <w:p w:rsidR="00C33421" w:rsidRPr="00C33421" w:rsidRDefault="00C33421" w:rsidP="00C334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33421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template(omit) </w:t>
            </w:r>
            <w:proofErr w:type="spellStart"/>
            <w:r w:rsidRPr="00C33421">
              <w:rPr>
                <w:rFonts w:ascii="Courier New" w:hAnsi="Courier New" w:cs="Courier New"/>
                <w:color w:val="000000"/>
                <w:lang w:eastAsia="de-DE"/>
              </w:rPr>
              <w:t>DRB_ToAddModList</w:t>
            </w:r>
            <w:proofErr w:type="spellEnd"/>
            <w:r w:rsidRPr="00C33421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33421">
              <w:rPr>
                <w:rFonts w:ascii="Courier New" w:hAnsi="Courier New" w:cs="Courier New"/>
                <w:color w:val="000000"/>
                <w:lang w:eastAsia="de-DE"/>
              </w:rPr>
              <w:t>v_DRB_</w:t>
            </w:r>
            <w:proofErr w:type="gramStart"/>
            <w:r w:rsidRPr="00C33421">
              <w:rPr>
                <w:rFonts w:ascii="Courier New" w:hAnsi="Courier New" w:cs="Courier New"/>
                <w:color w:val="000000"/>
                <w:lang w:eastAsia="de-DE"/>
              </w:rPr>
              <w:t>ToAddModList</w:t>
            </w:r>
            <w:proofErr w:type="spellEnd"/>
            <w:r w:rsidRPr="00C33421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C33421">
              <w:rPr>
                <w:rFonts w:ascii="Courier New" w:hAnsi="Courier New" w:cs="Courier New"/>
                <w:color w:val="000000"/>
                <w:lang w:eastAsia="de-DE"/>
              </w:rPr>
              <w:t>= omit;</w:t>
            </w:r>
          </w:p>
          <w:p w:rsidR="00C33421" w:rsidRPr="00C33421" w:rsidRDefault="00C33421" w:rsidP="00C334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C3342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33421">
              <w:rPr>
                <w:rFonts w:ascii="Courier New" w:hAnsi="Courier New" w:cs="Courier New"/>
                <w:color w:val="000000"/>
                <w:lang w:val="de-DE" w:eastAsia="de-DE"/>
              </w:rPr>
              <w:t>var</w:t>
            </w:r>
            <w:proofErr w:type="spellEnd"/>
            <w:r w:rsidRPr="00C33421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</w:t>
            </w:r>
            <w:proofErr w:type="spellStart"/>
            <w:r w:rsidRPr="00C33421">
              <w:rPr>
                <w:rFonts w:ascii="Courier New" w:hAnsi="Courier New" w:cs="Courier New"/>
                <w:color w:val="000000"/>
                <w:lang w:val="de-DE" w:eastAsia="de-DE"/>
              </w:rPr>
              <w:t>NR_DRBInfoList_Type</w:t>
            </w:r>
            <w:proofErr w:type="spellEnd"/>
            <w:r w:rsidRPr="00C33421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</w:t>
            </w:r>
            <w:proofErr w:type="spellStart"/>
            <w:r w:rsidRPr="00C33421">
              <w:rPr>
                <w:rFonts w:ascii="Courier New" w:hAnsi="Courier New" w:cs="Courier New"/>
                <w:color w:val="000000"/>
                <w:lang w:val="de-DE" w:eastAsia="de-DE"/>
              </w:rPr>
              <w:t>v_</w:t>
            </w:r>
            <w:proofErr w:type="gramStart"/>
            <w:r w:rsidRPr="00C33421">
              <w:rPr>
                <w:rFonts w:ascii="Courier New" w:hAnsi="Courier New" w:cs="Courier New"/>
                <w:color w:val="000000"/>
                <w:lang w:val="de-DE" w:eastAsia="de-DE"/>
              </w:rPr>
              <w:t>ExistingDRBs</w:t>
            </w:r>
            <w:proofErr w:type="spellEnd"/>
            <w:r w:rsidRPr="00C33421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:</w:t>
            </w:r>
            <w:proofErr w:type="gramEnd"/>
            <w:r w:rsidRPr="00C33421">
              <w:rPr>
                <w:rFonts w:ascii="Courier New" w:hAnsi="Courier New" w:cs="Courier New"/>
                <w:color w:val="000000"/>
                <w:lang w:val="de-DE" w:eastAsia="de-DE"/>
              </w:rPr>
              <w:t>= f_NR5GC_MobileInfo_GetDRBInfoList();</w:t>
            </w:r>
          </w:p>
          <w:p w:rsidR="00C33421" w:rsidRPr="00C33421" w:rsidRDefault="00C33421" w:rsidP="00C334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33421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C33421">
              <w:rPr>
                <w:rFonts w:ascii="Courier New" w:hAnsi="Courier New" w:cs="Courier New"/>
                <w:color w:val="000000"/>
                <w:lang w:eastAsia="de-DE"/>
              </w:rPr>
              <w:t xml:space="preserve">var template(value) </w:t>
            </w:r>
            <w:proofErr w:type="spellStart"/>
            <w:r w:rsidRPr="00C33421">
              <w:rPr>
                <w:rFonts w:ascii="Courier New" w:hAnsi="Courier New" w:cs="Courier New"/>
                <w:color w:val="000000"/>
                <w:lang w:eastAsia="de-DE"/>
              </w:rPr>
              <w:t>NR_RachProcedureConfig_Type</w:t>
            </w:r>
            <w:proofErr w:type="spellEnd"/>
            <w:r w:rsidRPr="00C33421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33421">
              <w:rPr>
                <w:rFonts w:ascii="Courier New" w:hAnsi="Courier New" w:cs="Courier New"/>
                <w:color w:val="000000"/>
                <w:lang w:eastAsia="de-DE"/>
              </w:rPr>
              <w:t>v_NR_</w:t>
            </w:r>
            <w:proofErr w:type="gramStart"/>
            <w:r w:rsidRPr="00C33421">
              <w:rPr>
                <w:rFonts w:ascii="Courier New" w:hAnsi="Courier New" w:cs="Courier New"/>
                <w:color w:val="000000"/>
                <w:lang w:eastAsia="de-DE"/>
              </w:rPr>
              <w:t>RachProcedureConfig</w:t>
            </w:r>
            <w:proofErr w:type="spellEnd"/>
            <w:r w:rsidRPr="00C33421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C33421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C33421">
              <w:rPr>
                <w:rFonts w:ascii="Courier New" w:hAnsi="Courier New" w:cs="Courier New"/>
                <w:color w:val="000000"/>
                <w:lang w:eastAsia="de-DE"/>
              </w:rPr>
              <w:t>f_NR_InitialiseRachProcedure</w:t>
            </w:r>
            <w:proofErr w:type="spellEnd"/>
            <w:r w:rsidRPr="00C3342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33421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C33421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C33421" w:rsidRPr="00C33421" w:rsidRDefault="00C33421" w:rsidP="00C334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33421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C33421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C33421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C33421" w:rsidRPr="00C33421" w:rsidRDefault="00C33421" w:rsidP="00C334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33421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C33421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C33421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33421">
              <w:rPr>
                <w:rFonts w:ascii="Courier New" w:hAnsi="Courier New" w:cs="Courier New"/>
                <w:color w:val="000000"/>
                <w:lang w:eastAsia="de-DE"/>
              </w:rPr>
              <w:t>v_TimingInfo</w:t>
            </w:r>
            <w:proofErr w:type="spellEnd"/>
            <w:r w:rsidRPr="00C33421">
              <w:rPr>
                <w:rFonts w:ascii="Courier New" w:hAnsi="Courier New" w:cs="Courier New"/>
                <w:color w:val="000000"/>
                <w:lang w:eastAsia="de-DE"/>
              </w:rPr>
              <w:t>; //@sic R5s210842 change 1 sic@</w:t>
            </w:r>
          </w:p>
          <w:p w:rsidR="00AB4DF8" w:rsidRDefault="00C33421" w:rsidP="00C334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33421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C33421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C33421">
              <w:rPr>
                <w:rFonts w:ascii="Courier New" w:hAnsi="Courier New" w:cs="Courier New"/>
                <w:color w:val="000000"/>
                <w:lang w:eastAsia="de-DE"/>
              </w:rPr>
              <w:t xml:space="preserve"> v_TimingInfo2; //@sic R5s210842 change 1 sic@</w:t>
            </w:r>
          </w:p>
          <w:p w:rsidR="00C33421" w:rsidRDefault="00C33421" w:rsidP="00C334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  <w:p w:rsidR="00C33421" w:rsidRDefault="00C33421" w:rsidP="00C334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&lt;&lt;SKIPPED CODE&gt;&gt;</w:t>
            </w:r>
          </w:p>
          <w:p w:rsidR="00F7232B" w:rsidRDefault="00F7232B" w:rsidP="00C334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  <w:p w:rsidR="00F7232B" w:rsidRPr="00F7232B" w:rsidRDefault="00F7232B" w:rsidP="00F723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</w:t>
            </w:r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>// @</w:t>
            </w:r>
            <w:proofErr w:type="spellStart"/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 xml:space="preserve"> "Step6a4" </w:t>
            </w:r>
            <w:proofErr w:type="spellStart"/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F7232B" w:rsidRPr="00F7232B" w:rsidRDefault="00F7232B" w:rsidP="00F723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 xml:space="preserve">    // The UE transmits an </w:t>
            </w:r>
            <w:proofErr w:type="spellStart"/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>RRCResumeRequest</w:t>
            </w:r>
            <w:proofErr w:type="spellEnd"/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 xml:space="preserve"> message.</w:t>
            </w:r>
          </w:p>
          <w:p w:rsidR="00F7232B" w:rsidRPr="00F7232B" w:rsidRDefault="00F7232B" w:rsidP="00F723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>f_NR_RRC_ResumeRequest_Def</w:t>
            </w:r>
            <w:proofErr w:type="spellEnd"/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F7232B" w:rsidRPr="00F7232B" w:rsidRDefault="00F7232B" w:rsidP="00F723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</w:p>
          <w:p w:rsidR="00F7232B" w:rsidRPr="00F7232B" w:rsidRDefault="00F7232B" w:rsidP="00F723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 xml:space="preserve">    // @</w:t>
            </w:r>
            <w:proofErr w:type="spellStart"/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 xml:space="preserve"> "Step6a5" </w:t>
            </w:r>
            <w:proofErr w:type="spellStart"/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F7232B" w:rsidRPr="00F7232B" w:rsidRDefault="00F7232B" w:rsidP="00F723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// The SS transmits an </w:t>
            </w:r>
            <w:proofErr w:type="spellStart"/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>RRCResume</w:t>
            </w:r>
            <w:proofErr w:type="spellEnd"/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 xml:space="preserve"> message with </w:t>
            </w:r>
            <w:proofErr w:type="spellStart"/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>sCellToAddModList</w:t>
            </w:r>
            <w:proofErr w:type="spellEnd"/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 xml:space="preserve"> to add </w:t>
            </w:r>
            <w:proofErr w:type="spellStart"/>
            <w:proofErr w:type="gramStart"/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>SCell</w:t>
            </w:r>
            <w:proofErr w:type="spellEnd"/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>Cell 3)</w:t>
            </w:r>
          </w:p>
          <w:p w:rsidR="00F7232B" w:rsidRPr="00F7232B" w:rsidRDefault="00F7232B" w:rsidP="00F723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>/</w:t>
            </w:r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>/ The SS starts transmitting a periodic DCI from (16*2microsec+1+TDL) slots after step 10 to schedule PUSCH.  (Note 1, Note 2)</w:t>
            </w:r>
          </w:p>
          <w:p w:rsidR="00F7232B" w:rsidRPr="00F7232B" w:rsidRDefault="00F7232B" w:rsidP="00F723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 xml:space="preserve">   // Check: Does the UE transmit an </w:t>
            </w:r>
            <w:proofErr w:type="spellStart"/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>RRCResumeComplete</w:t>
            </w:r>
            <w:proofErr w:type="spellEnd"/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 xml:space="preserve"> message within (16*2microsec+1+TDL+K2) slots after successful completion of step 9? (Note 1, Note 2, Note 3)</w:t>
            </w:r>
          </w:p>
          <w:p w:rsidR="00F7232B" w:rsidRPr="00F7232B" w:rsidRDefault="00F7232B" w:rsidP="00F723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7232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f_NR_BuildRRCReconfigExistingDRBs</w:t>
            </w:r>
            <w:proofErr w:type="spellEnd"/>
            <w:r w:rsidRPr="00F7232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(</w:t>
            </w:r>
            <w:proofErr w:type="spellStart"/>
            <w:r w:rsidRPr="00F7232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v_RadioBearerConfig</w:t>
            </w:r>
            <w:proofErr w:type="spellEnd"/>
            <w:r w:rsidRPr="00F7232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F7232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v_CellGroupConfig</w:t>
            </w:r>
            <w:proofErr w:type="spellEnd"/>
            <w:r w:rsidRPr="00F7232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F7232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v_SS_Config</w:t>
            </w:r>
            <w:proofErr w:type="spellEnd"/>
            <w:r w:rsidRPr="00F7232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F7232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p_PCell</w:t>
            </w:r>
            <w:proofErr w:type="spellEnd"/>
            <w:r w:rsidRPr="00F7232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); //WA#</w:t>
            </w:r>
          </w:p>
          <w:p w:rsidR="00F7232B" w:rsidRPr="00F7232B" w:rsidRDefault="00F7232B" w:rsidP="00F723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</w:p>
          <w:p w:rsidR="00F7232B" w:rsidRPr="00F7232B" w:rsidRDefault="00F7232B" w:rsidP="00F723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>SCGConfig</w:t>
            </w:r>
            <w:proofErr w:type="spellEnd"/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>f_NR_GetSCGConfigResume</w:t>
            </w:r>
            <w:proofErr w:type="spellEnd"/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>);                          // condition RESUME</w:t>
            </w:r>
          </w:p>
          <w:p w:rsidR="00F7232B" w:rsidRPr="00F7232B" w:rsidRDefault="00F7232B" w:rsidP="00F723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>v_SCGConfig.mac_</w:t>
            </w:r>
            <w:proofErr w:type="gramStart"/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>CellGroupConfig</w:t>
            </w:r>
            <w:proofErr w:type="spellEnd"/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>v_SCGConfigCA.mac_CellGroupConfig</w:t>
            </w:r>
            <w:proofErr w:type="spellEnd"/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 xml:space="preserve">;  // condition </w:t>
            </w:r>
            <w:proofErr w:type="spellStart"/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>SCell_Add</w:t>
            </w:r>
            <w:proofErr w:type="spellEnd"/>
          </w:p>
          <w:p w:rsidR="00F7232B" w:rsidRPr="00F7232B" w:rsidRDefault="00F7232B" w:rsidP="00F723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>SCGConfig.sCellToAddModList</w:t>
            </w:r>
            <w:proofErr w:type="spellEnd"/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 xml:space="preserve">  :</w:t>
            </w:r>
            <w:proofErr w:type="gramEnd"/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>v_SCGConfigCA.sCellToAddModList</w:t>
            </w:r>
            <w:proofErr w:type="spellEnd"/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 xml:space="preserve">;        // condition </w:t>
            </w:r>
            <w:proofErr w:type="spellStart"/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>SCell_Add</w:t>
            </w:r>
            <w:proofErr w:type="spellEnd"/>
          </w:p>
          <w:p w:rsidR="00F7232B" w:rsidRPr="00F7232B" w:rsidRDefault="00F7232B" w:rsidP="00F723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 xml:space="preserve">    for (</w:t>
            </w:r>
            <w:proofErr w:type="spellStart"/>
            <w:proofErr w:type="gramStart"/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>:=</w:t>
            </w:r>
            <w:proofErr w:type="gramEnd"/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 xml:space="preserve">0; </w:t>
            </w:r>
            <w:proofErr w:type="spellStart"/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 xml:space="preserve"> &lt; </w:t>
            </w:r>
            <w:proofErr w:type="spellStart"/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>lengthof</w:t>
            </w:r>
            <w:proofErr w:type="spellEnd"/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>v_ExistingDRBs</w:t>
            </w:r>
            <w:proofErr w:type="spellEnd"/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>); i:=i+1) {</w:t>
            </w:r>
          </w:p>
          <w:p w:rsidR="00F7232B" w:rsidRPr="00F7232B" w:rsidRDefault="00F7232B" w:rsidP="00F723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>v_DRB_ToAddModList</w:t>
            </w:r>
            <w:proofErr w:type="spellEnd"/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>[</w:t>
            </w:r>
            <w:proofErr w:type="spellStart"/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proofErr w:type="gramStart"/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>] :</w:t>
            </w:r>
            <w:proofErr w:type="gramEnd"/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>cs_NR_DRB_ToAddMod</w:t>
            </w:r>
            <w:proofErr w:type="spellEnd"/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 xml:space="preserve">(omit, </w:t>
            </w:r>
            <w:proofErr w:type="spellStart"/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>v_ExistingDRBs</w:t>
            </w:r>
            <w:proofErr w:type="spellEnd"/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>[</w:t>
            </w:r>
            <w:proofErr w:type="spellStart"/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>].</w:t>
            </w:r>
            <w:proofErr w:type="spellStart"/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>DRB_Id</w:t>
            </w:r>
            <w:proofErr w:type="spellEnd"/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>, true_, -, omit);</w:t>
            </w:r>
          </w:p>
          <w:p w:rsidR="00F7232B" w:rsidRPr="00F7232B" w:rsidRDefault="00F7232B" w:rsidP="00F723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 xml:space="preserve">     }</w:t>
            </w:r>
          </w:p>
          <w:p w:rsidR="00F7232B" w:rsidRPr="00F7232B" w:rsidRDefault="00F7232B" w:rsidP="00F723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  <w:proofErr w:type="spellStart"/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>RadioBearerConfig</w:t>
            </w:r>
            <w:proofErr w:type="spellEnd"/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 xml:space="preserve">= cs_38508_RadioBearerConfigDef({cs_NR_SRB_ToAddMod_ReestablishPDCP(tsc_SRB2)}, </w:t>
            </w:r>
            <w:proofErr w:type="spellStart"/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>v_DRB_ToAddModList</w:t>
            </w:r>
            <w:proofErr w:type="spellEnd"/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F7232B" w:rsidRPr="00F7232B" w:rsidRDefault="00F7232B" w:rsidP="00F723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</w:p>
          <w:p w:rsidR="00F7232B" w:rsidRPr="00F7232B" w:rsidRDefault="00F7232B" w:rsidP="00F723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  <w:proofErr w:type="spellStart"/>
            <w:r w:rsidRPr="00F7232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f_NR_SS_</w:t>
            </w:r>
            <w:proofErr w:type="gramStart"/>
            <w:r w:rsidRPr="00F7232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CommonRadioBearerConfig</w:t>
            </w:r>
            <w:proofErr w:type="spellEnd"/>
            <w:r w:rsidRPr="00F7232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proofErr w:type="gramEnd"/>
            <w:r w:rsidRPr="00F7232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p_PCell</w:t>
            </w:r>
            <w:proofErr w:type="spellEnd"/>
            <w:r w:rsidRPr="00F7232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F7232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v_SS_Config</w:t>
            </w:r>
            <w:proofErr w:type="spellEnd"/>
            <w:r w:rsidRPr="00F7232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F7232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cs_TimingInfo_Now</w:t>
            </w:r>
            <w:proofErr w:type="spellEnd"/>
            <w:r w:rsidRPr="00F7232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); //WA#</w:t>
            </w:r>
          </w:p>
          <w:p w:rsidR="00F7232B" w:rsidRPr="00F7232B" w:rsidRDefault="00F7232B" w:rsidP="00F723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F7232B" w:rsidRPr="00F7232B" w:rsidRDefault="00F7232B" w:rsidP="00F723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R5s210620 R5s210842 change 1 sic@</w:t>
            </w:r>
          </w:p>
          <w:p w:rsidR="00F7232B" w:rsidRPr="00F7232B" w:rsidRDefault="00F7232B" w:rsidP="00F723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>TimingInfo</w:t>
            </w:r>
            <w:proofErr w:type="spellEnd"/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>f_NR_GetNextSendOccasion_DL</w:t>
            </w:r>
            <w:proofErr w:type="spellEnd"/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>(p_PCell,500);</w:t>
            </w:r>
          </w:p>
          <w:p w:rsidR="00F7232B" w:rsidRPr="00F7232B" w:rsidRDefault="00F7232B" w:rsidP="00F723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 xml:space="preserve">    v_TimingInfo</w:t>
            </w:r>
            <w:proofErr w:type="gramStart"/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>2 :</w:t>
            </w:r>
            <w:proofErr w:type="gramEnd"/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>f_SubFrameTiming_AddMilliSeconds</w:t>
            </w:r>
            <w:proofErr w:type="spellEnd"/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>v_TimingInfo</w:t>
            </w:r>
            <w:proofErr w:type="spellEnd"/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 xml:space="preserve">, 5); // 5 </w:t>
            </w:r>
            <w:proofErr w:type="spellStart"/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>ms</w:t>
            </w:r>
            <w:proofErr w:type="spellEnd"/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 xml:space="preserve"> later</w:t>
            </w:r>
          </w:p>
          <w:p w:rsidR="00F7232B" w:rsidRPr="00F7232B" w:rsidRDefault="00F7232B" w:rsidP="00F723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>f_NR_ConfigPCell_</w:t>
            </w:r>
            <w:proofErr w:type="gramStart"/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>AddRelSCells</w:t>
            </w:r>
            <w:proofErr w:type="spellEnd"/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>, {</w:t>
            </w:r>
            <w:proofErr w:type="spellStart"/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>p_SCell</w:t>
            </w:r>
            <w:proofErr w:type="spellEnd"/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 xml:space="preserve">}, tsc_PCellIndex_0, </w:t>
            </w:r>
            <w:proofErr w:type="spellStart"/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 xml:space="preserve">(v_TimingInfo2), </w:t>
            </w:r>
            <w:proofErr w:type="spellStart"/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>f_NR_CellInfo_GetRNTI</w:t>
            </w:r>
            <w:proofErr w:type="spellEnd"/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:rsidR="00F7232B" w:rsidRDefault="00F7232B" w:rsidP="00F723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>ConfigSCell</w:t>
            </w:r>
            <w:proofErr w:type="spellEnd"/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>p_SCell,v_SCGConfigCA</w:t>
            </w:r>
            <w:proofErr w:type="spellEnd"/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F7232B">
              <w:rPr>
                <w:rFonts w:ascii="Courier New" w:hAnsi="Courier New" w:cs="Courier New"/>
                <w:color w:val="000000"/>
                <w:lang w:eastAsia="de-DE"/>
              </w:rPr>
              <w:t>(v_TimingInfo2));</w:t>
            </w:r>
          </w:p>
          <w:p w:rsidR="00F7232B" w:rsidRDefault="00F7232B" w:rsidP="00F723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  <w:p w:rsidR="00F7232B" w:rsidRPr="002946C7" w:rsidRDefault="00F7232B" w:rsidP="00F723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 &lt;&lt;SKIPPED CODE&gt;&gt;</w:t>
            </w:r>
          </w:p>
        </w:tc>
      </w:tr>
    </w:tbl>
    <w:p w:rsidR="005D27CA" w:rsidRDefault="005D27CA" w:rsidP="00372BA8">
      <w:pPr>
        <w:pStyle w:val="Heading5"/>
        <w:rPr>
          <w:lang w:eastAsia="en-GB"/>
        </w:rPr>
      </w:pPr>
    </w:p>
    <w:sectPr w:rsidR="005D27CA" w:rsidSect="00B76E16">
      <w:headerReference w:type="even" r:id="rId19"/>
      <w:headerReference w:type="default" r:id="rId20"/>
      <w:headerReference w:type="first" r:id="rId21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D259C" w:rsidRDefault="000D259C">
      <w:r>
        <w:separator/>
      </w:r>
    </w:p>
  </w:endnote>
  <w:endnote w:type="continuationSeparator" w:id="0">
    <w:p w:rsidR="000D259C" w:rsidRDefault="000D25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232B" w:rsidRDefault="00F7232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232B" w:rsidRDefault="00F7232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232B" w:rsidRDefault="00F7232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D259C" w:rsidRDefault="000D259C">
      <w:r>
        <w:separator/>
      </w:r>
    </w:p>
  </w:footnote>
  <w:footnote w:type="continuationSeparator" w:id="0">
    <w:p w:rsidR="000D259C" w:rsidRDefault="000D25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148E9" w:rsidRDefault="005148E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F7232B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251922492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:rsidR="00F7232B" w:rsidRPr="00A11327" w:rsidRDefault="00F7232B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251922492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:rsidR="00F7232B" w:rsidRPr="00A11327" w:rsidRDefault="00F7232B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232B" w:rsidRDefault="00F7232B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:rsidR="00F7232B" w:rsidRPr="00A11327" w:rsidRDefault="00F7232B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:rsidR="00F7232B" w:rsidRPr="00A11327" w:rsidRDefault="00F7232B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232B" w:rsidRDefault="00F7232B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187188010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:rsidR="00F7232B" w:rsidRPr="00A11327" w:rsidRDefault="00F7232B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187188010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:rsidR="00F7232B" w:rsidRPr="00A11327" w:rsidRDefault="00F7232B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148E9" w:rsidRDefault="00F7232B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591194618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:rsidR="00F7232B" w:rsidRPr="00A11327" w:rsidRDefault="00F7232B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591194618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:rsidR="00F7232B" w:rsidRPr="00A11327" w:rsidRDefault="00F7232B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148E9" w:rsidRDefault="005148E9">
    <w:pPr>
      <w:pStyle w:val="Header"/>
      <w:tabs>
        <w:tab w:val="right" w:pos="9639"/>
      </w:tabs>
    </w:pPr>
    <w:r>
      <w:tab/>
    </w:r>
    <w:r w:rsidR="00F7232B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178722524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:rsidR="00F7232B" w:rsidRPr="00A11327" w:rsidRDefault="00F7232B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178722524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:rsidR="00F7232B" w:rsidRPr="00A11327" w:rsidRDefault="00F7232B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148E9" w:rsidRDefault="00F7232B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360045842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:rsidR="00F7232B" w:rsidRPr="00A11327" w:rsidRDefault="00F7232B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360045842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:rsidR="00F7232B" w:rsidRPr="00A11327" w:rsidRDefault="00F7232B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6F4548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5E73063"/>
    <w:multiLevelType w:val="hybridMultilevel"/>
    <w:tmpl w:val="C4860192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084C7E72"/>
    <w:multiLevelType w:val="hybridMultilevel"/>
    <w:tmpl w:val="6CC6785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062DCC"/>
    <w:multiLevelType w:val="hybridMultilevel"/>
    <w:tmpl w:val="6908D7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657F19"/>
    <w:multiLevelType w:val="hybridMultilevel"/>
    <w:tmpl w:val="8E6A1388"/>
    <w:lvl w:ilvl="0" w:tplc="81A2B27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2D56A5"/>
    <w:multiLevelType w:val="hybridMultilevel"/>
    <w:tmpl w:val="6CC6785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BA39A8"/>
    <w:multiLevelType w:val="hybridMultilevel"/>
    <w:tmpl w:val="6646E998"/>
    <w:lvl w:ilvl="0" w:tplc="7CC6564E">
      <w:start w:val="2020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0F7412F4"/>
    <w:multiLevelType w:val="hybridMultilevel"/>
    <w:tmpl w:val="264E06A8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8" w15:restartNumberingAfterBreak="0">
    <w:nsid w:val="14400D63"/>
    <w:multiLevelType w:val="hybridMultilevel"/>
    <w:tmpl w:val="9B241B08"/>
    <w:lvl w:ilvl="0" w:tplc="50EE4B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9" w15:restartNumberingAfterBreak="0">
    <w:nsid w:val="176FF280"/>
    <w:multiLevelType w:val="singleLevel"/>
    <w:tmpl w:val="176FF280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0" w15:restartNumberingAfterBreak="0">
    <w:nsid w:val="193D6BBD"/>
    <w:multiLevelType w:val="hybridMultilevel"/>
    <w:tmpl w:val="E1505F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205E5C10"/>
    <w:multiLevelType w:val="hybridMultilevel"/>
    <w:tmpl w:val="4A0E7C9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3A3A7B"/>
    <w:multiLevelType w:val="hybridMultilevel"/>
    <w:tmpl w:val="B9487B8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53720C"/>
    <w:multiLevelType w:val="multilevel"/>
    <w:tmpl w:val="2A322ED4"/>
    <w:lvl w:ilvl="0">
      <w:start w:val="1"/>
      <w:numFmt w:val="decimal"/>
      <w:lvlText w:val="%1"/>
      <w:lvlJc w:val="left"/>
      <w:pPr>
        <w:ind w:left="456" w:hanging="456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color w:val="000000"/>
      </w:rPr>
    </w:lvl>
  </w:abstractNum>
  <w:abstractNum w:abstractNumId="15" w15:restartNumberingAfterBreak="0">
    <w:nsid w:val="28772010"/>
    <w:multiLevelType w:val="hybridMultilevel"/>
    <w:tmpl w:val="071E5CD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293ED6"/>
    <w:multiLevelType w:val="hybridMultilevel"/>
    <w:tmpl w:val="20D889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C476C7"/>
    <w:multiLevelType w:val="hybridMultilevel"/>
    <w:tmpl w:val="E5E4FC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5A2765"/>
    <w:multiLevelType w:val="hybridMultilevel"/>
    <w:tmpl w:val="874E4ABA"/>
    <w:lvl w:ilvl="0" w:tplc="47E4502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16266B"/>
    <w:multiLevelType w:val="hybridMultilevel"/>
    <w:tmpl w:val="DDEA09D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39692680"/>
    <w:multiLevelType w:val="hybridMultilevel"/>
    <w:tmpl w:val="3580B81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BCD77AF"/>
    <w:multiLevelType w:val="hybridMultilevel"/>
    <w:tmpl w:val="7728AC32"/>
    <w:lvl w:ilvl="0" w:tplc="3732C044">
      <w:start w:val="20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9674FD"/>
    <w:multiLevelType w:val="hybridMultilevel"/>
    <w:tmpl w:val="DABE49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3E039C0"/>
    <w:multiLevelType w:val="hybridMultilevel"/>
    <w:tmpl w:val="7C4255A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3FEDB45"/>
    <w:multiLevelType w:val="singleLevel"/>
    <w:tmpl w:val="43FEDB45"/>
    <w:lvl w:ilvl="0">
      <w:start w:val="1"/>
      <w:numFmt w:val="decimal"/>
      <w:suff w:val="space"/>
      <w:lvlText w:val="%1."/>
      <w:lvlJc w:val="left"/>
    </w:lvl>
  </w:abstractNum>
  <w:abstractNum w:abstractNumId="26" w15:restartNumberingAfterBreak="0">
    <w:nsid w:val="45B74402"/>
    <w:multiLevelType w:val="hybridMultilevel"/>
    <w:tmpl w:val="0D92D732"/>
    <w:lvl w:ilvl="0" w:tplc="C61CB70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6C23E9"/>
    <w:multiLevelType w:val="hybridMultilevel"/>
    <w:tmpl w:val="4A0E7C9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C4D58C0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9" w15:restartNumberingAfterBreak="0">
    <w:nsid w:val="4EAD1606"/>
    <w:multiLevelType w:val="hybridMultilevel"/>
    <w:tmpl w:val="387666F2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F2C0C47"/>
    <w:multiLevelType w:val="hybridMultilevel"/>
    <w:tmpl w:val="1E02A1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0C56BA3"/>
    <w:multiLevelType w:val="hybridMultilevel"/>
    <w:tmpl w:val="35F0C2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654391"/>
    <w:multiLevelType w:val="hybridMultilevel"/>
    <w:tmpl w:val="071E5CD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674779"/>
    <w:multiLevelType w:val="hybridMultilevel"/>
    <w:tmpl w:val="4A0E7C9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9531B73"/>
    <w:multiLevelType w:val="hybridMultilevel"/>
    <w:tmpl w:val="7C4255A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A4257AD"/>
    <w:multiLevelType w:val="hybridMultilevel"/>
    <w:tmpl w:val="3580B81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C8822C5"/>
    <w:multiLevelType w:val="hybridMultilevel"/>
    <w:tmpl w:val="76BCAA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3046437"/>
    <w:multiLevelType w:val="hybridMultilevel"/>
    <w:tmpl w:val="AB08CC2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30500A0"/>
    <w:multiLevelType w:val="hybridMultilevel"/>
    <w:tmpl w:val="071E5CD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6BC0989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0" w15:restartNumberingAfterBreak="0">
    <w:nsid w:val="69C4DAE0"/>
    <w:multiLevelType w:val="singleLevel"/>
    <w:tmpl w:val="0EC29454"/>
    <w:lvl w:ilvl="0">
      <w:start w:val="1"/>
      <w:numFmt w:val="decimal"/>
      <w:suff w:val="space"/>
      <w:lvlText w:val="%1."/>
      <w:lvlJc w:val="left"/>
    </w:lvl>
  </w:abstractNum>
  <w:abstractNum w:abstractNumId="41" w15:restartNumberingAfterBreak="0">
    <w:nsid w:val="73986D9B"/>
    <w:multiLevelType w:val="hybridMultilevel"/>
    <w:tmpl w:val="46BC20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A914C85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3" w15:restartNumberingAfterBreak="0">
    <w:nsid w:val="7F000898"/>
    <w:multiLevelType w:val="hybridMultilevel"/>
    <w:tmpl w:val="E42E334A"/>
    <w:lvl w:ilvl="0" w:tplc="D3B8D84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23"/>
  </w:num>
  <w:num w:numId="5">
    <w:abstractNumId w:val="16"/>
  </w:num>
  <w:num w:numId="6">
    <w:abstractNumId w:val="25"/>
  </w:num>
  <w:num w:numId="7">
    <w:abstractNumId w:val="40"/>
  </w:num>
  <w:num w:numId="8">
    <w:abstractNumId w:val="9"/>
  </w:num>
  <w:num w:numId="9">
    <w:abstractNumId w:val="22"/>
  </w:num>
  <w:num w:numId="10">
    <w:abstractNumId w:val="43"/>
  </w:num>
  <w:num w:numId="11">
    <w:abstractNumId w:val="18"/>
  </w:num>
  <w:num w:numId="12">
    <w:abstractNumId w:val="26"/>
  </w:num>
  <w:num w:numId="13">
    <w:abstractNumId w:val="4"/>
  </w:num>
  <w:num w:numId="14">
    <w:abstractNumId w:val="20"/>
  </w:num>
  <w:num w:numId="15">
    <w:abstractNumId w:val="0"/>
  </w:num>
  <w:num w:numId="16">
    <w:abstractNumId w:val="1"/>
  </w:num>
  <w:num w:numId="17">
    <w:abstractNumId w:val="8"/>
  </w:num>
  <w:num w:numId="18">
    <w:abstractNumId w:val="28"/>
  </w:num>
  <w:num w:numId="19">
    <w:abstractNumId w:val="42"/>
  </w:num>
  <w:num w:numId="20">
    <w:abstractNumId w:val="39"/>
  </w:num>
  <w:num w:numId="21">
    <w:abstractNumId w:val="14"/>
  </w:num>
  <w:num w:numId="22">
    <w:abstractNumId w:val="30"/>
  </w:num>
  <w:num w:numId="23">
    <w:abstractNumId w:val="37"/>
  </w:num>
  <w:num w:numId="24">
    <w:abstractNumId w:val="19"/>
  </w:num>
  <w:num w:numId="25">
    <w:abstractNumId w:val="36"/>
  </w:num>
  <w:num w:numId="26">
    <w:abstractNumId w:val="6"/>
  </w:num>
  <w:num w:numId="27">
    <w:abstractNumId w:val="7"/>
  </w:num>
  <w:num w:numId="28">
    <w:abstractNumId w:val="29"/>
  </w:num>
  <w:num w:numId="29">
    <w:abstractNumId w:val="3"/>
  </w:num>
  <w:num w:numId="30">
    <w:abstractNumId w:val="17"/>
  </w:num>
  <w:num w:numId="31">
    <w:abstractNumId w:val="10"/>
  </w:num>
  <w:num w:numId="32">
    <w:abstractNumId w:val="31"/>
  </w:num>
  <w:num w:numId="33">
    <w:abstractNumId w:val="38"/>
  </w:num>
  <w:num w:numId="34">
    <w:abstractNumId w:val="2"/>
  </w:num>
  <w:num w:numId="35">
    <w:abstractNumId w:val="15"/>
  </w:num>
  <w:num w:numId="36">
    <w:abstractNumId w:val="13"/>
  </w:num>
  <w:num w:numId="37">
    <w:abstractNumId w:val="5"/>
  </w:num>
  <w:num w:numId="38">
    <w:abstractNumId w:val="32"/>
  </w:num>
  <w:num w:numId="39">
    <w:abstractNumId w:val="24"/>
  </w:num>
  <w:num w:numId="40">
    <w:abstractNumId w:val="34"/>
  </w:num>
  <w:num w:numId="41">
    <w:abstractNumId w:val="21"/>
  </w:num>
  <w:num w:numId="42">
    <w:abstractNumId w:val="35"/>
  </w:num>
  <w:num w:numId="43">
    <w:abstractNumId w:val="41"/>
  </w:num>
  <w:num w:numId="44">
    <w:abstractNumId w:val="33"/>
  </w:num>
  <w:num w:numId="45">
    <w:abstractNumId w:val="12"/>
  </w:num>
  <w:num w:numId="46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07575"/>
    <w:rsid w:val="00011C14"/>
    <w:rsid w:val="00022E4A"/>
    <w:rsid w:val="000246B6"/>
    <w:rsid w:val="00024866"/>
    <w:rsid w:val="00030175"/>
    <w:rsid w:val="0003629C"/>
    <w:rsid w:val="00036FE7"/>
    <w:rsid w:val="00050F7D"/>
    <w:rsid w:val="00054E62"/>
    <w:rsid w:val="00057DBD"/>
    <w:rsid w:val="000614B3"/>
    <w:rsid w:val="00063818"/>
    <w:rsid w:val="0006562C"/>
    <w:rsid w:val="0007409D"/>
    <w:rsid w:val="000749BF"/>
    <w:rsid w:val="0009581D"/>
    <w:rsid w:val="00096F61"/>
    <w:rsid w:val="000A1C38"/>
    <w:rsid w:val="000A30FB"/>
    <w:rsid w:val="000A4903"/>
    <w:rsid w:val="000A4AB6"/>
    <w:rsid w:val="000A55CC"/>
    <w:rsid w:val="000A6394"/>
    <w:rsid w:val="000B1FE1"/>
    <w:rsid w:val="000B70AF"/>
    <w:rsid w:val="000B7FED"/>
    <w:rsid w:val="000C038A"/>
    <w:rsid w:val="000C104F"/>
    <w:rsid w:val="000C6598"/>
    <w:rsid w:val="000D259C"/>
    <w:rsid w:val="000D40AB"/>
    <w:rsid w:val="000E0AC3"/>
    <w:rsid w:val="000E3FBF"/>
    <w:rsid w:val="000F119F"/>
    <w:rsid w:val="000F34D6"/>
    <w:rsid w:val="001109AC"/>
    <w:rsid w:val="00112593"/>
    <w:rsid w:val="00112785"/>
    <w:rsid w:val="0011415B"/>
    <w:rsid w:val="001209DE"/>
    <w:rsid w:val="0012136E"/>
    <w:rsid w:val="00126237"/>
    <w:rsid w:val="0012699E"/>
    <w:rsid w:val="001302CE"/>
    <w:rsid w:val="001373AB"/>
    <w:rsid w:val="00145D43"/>
    <w:rsid w:val="00146DCF"/>
    <w:rsid w:val="00151336"/>
    <w:rsid w:val="00157E07"/>
    <w:rsid w:val="00164CFC"/>
    <w:rsid w:val="00173835"/>
    <w:rsid w:val="001901A2"/>
    <w:rsid w:val="00192312"/>
    <w:rsid w:val="00192C46"/>
    <w:rsid w:val="001A08B3"/>
    <w:rsid w:val="001A0D31"/>
    <w:rsid w:val="001A709A"/>
    <w:rsid w:val="001A7B60"/>
    <w:rsid w:val="001B15F7"/>
    <w:rsid w:val="001B52F0"/>
    <w:rsid w:val="001B7A65"/>
    <w:rsid w:val="001C5C2A"/>
    <w:rsid w:val="001C6FC1"/>
    <w:rsid w:val="001C78A6"/>
    <w:rsid w:val="001E3D37"/>
    <w:rsid w:val="001E41F3"/>
    <w:rsid w:val="001E57F9"/>
    <w:rsid w:val="001F1817"/>
    <w:rsid w:val="001F3C68"/>
    <w:rsid w:val="001F406A"/>
    <w:rsid w:val="002040A1"/>
    <w:rsid w:val="00220349"/>
    <w:rsid w:val="00221C5A"/>
    <w:rsid w:val="00223B1F"/>
    <w:rsid w:val="00226298"/>
    <w:rsid w:val="00241A66"/>
    <w:rsid w:val="00245CA4"/>
    <w:rsid w:val="00250EAE"/>
    <w:rsid w:val="002564C6"/>
    <w:rsid w:val="0026004D"/>
    <w:rsid w:val="002625C9"/>
    <w:rsid w:val="00263668"/>
    <w:rsid w:val="002640DD"/>
    <w:rsid w:val="00275D12"/>
    <w:rsid w:val="00284FEB"/>
    <w:rsid w:val="002860C4"/>
    <w:rsid w:val="002901A3"/>
    <w:rsid w:val="002946C7"/>
    <w:rsid w:val="00296DD2"/>
    <w:rsid w:val="002A45F1"/>
    <w:rsid w:val="002A4DCB"/>
    <w:rsid w:val="002B02DC"/>
    <w:rsid w:val="002B14D3"/>
    <w:rsid w:val="002B5741"/>
    <w:rsid w:val="002C7E01"/>
    <w:rsid w:val="002D37E1"/>
    <w:rsid w:val="002E008A"/>
    <w:rsid w:val="002F45F1"/>
    <w:rsid w:val="002F7D40"/>
    <w:rsid w:val="00301336"/>
    <w:rsid w:val="00304753"/>
    <w:rsid w:val="00305409"/>
    <w:rsid w:val="00310217"/>
    <w:rsid w:val="0031061D"/>
    <w:rsid w:val="00310B98"/>
    <w:rsid w:val="003216F1"/>
    <w:rsid w:val="00322D46"/>
    <w:rsid w:val="00330229"/>
    <w:rsid w:val="00331A08"/>
    <w:rsid w:val="0033294A"/>
    <w:rsid w:val="00341F6F"/>
    <w:rsid w:val="00342D98"/>
    <w:rsid w:val="00343CD7"/>
    <w:rsid w:val="00345383"/>
    <w:rsid w:val="00346D77"/>
    <w:rsid w:val="00352FC5"/>
    <w:rsid w:val="003556DC"/>
    <w:rsid w:val="003609EF"/>
    <w:rsid w:val="00361605"/>
    <w:rsid w:val="0036231A"/>
    <w:rsid w:val="00372BA8"/>
    <w:rsid w:val="00374DD4"/>
    <w:rsid w:val="00375BB0"/>
    <w:rsid w:val="003764EC"/>
    <w:rsid w:val="003806A7"/>
    <w:rsid w:val="00383C3D"/>
    <w:rsid w:val="003858C9"/>
    <w:rsid w:val="00387792"/>
    <w:rsid w:val="003904E3"/>
    <w:rsid w:val="00391D86"/>
    <w:rsid w:val="003926A3"/>
    <w:rsid w:val="00393BCA"/>
    <w:rsid w:val="003B5E96"/>
    <w:rsid w:val="003C2766"/>
    <w:rsid w:val="003C6D81"/>
    <w:rsid w:val="003D1466"/>
    <w:rsid w:val="003E1A36"/>
    <w:rsid w:val="003E51C2"/>
    <w:rsid w:val="003F25C5"/>
    <w:rsid w:val="003F3287"/>
    <w:rsid w:val="00410371"/>
    <w:rsid w:val="00411482"/>
    <w:rsid w:val="00412379"/>
    <w:rsid w:val="0041471B"/>
    <w:rsid w:val="004153A1"/>
    <w:rsid w:val="00415491"/>
    <w:rsid w:val="00416FA7"/>
    <w:rsid w:val="004242F1"/>
    <w:rsid w:val="0043163D"/>
    <w:rsid w:val="00433730"/>
    <w:rsid w:val="0043377E"/>
    <w:rsid w:val="00440D0A"/>
    <w:rsid w:val="00443FA3"/>
    <w:rsid w:val="00446488"/>
    <w:rsid w:val="00460215"/>
    <w:rsid w:val="00461008"/>
    <w:rsid w:val="004615E8"/>
    <w:rsid w:val="00461F12"/>
    <w:rsid w:val="004635E5"/>
    <w:rsid w:val="004717EA"/>
    <w:rsid w:val="004729C8"/>
    <w:rsid w:val="00482B43"/>
    <w:rsid w:val="00495060"/>
    <w:rsid w:val="004976F0"/>
    <w:rsid w:val="004A2AED"/>
    <w:rsid w:val="004B01A5"/>
    <w:rsid w:val="004B2C2D"/>
    <w:rsid w:val="004B526E"/>
    <w:rsid w:val="004B75B7"/>
    <w:rsid w:val="004D455F"/>
    <w:rsid w:val="004D5164"/>
    <w:rsid w:val="004D61BD"/>
    <w:rsid w:val="004D6DF7"/>
    <w:rsid w:val="004D70C0"/>
    <w:rsid w:val="004E3185"/>
    <w:rsid w:val="004E5B6E"/>
    <w:rsid w:val="004F247B"/>
    <w:rsid w:val="004F661B"/>
    <w:rsid w:val="00503290"/>
    <w:rsid w:val="005045C7"/>
    <w:rsid w:val="005051EF"/>
    <w:rsid w:val="005105E0"/>
    <w:rsid w:val="0051196A"/>
    <w:rsid w:val="005135A1"/>
    <w:rsid w:val="005148E9"/>
    <w:rsid w:val="0051580D"/>
    <w:rsid w:val="005206EB"/>
    <w:rsid w:val="005263E7"/>
    <w:rsid w:val="005279F5"/>
    <w:rsid w:val="00532891"/>
    <w:rsid w:val="005355FB"/>
    <w:rsid w:val="00541881"/>
    <w:rsid w:val="00544AAF"/>
    <w:rsid w:val="00547111"/>
    <w:rsid w:val="005508AD"/>
    <w:rsid w:val="00550D59"/>
    <w:rsid w:val="00552135"/>
    <w:rsid w:val="00562073"/>
    <w:rsid w:val="00564EDF"/>
    <w:rsid w:val="005663BD"/>
    <w:rsid w:val="0056673A"/>
    <w:rsid w:val="00566F6F"/>
    <w:rsid w:val="0058240F"/>
    <w:rsid w:val="0058785D"/>
    <w:rsid w:val="00587F6A"/>
    <w:rsid w:val="00592D74"/>
    <w:rsid w:val="00596753"/>
    <w:rsid w:val="005B1ACC"/>
    <w:rsid w:val="005B4127"/>
    <w:rsid w:val="005C55C1"/>
    <w:rsid w:val="005D0339"/>
    <w:rsid w:val="005D27CA"/>
    <w:rsid w:val="005E18C6"/>
    <w:rsid w:val="005E2C44"/>
    <w:rsid w:val="005E3FFA"/>
    <w:rsid w:val="005E42FB"/>
    <w:rsid w:val="005F12D6"/>
    <w:rsid w:val="005F391D"/>
    <w:rsid w:val="005F740E"/>
    <w:rsid w:val="006006C1"/>
    <w:rsid w:val="00610C5B"/>
    <w:rsid w:val="00613D6B"/>
    <w:rsid w:val="00617D68"/>
    <w:rsid w:val="00620F69"/>
    <w:rsid w:val="00621188"/>
    <w:rsid w:val="006257ED"/>
    <w:rsid w:val="00625935"/>
    <w:rsid w:val="00630DC1"/>
    <w:rsid w:val="006316B2"/>
    <w:rsid w:val="00633F77"/>
    <w:rsid w:val="00642CCB"/>
    <w:rsid w:val="00644586"/>
    <w:rsid w:val="00652A36"/>
    <w:rsid w:val="0065364E"/>
    <w:rsid w:val="006537B5"/>
    <w:rsid w:val="00661E2C"/>
    <w:rsid w:val="00665706"/>
    <w:rsid w:val="00667016"/>
    <w:rsid w:val="00670C91"/>
    <w:rsid w:val="0068444E"/>
    <w:rsid w:val="00694593"/>
    <w:rsid w:val="00695808"/>
    <w:rsid w:val="006A5853"/>
    <w:rsid w:val="006A6982"/>
    <w:rsid w:val="006A737E"/>
    <w:rsid w:val="006B46FB"/>
    <w:rsid w:val="006B7B2F"/>
    <w:rsid w:val="006C4A24"/>
    <w:rsid w:val="006C72A9"/>
    <w:rsid w:val="006D0191"/>
    <w:rsid w:val="006E21FB"/>
    <w:rsid w:val="006E4465"/>
    <w:rsid w:val="006E5627"/>
    <w:rsid w:val="006E7773"/>
    <w:rsid w:val="006F6B99"/>
    <w:rsid w:val="006F7B09"/>
    <w:rsid w:val="00704829"/>
    <w:rsid w:val="007101FB"/>
    <w:rsid w:val="00712747"/>
    <w:rsid w:val="0072522A"/>
    <w:rsid w:val="00727A85"/>
    <w:rsid w:val="0073208D"/>
    <w:rsid w:val="0073742E"/>
    <w:rsid w:val="0073773F"/>
    <w:rsid w:val="0074149F"/>
    <w:rsid w:val="00741ACC"/>
    <w:rsid w:val="00755C92"/>
    <w:rsid w:val="00762213"/>
    <w:rsid w:val="007622F8"/>
    <w:rsid w:val="00763BA2"/>
    <w:rsid w:val="007656FE"/>
    <w:rsid w:val="007658A5"/>
    <w:rsid w:val="00766D2D"/>
    <w:rsid w:val="00780BBA"/>
    <w:rsid w:val="00792342"/>
    <w:rsid w:val="007977A8"/>
    <w:rsid w:val="007A73E5"/>
    <w:rsid w:val="007B2E1B"/>
    <w:rsid w:val="007B512A"/>
    <w:rsid w:val="007B5210"/>
    <w:rsid w:val="007C13F4"/>
    <w:rsid w:val="007C149A"/>
    <w:rsid w:val="007C2097"/>
    <w:rsid w:val="007C28A7"/>
    <w:rsid w:val="007D6A07"/>
    <w:rsid w:val="007D6DB1"/>
    <w:rsid w:val="007D7566"/>
    <w:rsid w:val="007E310E"/>
    <w:rsid w:val="007F0389"/>
    <w:rsid w:val="007F0903"/>
    <w:rsid w:val="007F3701"/>
    <w:rsid w:val="007F7259"/>
    <w:rsid w:val="00800025"/>
    <w:rsid w:val="00800A71"/>
    <w:rsid w:val="00801700"/>
    <w:rsid w:val="00801CF0"/>
    <w:rsid w:val="008040A8"/>
    <w:rsid w:val="00824C2C"/>
    <w:rsid w:val="00825391"/>
    <w:rsid w:val="00825C07"/>
    <w:rsid w:val="008279FA"/>
    <w:rsid w:val="008354B1"/>
    <w:rsid w:val="0085441A"/>
    <w:rsid w:val="008552BF"/>
    <w:rsid w:val="008626E7"/>
    <w:rsid w:val="00870EE7"/>
    <w:rsid w:val="0087510D"/>
    <w:rsid w:val="00877494"/>
    <w:rsid w:val="00880F55"/>
    <w:rsid w:val="00883A39"/>
    <w:rsid w:val="008863B9"/>
    <w:rsid w:val="0089088C"/>
    <w:rsid w:val="008A45A6"/>
    <w:rsid w:val="008B2743"/>
    <w:rsid w:val="008D4141"/>
    <w:rsid w:val="008E2567"/>
    <w:rsid w:val="008E6B1F"/>
    <w:rsid w:val="008F686C"/>
    <w:rsid w:val="00901400"/>
    <w:rsid w:val="00904EBA"/>
    <w:rsid w:val="00907B05"/>
    <w:rsid w:val="0091261A"/>
    <w:rsid w:val="00913E0B"/>
    <w:rsid w:val="009148DE"/>
    <w:rsid w:val="00916386"/>
    <w:rsid w:val="009418D9"/>
    <w:rsid w:val="00941E30"/>
    <w:rsid w:val="00943B96"/>
    <w:rsid w:val="00946424"/>
    <w:rsid w:val="009478EE"/>
    <w:rsid w:val="0095139C"/>
    <w:rsid w:val="00952A78"/>
    <w:rsid w:val="009545C5"/>
    <w:rsid w:val="00956250"/>
    <w:rsid w:val="00956A50"/>
    <w:rsid w:val="00961156"/>
    <w:rsid w:val="00967534"/>
    <w:rsid w:val="00973015"/>
    <w:rsid w:val="009777D9"/>
    <w:rsid w:val="00986821"/>
    <w:rsid w:val="00991B88"/>
    <w:rsid w:val="009A07BF"/>
    <w:rsid w:val="009A4E0F"/>
    <w:rsid w:val="009A5255"/>
    <w:rsid w:val="009A5753"/>
    <w:rsid w:val="009A579D"/>
    <w:rsid w:val="009B0B50"/>
    <w:rsid w:val="009B5164"/>
    <w:rsid w:val="009C1018"/>
    <w:rsid w:val="009C22FE"/>
    <w:rsid w:val="009D476E"/>
    <w:rsid w:val="009D6D6B"/>
    <w:rsid w:val="009D7147"/>
    <w:rsid w:val="009E24DE"/>
    <w:rsid w:val="009E3297"/>
    <w:rsid w:val="009F734F"/>
    <w:rsid w:val="009F7D81"/>
    <w:rsid w:val="00A00487"/>
    <w:rsid w:val="00A05574"/>
    <w:rsid w:val="00A0746C"/>
    <w:rsid w:val="00A230E4"/>
    <w:rsid w:val="00A246B6"/>
    <w:rsid w:val="00A27FF5"/>
    <w:rsid w:val="00A40634"/>
    <w:rsid w:val="00A4490C"/>
    <w:rsid w:val="00A47E70"/>
    <w:rsid w:val="00A50CF0"/>
    <w:rsid w:val="00A52F6F"/>
    <w:rsid w:val="00A53B10"/>
    <w:rsid w:val="00A57528"/>
    <w:rsid w:val="00A601CD"/>
    <w:rsid w:val="00A66C63"/>
    <w:rsid w:val="00A67424"/>
    <w:rsid w:val="00A70BC7"/>
    <w:rsid w:val="00A72118"/>
    <w:rsid w:val="00A72665"/>
    <w:rsid w:val="00A7410A"/>
    <w:rsid w:val="00A7583C"/>
    <w:rsid w:val="00A7671C"/>
    <w:rsid w:val="00A81EA3"/>
    <w:rsid w:val="00A84550"/>
    <w:rsid w:val="00A90513"/>
    <w:rsid w:val="00A90724"/>
    <w:rsid w:val="00A916D2"/>
    <w:rsid w:val="00AA0376"/>
    <w:rsid w:val="00AA2CBC"/>
    <w:rsid w:val="00AA49EB"/>
    <w:rsid w:val="00AA7550"/>
    <w:rsid w:val="00AB0D3A"/>
    <w:rsid w:val="00AB4631"/>
    <w:rsid w:val="00AB4DF8"/>
    <w:rsid w:val="00AB6981"/>
    <w:rsid w:val="00AC498E"/>
    <w:rsid w:val="00AC5820"/>
    <w:rsid w:val="00AD1CD8"/>
    <w:rsid w:val="00AD7555"/>
    <w:rsid w:val="00AE3196"/>
    <w:rsid w:val="00B00C8B"/>
    <w:rsid w:val="00B05D84"/>
    <w:rsid w:val="00B10E9C"/>
    <w:rsid w:val="00B12EDB"/>
    <w:rsid w:val="00B17EC1"/>
    <w:rsid w:val="00B2001E"/>
    <w:rsid w:val="00B258BB"/>
    <w:rsid w:val="00B3074E"/>
    <w:rsid w:val="00B32429"/>
    <w:rsid w:val="00B51BA6"/>
    <w:rsid w:val="00B52828"/>
    <w:rsid w:val="00B5725C"/>
    <w:rsid w:val="00B654CF"/>
    <w:rsid w:val="00B67B97"/>
    <w:rsid w:val="00B7315D"/>
    <w:rsid w:val="00B75E77"/>
    <w:rsid w:val="00B76E16"/>
    <w:rsid w:val="00B84F41"/>
    <w:rsid w:val="00B918AC"/>
    <w:rsid w:val="00B91C30"/>
    <w:rsid w:val="00B9335B"/>
    <w:rsid w:val="00B968C8"/>
    <w:rsid w:val="00B97289"/>
    <w:rsid w:val="00BA048E"/>
    <w:rsid w:val="00BA2CD7"/>
    <w:rsid w:val="00BA3EC5"/>
    <w:rsid w:val="00BA51D9"/>
    <w:rsid w:val="00BA5924"/>
    <w:rsid w:val="00BB1BF6"/>
    <w:rsid w:val="00BB3C0A"/>
    <w:rsid w:val="00BB5645"/>
    <w:rsid w:val="00BB5DFC"/>
    <w:rsid w:val="00BC40B1"/>
    <w:rsid w:val="00BD279D"/>
    <w:rsid w:val="00BD5479"/>
    <w:rsid w:val="00BD6BB8"/>
    <w:rsid w:val="00BE17DC"/>
    <w:rsid w:val="00BE47A2"/>
    <w:rsid w:val="00BE4DD2"/>
    <w:rsid w:val="00BE6908"/>
    <w:rsid w:val="00BF1721"/>
    <w:rsid w:val="00BF53F2"/>
    <w:rsid w:val="00BF60DF"/>
    <w:rsid w:val="00C01A4C"/>
    <w:rsid w:val="00C06529"/>
    <w:rsid w:val="00C06603"/>
    <w:rsid w:val="00C06B83"/>
    <w:rsid w:val="00C07A7D"/>
    <w:rsid w:val="00C1082F"/>
    <w:rsid w:val="00C10D23"/>
    <w:rsid w:val="00C23C46"/>
    <w:rsid w:val="00C259BF"/>
    <w:rsid w:val="00C30A15"/>
    <w:rsid w:val="00C33421"/>
    <w:rsid w:val="00C34763"/>
    <w:rsid w:val="00C36B1A"/>
    <w:rsid w:val="00C4494A"/>
    <w:rsid w:val="00C47F3E"/>
    <w:rsid w:val="00C51E37"/>
    <w:rsid w:val="00C53AC6"/>
    <w:rsid w:val="00C56A9B"/>
    <w:rsid w:val="00C62097"/>
    <w:rsid w:val="00C628B1"/>
    <w:rsid w:val="00C657A8"/>
    <w:rsid w:val="00C66A52"/>
    <w:rsid w:val="00C66BA2"/>
    <w:rsid w:val="00C672B9"/>
    <w:rsid w:val="00C72ED8"/>
    <w:rsid w:val="00C852CF"/>
    <w:rsid w:val="00C856F4"/>
    <w:rsid w:val="00C87A12"/>
    <w:rsid w:val="00C95985"/>
    <w:rsid w:val="00C9778B"/>
    <w:rsid w:val="00C979AE"/>
    <w:rsid w:val="00CA0961"/>
    <w:rsid w:val="00CA0F17"/>
    <w:rsid w:val="00CA3559"/>
    <w:rsid w:val="00CB12BC"/>
    <w:rsid w:val="00CC1C39"/>
    <w:rsid w:val="00CC39F9"/>
    <w:rsid w:val="00CC4988"/>
    <w:rsid w:val="00CC5026"/>
    <w:rsid w:val="00CC63D6"/>
    <w:rsid w:val="00CC68D0"/>
    <w:rsid w:val="00CD057D"/>
    <w:rsid w:val="00CD2451"/>
    <w:rsid w:val="00CE0B19"/>
    <w:rsid w:val="00CE0BFA"/>
    <w:rsid w:val="00CE1399"/>
    <w:rsid w:val="00CE3B53"/>
    <w:rsid w:val="00CE5930"/>
    <w:rsid w:val="00CE7AF9"/>
    <w:rsid w:val="00CF1024"/>
    <w:rsid w:val="00CF39F2"/>
    <w:rsid w:val="00D00537"/>
    <w:rsid w:val="00D03582"/>
    <w:rsid w:val="00D03F9A"/>
    <w:rsid w:val="00D05437"/>
    <w:rsid w:val="00D06D51"/>
    <w:rsid w:val="00D11539"/>
    <w:rsid w:val="00D157BD"/>
    <w:rsid w:val="00D17487"/>
    <w:rsid w:val="00D235D8"/>
    <w:rsid w:val="00D24991"/>
    <w:rsid w:val="00D25A5F"/>
    <w:rsid w:val="00D32B66"/>
    <w:rsid w:val="00D34E67"/>
    <w:rsid w:val="00D46F65"/>
    <w:rsid w:val="00D50255"/>
    <w:rsid w:val="00D52BD7"/>
    <w:rsid w:val="00D63444"/>
    <w:rsid w:val="00D66520"/>
    <w:rsid w:val="00D720E3"/>
    <w:rsid w:val="00D7237E"/>
    <w:rsid w:val="00D7387B"/>
    <w:rsid w:val="00D81E12"/>
    <w:rsid w:val="00D82EE9"/>
    <w:rsid w:val="00D86DC8"/>
    <w:rsid w:val="00DA0394"/>
    <w:rsid w:val="00DA356D"/>
    <w:rsid w:val="00DB3570"/>
    <w:rsid w:val="00DC0D26"/>
    <w:rsid w:val="00DD0F43"/>
    <w:rsid w:val="00DD11FD"/>
    <w:rsid w:val="00DD53E1"/>
    <w:rsid w:val="00DD7F13"/>
    <w:rsid w:val="00DE237C"/>
    <w:rsid w:val="00DE34CF"/>
    <w:rsid w:val="00DE477E"/>
    <w:rsid w:val="00DE67FB"/>
    <w:rsid w:val="00DE6B7B"/>
    <w:rsid w:val="00DF0FB2"/>
    <w:rsid w:val="00DF343E"/>
    <w:rsid w:val="00DF69F6"/>
    <w:rsid w:val="00E13F3D"/>
    <w:rsid w:val="00E14D7D"/>
    <w:rsid w:val="00E167C0"/>
    <w:rsid w:val="00E1748E"/>
    <w:rsid w:val="00E20322"/>
    <w:rsid w:val="00E2067E"/>
    <w:rsid w:val="00E223AE"/>
    <w:rsid w:val="00E32E48"/>
    <w:rsid w:val="00E34898"/>
    <w:rsid w:val="00E37029"/>
    <w:rsid w:val="00E45256"/>
    <w:rsid w:val="00E50AA7"/>
    <w:rsid w:val="00E541FB"/>
    <w:rsid w:val="00E716C1"/>
    <w:rsid w:val="00E717C5"/>
    <w:rsid w:val="00E777D7"/>
    <w:rsid w:val="00E77B87"/>
    <w:rsid w:val="00E80C16"/>
    <w:rsid w:val="00E814FE"/>
    <w:rsid w:val="00E83DFE"/>
    <w:rsid w:val="00E8742B"/>
    <w:rsid w:val="00E9504A"/>
    <w:rsid w:val="00EA6BD9"/>
    <w:rsid w:val="00EA7E97"/>
    <w:rsid w:val="00EB09B7"/>
    <w:rsid w:val="00EB0DD2"/>
    <w:rsid w:val="00EB40F5"/>
    <w:rsid w:val="00EC34D8"/>
    <w:rsid w:val="00EC51B2"/>
    <w:rsid w:val="00ED5EB4"/>
    <w:rsid w:val="00ED7DB4"/>
    <w:rsid w:val="00EE16C4"/>
    <w:rsid w:val="00EE7D7C"/>
    <w:rsid w:val="00EF2028"/>
    <w:rsid w:val="00F0098D"/>
    <w:rsid w:val="00F013D0"/>
    <w:rsid w:val="00F11469"/>
    <w:rsid w:val="00F173A4"/>
    <w:rsid w:val="00F202DB"/>
    <w:rsid w:val="00F25D98"/>
    <w:rsid w:val="00F300FB"/>
    <w:rsid w:val="00F307D3"/>
    <w:rsid w:val="00F510C9"/>
    <w:rsid w:val="00F53BFD"/>
    <w:rsid w:val="00F637A3"/>
    <w:rsid w:val="00F64908"/>
    <w:rsid w:val="00F65E51"/>
    <w:rsid w:val="00F7232B"/>
    <w:rsid w:val="00F73479"/>
    <w:rsid w:val="00F75DFD"/>
    <w:rsid w:val="00F76F15"/>
    <w:rsid w:val="00F770AB"/>
    <w:rsid w:val="00F83E9A"/>
    <w:rsid w:val="00F9466F"/>
    <w:rsid w:val="00F95DCB"/>
    <w:rsid w:val="00FA1F4E"/>
    <w:rsid w:val="00FA2C28"/>
    <w:rsid w:val="00FA485A"/>
    <w:rsid w:val="00FB4454"/>
    <w:rsid w:val="00FB598F"/>
    <w:rsid w:val="00FB6386"/>
    <w:rsid w:val="00FC3E53"/>
    <w:rsid w:val="00FC75B0"/>
    <w:rsid w:val="00FD22E5"/>
    <w:rsid w:val="00FD44EF"/>
    <w:rsid w:val="00FD5AFD"/>
    <w:rsid w:val="00FE152C"/>
    <w:rsid w:val="00FF41D4"/>
    <w:rsid w:val="00FF5019"/>
    <w:rsid w:val="00FF5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8F5390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82EE9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character" w:customStyle="1" w:styleId="Heading5Char">
    <w:name w:val="Heading 5 Char"/>
    <w:basedOn w:val="DefaultParagraphFont"/>
    <w:link w:val="Heading5"/>
    <w:rsid w:val="00727A85"/>
    <w:rPr>
      <w:rFonts w:ascii="Arial" w:hAnsi="Arial"/>
      <w:sz w:val="22"/>
      <w:lang w:eastAsia="en-US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F7232B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F7232B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F7232B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F7232B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F7232B"/>
    <w:rPr>
      <w:rFonts w:asciiTheme="minorHAnsi" w:eastAsiaTheme="minorEastAsia" w:hAnsiTheme="minorHAnsi" w:cstheme="minorBidi"/>
      <w:lang w:val="en-US" w:eastAsia="zh-CN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5C55C1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Parikshit.bhise@rohde-schwarz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566152-ABBD-4E94-A91C-4F6897BF85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1476</Words>
  <Characters>8419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9876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2</cp:revision>
  <cp:lastPrinted>1900-01-01T00:00:00Z</cp:lastPrinted>
  <dcterms:created xsi:type="dcterms:W3CDTF">2022-06-28T13:21:00Z</dcterms:created>
  <dcterms:modified xsi:type="dcterms:W3CDTF">2022-06-28T13:21:00Z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2022-06-28T08:42:32Z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773992ee-9003-4d9c-8a18-65c662967777</vt:lpwstr>
  </property>
  <property fmtid="{D5CDD505-2E9C-101B-9397-08002B2CF9AE}" pid="27" name="MSIP_Label_9764cdcd-3664-4d05-9615-7cbf65a4f0a8_ContentBits">
    <vt:lpwstr>0</vt:lpwstr>
  </property>
</Properties>
</file>