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10482D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</w:t>
        </w:r>
        <w:r w:rsidR="00DD1E56">
          <w:rPr>
            <w:b/>
            <w:i/>
            <w:noProof/>
            <w:sz w:val="28"/>
          </w:rPr>
          <w:t>2</w:t>
        </w:r>
        <w:r w:rsidR="005F5E63">
          <w:rPr>
            <w:b/>
            <w:i/>
            <w:noProof/>
            <w:sz w:val="28"/>
          </w:rPr>
          <w:t>8</w:t>
        </w:r>
      </w:fldSimple>
    </w:p>
    <w:p w14:paraId="210A5493" w14:textId="77777777" w:rsidR="00745C21" w:rsidRDefault="007A176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7A17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32E24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326E89">
              <w:rPr>
                <w:b/>
                <w:noProof/>
                <w:sz w:val="28"/>
              </w:rPr>
              <w:t>3</w:t>
            </w:r>
            <w:r w:rsidR="002F509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FB11C0" w:rsidR="001E41F3" w:rsidRDefault="002F5096" w:rsidP="00B7489A">
            <w:pPr>
              <w:pStyle w:val="CRCoverPage"/>
              <w:spacing w:after="0"/>
              <w:rPr>
                <w:noProof/>
              </w:rPr>
            </w:pPr>
            <w:r w:rsidRPr="002F5096">
              <w:t>Correction for NR5GC PS data off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C1F44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F5096">
              <w:rPr>
                <w:noProof/>
              </w:rPr>
              <w:t>07-04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7A1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915E6" w14:textId="29DDE3FF" w:rsidR="008A719E" w:rsidRPr="004C1F16" w:rsidRDefault="004C1F16" w:rsidP="004C1F1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Following implementation of change 2.3 of R5s220424,  the function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f</w:t>
            </w:r>
            <w:r w:rsidRPr="00DB1F29">
              <w:rPr>
                <w:rFonts w:eastAsia="SimSun" w:cs="Arial"/>
                <w:color w:val="000000"/>
                <w:lang w:eastAsia="zh-CN"/>
              </w:rPr>
              <w:t>_ExtdProtocolConfigOptions_CheckPSDataOff</w:t>
            </w:r>
            <w:proofErr w:type="spellEnd"/>
            <w:r w:rsidRPr="00DB1F29">
              <w:rPr>
                <w:rFonts w:eastAsia="SimSun" w:cs="Arial"/>
                <w:color w:val="000000"/>
                <w:lang w:eastAsia="zh-CN"/>
              </w:rPr>
              <w:t xml:space="preserve">() </w:t>
            </w:r>
            <w:r>
              <w:rPr>
                <w:rFonts w:eastAsia="SimSun" w:cs="Arial"/>
                <w:color w:val="000000"/>
                <w:lang w:eastAsia="zh-CN"/>
              </w:rPr>
              <w:t>is changed to</w:t>
            </w:r>
            <w:r w:rsidRPr="00DB1F29">
              <w:rPr>
                <w:rFonts w:eastAsia="SimSun" w:cs="Arial"/>
                <w:color w:val="000000"/>
                <w:lang w:eastAsia="zh-CN"/>
              </w:rPr>
              <w:t xml:space="preserve"> check for status ‘</w:t>
            </w:r>
            <w:r>
              <w:rPr>
                <w:rFonts w:eastAsia="SimSun" w:cs="Arial"/>
                <w:color w:val="000000"/>
                <w:lang w:eastAsia="zh-CN"/>
              </w:rPr>
              <w:t>0</w:t>
            </w:r>
            <w:r w:rsidRPr="00DB1F29">
              <w:rPr>
                <w:rFonts w:eastAsia="SimSun" w:cs="Arial"/>
                <w:color w:val="000000"/>
                <w:lang w:eastAsia="zh-CN"/>
              </w:rPr>
              <w:t>2’ (=”activated”) instead of status ‘</w:t>
            </w:r>
            <w:r>
              <w:rPr>
                <w:rFonts w:eastAsia="SimSun" w:cs="Arial"/>
                <w:color w:val="000000"/>
                <w:lang w:eastAsia="zh-CN"/>
              </w:rPr>
              <w:t>0</w:t>
            </w:r>
            <w:r w:rsidRPr="00DB1F29">
              <w:rPr>
                <w:rFonts w:eastAsia="SimSun" w:cs="Arial"/>
                <w:color w:val="000000"/>
                <w:lang w:eastAsia="zh-CN"/>
              </w:rPr>
              <w:t xml:space="preserve">1’ (=”deactivated”), </w:t>
            </w:r>
            <w:r>
              <w:rPr>
                <w:rFonts w:eastAsia="SimSun" w:cs="Arial"/>
                <w:color w:val="000000"/>
                <w:lang w:eastAsia="zh-CN"/>
              </w:rPr>
              <w:t xml:space="preserve">to </w:t>
            </w:r>
            <w:r w:rsidRPr="00DB1F29">
              <w:rPr>
                <w:rFonts w:eastAsia="SimSun" w:cs="Arial"/>
                <w:color w:val="000000"/>
                <w:lang w:eastAsia="zh-CN"/>
              </w:rPr>
              <w:t>check the PDU SESSION MODIFICATION REQUEST at step 2 of 11.6.2. But the same function is al</w:t>
            </w:r>
            <w:r>
              <w:rPr>
                <w:rFonts w:eastAsia="SimSun" w:cs="Arial"/>
                <w:color w:val="000000"/>
                <w:lang w:eastAsia="zh-CN"/>
              </w:rPr>
              <w:t>ready</w:t>
            </w:r>
            <w:r w:rsidRPr="00DB1F29">
              <w:rPr>
                <w:rFonts w:eastAsia="SimSun" w:cs="Arial"/>
                <w:color w:val="000000"/>
                <w:lang w:eastAsia="zh-CN"/>
              </w:rPr>
              <w:t xml:space="preserve"> used for checking all initial PDU SESSION ESTABLISHMENT REQUEST messages to check for status ‘</w:t>
            </w:r>
            <w:r>
              <w:rPr>
                <w:rFonts w:eastAsia="SimSun" w:cs="Arial"/>
                <w:color w:val="000000"/>
                <w:lang w:eastAsia="zh-CN"/>
              </w:rPr>
              <w:t>0</w:t>
            </w:r>
            <w:r w:rsidRPr="00DB1F29">
              <w:rPr>
                <w:rFonts w:eastAsia="SimSun" w:cs="Arial"/>
                <w:color w:val="000000"/>
                <w:lang w:eastAsia="zh-CN"/>
              </w:rPr>
              <w:t>1’ (for UEs supporting the feature), according to 38.508-1 table 4.7.2-1</w:t>
            </w:r>
            <w:r>
              <w:rPr>
                <w:rFonts w:eastAsia="SimSun" w:cs="Arial"/>
                <w:color w:val="000000"/>
                <w:lang w:eastAsia="zh-CN"/>
              </w:rPr>
              <w:t>.</w:t>
            </w:r>
            <w:r w:rsidR="00BB08CD">
              <w:rPr>
                <w:rFonts w:eastAsia="SimSun" w:cs="Arial"/>
                <w:color w:val="000000"/>
                <w:lang w:eastAsia="zh-CN"/>
              </w:rPr>
              <w:t xml:space="preserve"> Following this change all test cases will fail for UEs with </w:t>
            </w:r>
            <w:proofErr w:type="spellStart"/>
            <w:r w:rsidR="009867BC" w:rsidRPr="009867BC">
              <w:rPr>
                <w:rFonts w:eastAsia="SimSun" w:cs="Arial"/>
                <w:color w:val="000000"/>
                <w:lang w:eastAsia="zh-CN"/>
              </w:rPr>
              <w:t>pc_PS_data_off</w:t>
            </w:r>
            <w:proofErr w:type="spellEnd"/>
            <w:r w:rsidR="009867BC">
              <w:rPr>
                <w:rFonts w:eastAsia="SimSun" w:cs="Arial"/>
                <w:color w:val="000000"/>
                <w:lang w:eastAsia="zh-CN"/>
              </w:rPr>
              <w:t xml:space="preserve"> = TRUE due to this check.</w:t>
            </w:r>
          </w:p>
          <w:p w14:paraId="14DD410B" w14:textId="77777777" w:rsidR="004C1F16" w:rsidRPr="004C1F16" w:rsidRDefault="004C1F16" w:rsidP="004C1F16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08AA7DE" w14:textId="27105D2C" w:rsidR="004C1F16" w:rsidRDefault="004C1F16" w:rsidP="004C1F1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Missing coordination trigger for 11.6.1</w:t>
            </w: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99F20" w14:textId="7904BAFA" w:rsidR="004C1F16" w:rsidRDefault="004C1F16" w:rsidP="004C1F16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Parameterise this function to be able to check for PS data status 01 (=”deactivated”) or 02 (=”activated”)</w:t>
            </w:r>
          </w:p>
          <w:p w14:paraId="4585F5FE" w14:textId="77777777" w:rsidR="004C1F16" w:rsidRDefault="004C1F16" w:rsidP="004C1F16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779B8149" w14:textId="0D791419" w:rsidR="004C1F16" w:rsidRDefault="004C1F16" w:rsidP="004C1F16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Add coordination trigger for 11.6.1</w:t>
            </w:r>
          </w:p>
          <w:p w14:paraId="31C656EC" w14:textId="596E816F" w:rsidR="008A719E" w:rsidRPr="0035396C" w:rsidRDefault="008A719E" w:rsidP="002F5096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5E14B" w:rsidR="00684BAA" w:rsidRPr="00BD4675" w:rsidRDefault="0046272D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B358E3">
              <w:rPr>
                <w:noProof/>
              </w:rPr>
              <w:t>these test cases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8EABF" w:rsidR="0046272D" w:rsidRDefault="002F5096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11.6.1.NR5GC, 11.6.2.NR5GC, 11.6.3.NR5GC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46272D" w:rsidRDefault="00A70CE7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78443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BBC32BD" w14:textId="4160A7EA" w:rsidR="005873D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873D8" w:rsidRPr="00C14DE2">
        <w:rPr>
          <w:rFonts w:cs="Arial"/>
          <w:iCs/>
        </w:rPr>
        <w:t>Table of Contents</w:t>
      </w:r>
      <w:r w:rsidR="005873D8">
        <w:tab/>
      </w:r>
      <w:r w:rsidR="005873D8">
        <w:fldChar w:fldCharType="begin"/>
      </w:r>
      <w:r w:rsidR="005873D8">
        <w:instrText xml:space="preserve"> PAGEREF _Toc107844352 \h </w:instrText>
      </w:r>
      <w:r w:rsidR="005873D8">
        <w:fldChar w:fldCharType="separate"/>
      </w:r>
      <w:r w:rsidR="005873D8">
        <w:t>2</w:t>
      </w:r>
      <w:r w:rsidR="005873D8">
        <w:fldChar w:fldCharType="end"/>
      </w:r>
    </w:p>
    <w:p w14:paraId="3DF356E0" w14:textId="42FDAA70" w:rsidR="005873D8" w:rsidRDefault="005873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14D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D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_Toc107844353 \h </w:instrText>
      </w:r>
      <w:r>
        <w:fldChar w:fldCharType="separate"/>
      </w:r>
      <w:r>
        <w:t>3</w:t>
      </w:r>
      <w:r>
        <w:fldChar w:fldCharType="end"/>
      </w:r>
    </w:p>
    <w:p w14:paraId="3B589D87" w14:textId="5D4016C2" w:rsidR="005873D8" w:rsidRDefault="005873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14DE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D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_Toc107844354 \h </w:instrText>
      </w:r>
      <w:r>
        <w:fldChar w:fldCharType="separate"/>
      </w:r>
      <w:r>
        <w:t>3</w:t>
      </w:r>
      <w:r>
        <w:fldChar w:fldCharType="end"/>
      </w:r>
    </w:p>
    <w:p w14:paraId="51A008D4" w14:textId="1FA3B2E2" w:rsidR="005873D8" w:rsidRDefault="005873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14DE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14DE2">
        <w:rPr>
          <w:b/>
          <w:lang w:val="pt-BR"/>
        </w:rPr>
        <w:t xml:space="preserve">Change </w:t>
      </w:r>
      <w:r w:rsidRPr="00C14DE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_Toc107844355 \h </w:instrText>
      </w:r>
      <w:r>
        <w:fldChar w:fldCharType="separate"/>
      </w:r>
      <w:r>
        <w:t>3</w:t>
      </w:r>
      <w:r>
        <w:fldChar w:fldCharType="end"/>
      </w:r>
    </w:p>
    <w:p w14:paraId="037F7D1E" w14:textId="78AE580F" w:rsidR="005873D8" w:rsidRDefault="005873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14DE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14DE2">
        <w:rPr>
          <w:b/>
          <w:lang w:val="pt-BR"/>
        </w:rPr>
        <w:t xml:space="preserve">Change </w:t>
      </w:r>
      <w:r w:rsidRPr="00C14DE2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_Toc107844356 \h </w:instrText>
      </w:r>
      <w:r>
        <w:fldChar w:fldCharType="separate"/>
      </w:r>
      <w:r>
        <w:t>4</w:t>
      </w:r>
      <w:r>
        <w:fldChar w:fldCharType="end"/>
      </w:r>
    </w:p>
    <w:p w14:paraId="4CEFA20B" w14:textId="60910CBE" w:rsidR="005873D8" w:rsidRDefault="005873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14DE2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14DE2">
        <w:rPr>
          <w:b/>
          <w:lang w:val="pt-BR"/>
        </w:rPr>
        <w:t xml:space="preserve">Change </w:t>
      </w:r>
      <w:r w:rsidRPr="00C14DE2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_Toc107844357 \h </w:instrText>
      </w:r>
      <w:r>
        <w:fldChar w:fldCharType="separate"/>
      </w:r>
      <w:r>
        <w:t>5</w:t>
      </w:r>
      <w:r>
        <w:fldChar w:fldCharType="end"/>
      </w:r>
    </w:p>
    <w:p w14:paraId="325A0C2F" w14:textId="2028580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844353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B67CE76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7844354"/>
      <w:r w:rsidRPr="00854C55">
        <w:rPr>
          <w:b/>
        </w:rPr>
        <w:t>Corrections required</w:t>
      </w:r>
      <w:bookmarkEnd w:id="4"/>
      <w:bookmarkEnd w:id="5"/>
      <w:bookmarkEnd w:id="6"/>
    </w:p>
    <w:p w14:paraId="48685377" w14:textId="6556EAD3" w:rsidR="002F5096" w:rsidRDefault="002F5096" w:rsidP="002F5096"/>
    <w:p w14:paraId="2A82E5A5" w14:textId="7F2C6594" w:rsidR="00F71F9A" w:rsidRDefault="00F71F9A" w:rsidP="00F71F9A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7257100"/>
      <w:bookmarkStart w:id="8" w:name="_Toc107844355"/>
      <w:r>
        <w:rPr>
          <w:b/>
          <w:lang w:val="pt-BR"/>
        </w:rPr>
        <w:t xml:space="preserve">Change </w:t>
      </w:r>
      <w:bookmarkEnd w:id="7"/>
      <w:r w:rsidR="005873D8">
        <w:rPr>
          <w:b/>
          <w:lang w:val="en-US"/>
        </w:rPr>
        <w:t>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1F9A" w14:paraId="6D179D8E" w14:textId="77777777" w:rsidTr="00076479">
        <w:trPr>
          <w:trHeight w:val="447"/>
        </w:trPr>
        <w:tc>
          <w:tcPr>
            <w:tcW w:w="1985" w:type="dxa"/>
          </w:tcPr>
          <w:p w14:paraId="7AB0C0F5" w14:textId="77777777" w:rsidR="00F71F9A" w:rsidRDefault="00F71F9A" w:rsidP="000764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9E764EC" w14:textId="0C2BD898" w:rsidR="00F71F9A" w:rsidRDefault="00F71F9A" w:rsidP="00076479">
            <w:pPr>
              <w:spacing w:after="0"/>
            </w:pPr>
            <w:proofErr w:type="spellStart"/>
            <w:r>
              <w:t>f_ExtdProtocolConfigOptions_CheckPSDataOff</w:t>
            </w:r>
            <w:proofErr w:type="spellEnd"/>
            <w:r w:rsidR="00881207">
              <w:t>()</w:t>
            </w:r>
          </w:p>
        </w:tc>
      </w:tr>
      <w:tr w:rsidR="00F71F9A" w14:paraId="6267BDE0" w14:textId="77777777" w:rsidTr="00076479">
        <w:trPr>
          <w:trHeight w:val="452"/>
        </w:trPr>
        <w:tc>
          <w:tcPr>
            <w:tcW w:w="1985" w:type="dxa"/>
          </w:tcPr>
          <w:p w14:paraId="3E043909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0CF033" w14:textId="786E88E3" w:rsidR="00F71F9A" w:rsidRPr="00FA46AD" w:rsidRDefault="00D3395F" w:rsidP="0007647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Following implementation of </w:t>
            </w:r>
            <w:r w:rsidR="00502AFB">
              <w:rPr>
                <w:rFonts w:eastAsia="SimSun" w:cs="Arial"/>
                <w:color w:val="000000"/>
                <w:lang w:eastAsia="zh-CN"/>
              </w:rPr>
              <w:t xml:space="preserve">change 2.3 of R5s220424, </w:t>
            </w:r>
            <w:r w:rsidR="00F71F9A"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DB1F29">
              <w:rPr>
                <w:rFonts w:eastAsia="SimSun" w:cs="Arial"/>
                <w:color w:val="000000"/>
                <w:lang w:eastAsia="zh-CN"/>
              </w:rPr>
              <w:t xml:space="preserve">the function </w:t>
            </w:r>
            <w:proofErr w:type="spellStart"/>
            <w:r w:rsidR="00DB1F29">
              <w:rPr>
                <w:rFonts w:eastAsia="SimSun" w:cs="Arial"/>
                <w:color w:val="000000"/>
                <w:lang w:eastAsia="zh-CN"/>
              </w:rPr>
              <w:t>f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>_ExtdProtocolConfigOptions_CheckPSDataOff</w:t>
            </w:r>
            <w:proofErr w:type="spellEnd"/>
            <w:r w:rsidR="00DB1F29" w:rsidRPr="00DB1F29">
              <w:rPr>
                <w:rFonts w:eastAsia="SimSun" w:cs="Arial"/>
                <w:color w:val="000000"/>
                <w:lang w:eastAsia="zh-CN"/>
              </w:rPr>
              <w:t xml:space="preserve">() </w:t>
            </w:r>
            <w:r w:rsidR="00DB1F29">
              <w:rPr>
                <w:rFonts w:eastAsia="SimSun" w:cs="Arial"/>
                <w:color w:val="000000"/>
                <w:lang w:eastAsia="zh-CN"/>
              </w:rPr>
              <w:t>is changed to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 xml:space="preserve"> check for status ‘</w:t>
            </w:r>
            <w:r w:rsidR="00DB1F29">
              <w:rPr>
                <w:rFonts w:eastAsia="SimSun" w:cs="Arial"/>
                <w:color w:val="000000"/>
                <w:lang w:eastAsia="zh-CN"/>
              </w:rPr>
              <w:t>0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>2’ (=”activated”) instead of status ‘</w:t>
            </w:r>
            <w:r w:rsidR="00DB1F29">
              <w:rPr>
                <w:rFonts w:eastAsia="SimSun" w:cs="Arial"/>
                <w:color w:val="000000"/>
                <w:lang w:eastAsia="zh-CN"/>
              </w:rPr>
              <w:t>0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 xml:space="preserve">1’ (=”deactivated”), </w:t>
            </w:r>
            <w:r w:rsidR="00DB1F29">
              <w:rPr>
                <w:rFonts w:eastAsia="SimSun" w:cs="Arial"/>
                <w:color w:val="000000"/>
                <w:lang w:eastAsia="zh-CN"/>
              </w:rPr>
              <w:t xml:space="preserve">to 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>check the PDU SESSION MODIFICATION REQUEST at step 2 of 11.6.2. But the same function is al</w:t>
            </w:r>
            <w:r w:rsidR="00DB1F29">
              <w:rPr>
                <w:rFonts w:eastAsia="SimSun" w:cs="Arial"/>
                <w:color w:val="000000"/>
                <w:lang w:eastAsia="zh-CN"/>
              </w:rPr>
              <w:t>ready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 xml:space="preserve"> used for checking all initial PDU SESSION ESTABLISHMENT REQUEST messages to check for status ‘</w:t>
            </w:r>
            <w:r w:rsidR="00DB1F29">
              <w:rPr>
                <w:rFonts w:eastAsia="SimSun" w:cs="Arial"/>
                <w:color w:val="000000"/>
                <w:lang w:eastAsia="zh-CN"/>
              </w:rPr>
              <w:t>0</w:t>
            </w:r>
            <w:r w:rsidR="00DB1F29" w:rsidRPr="00DB1F29">
              <w:rPr>
                <w:rFonts w:eastAsia="SimSun" w:cs="Arial"/>
                <w:color w:val="000000"/>
                <w:lang w:eastAsia="zh-CN"/>
              </w:rPr>
              <w:t>1’ (for UEs supporting the feature), according to 38.508-1 table 4.7.2-1</w:t>
            </w:r>
            <w:r w:rsidR="00DB1F29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F71F9A" w14:paraId="0C9BED6A" w14:textId="77777777" w:rsidTr="00076479">
        <w:tc>
          <w:tcPr>
            <w:tcW w:w="1985" w:type="dxa"/>
          </w:tcPr>
          <w:p w14:paraId="40EC230D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8B7274" w14:textId="11DA9377" w:rsidR="00F71F9A" w:rsidRDefault="00133285" w:rsidP="00076479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Parameterise this function to </w:t>
            </w:r>
            <w:r w:rsidR="004C1F16">
              <w:rPr>
                <w:lang w:val="en-SG"/>
              </w:rPr>
              <w:t xml:space="preserve">be able to </w:t>
            </w:r>
            <w:r>
              <w:rPr>
                <w:lang w:val="en-SG"/>
              </w:rPr>
              <w:t>check for PS data status 01 (=”deactivated”) or 02 (=”activated”)</w:t>
            </w:r>
          </w:p>
          <w:p w14:paraId="3E097A0C" w14:textId="3F20B974" w:rsidR="00133285" w:rsidRPr="00133285" w:rsidRDefault="00133285" w:rsidP="00076479">
            <w:pPr>
              <w:pStyle w:val="CRCoverPage"/>
              <w:spacing w:after="0"/>
              <w:rPr>
                <w:lang w:val="en-SG"/>
              </w:rPr>
            </w:pPr>
            <w:r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Defaul</w:t>
            </w:r>
            <w:r w:rsidR="004C1F16">
              <w:rPr>
                <w:lang w:val="en-SG"/>
              </w:rPr>
              <w:t>t</w:t>
            </w:r>
            <w:r>
              <w:rPr>
                <w:lang w:val="en-SG"/>
              </w:rPr>
              <w:t xml:space="preserve"> value chosen as  “01” to avoid change in </w:t>
            </w:r>
            <w:proofErr w:type="spellStart"/>
            <w:r w:rsidR="00112754" w:rsidRPr="00112754">
              <w:rPr>
                <w:lang w:val="en-SG"/>
              </w:rPr>
              <w:t>f_Check_NG_PDUSessionEstablishmentReq</w:t>
            </w:r>
            <w:proofErr w:type="spellEnd"/>
            <w:r w:rsidR="00112754">
              <w:rPr>
                <w:lang w:val="en-SG"/>
              </w:rPr>
              <w:t>()</w:t>
            </w:r>
          </w:p>
        </w:tc>
      </w:tr>
      <w:tr w:rsidR="00F71F9A" w14:paraId="0A3CCF67" w14:textId="77777777" w:rsidTr="00076479">
        <w:tc>
          <w:tcPr>
            <w:tcW w:w="1985" w:type="dxa"/>
          </w:tcPr>
          <w:p w14:paraId="54EFA0D2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7F983AA" w14:textId="77777777" w:rsidR="00F71F9A" w:rsidRDefault="00F71F9A" w:rsidP="00076479">
            <w:pPr>
              <w:spacing w:after="0"/>
              <w:rPr>
                <w:rFonts w:ascii="Arial" w:hAnsi="Arial" w:cs="Arial"/>
              </w:rPr>
            </w:pPr>
            <w:proofErr w:type="spellStart"/>
            <w:r w:rsidRPr="00852390">
              <w:rPr>
                <w:rFonts w:ascii="Arial" w:hAnsi="Arial" w:cs="Arial"/>
              </w:rPr>
              <w:t>NG_NASTemplateFunctions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F71F9A" w14:paraId="7B8A9EFB" w14:textId="77777777" w:rsidTr="00076479">
        <w:tc>
          <w:tcPr>
            <w:tcW w:w="1985" w:type="dxa"/>
          </w:tcPr>
          <w:p w14:paraId="59ED5033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2A8DB2" w14:textId="77777777" w:rsidR="00F71F9A" w:rsidRDefault="00F71F9A" w:rsidP="00076479">
            <w:pPr>
              <w:rPr>
                <w:rFonts w:ascii="Arial" w:hAnsi="Arial"/>
                <w:highlight w:val="cyan"/>
              </w:rPr>
            </w:pPr>
          </w:p>
        </w:tc>
      </w:tr>
    </w:tbl>
    <w:p w14:paraId="100201AB" w14:textId="77777777" w:rsidR="00F71F9A" w:rsidRDefault="00F71F9A" w:rsidP="00F71F9A"/>
    <w:p w14:paraId="3806B000" w14:textId="77777777" w:rsidR="00F71F9A" w:rsidRDefault="00F71F9A" w:rsidP="00F71F9A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1F9A" w14:paraId="6D76BEA3" w14:textId="77777777" w:rsidTr="00076479">
        <w:tc>
          <w:tcPr>
            <w:tcW w:w="9855" w:type="dxa"/>
          </w:tcPr>
          <w:p w14:paraId="739AB049" w14:textId="77777777" w:rsidR="00F71F9A" w:rsidRDefault="00F71F9A" w:rsidP="00076479">
            <w:r>
              <w:t xml:space="preserve">  function </w:t>
            </w:r>
            <w:proofErr w:type="spellStart"/>
            <w:r>
              <w:t>f_ExtdProtocolConfigOptions_CheckPSDataOff</w:t>
            </w:r>
            <w:proofErr w:type="spellEnd"/>
            <w:r>
              <w:t xml:space="preserve">(template (omit) </w:t>
            </w:r>
            <w:proofErr w:type="spellStart"/>
            <w:r>
              <w:t>ExtdProtocolConfigOptions</w:t>
            </w:r>
            <w:proofErr w:type="spellEnd"/>
            <w:r>
              <w:t xml:space="preserve"> </w:t>
            </w:r>
            <w:proofErr w:type="spellStart"/>
            <w:r>
              <w:t>p_Pco</w:t>
            </w:r>
            <w:proofErr w:type="spellEnd"/>
            <w:r>
              <w:t xml:space="preserve">) return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</w:p>
          <w:p w14:paraId="1069DAE1" w14:textId="77777777" w:rsidR="00F71F9A" w:rsidRDefault="00F71F9A" w:rsidP="00076479">
            <w:r>
              <w:t xml:space="preserve">  {</w:t>
            </w:r>
          </w:p>
          <w:p w14:paraId="47FEB50B" w14:textId="77777777" w:rsidR="00F71F9A" w:rsidRDefault="00F71F9A" w:rsidP="00076479">
            <w:r>
              <w:t xml:space="preserve">    var template (omit)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v_Content</w:t>
            </w:r>
            <w:proofErr w:type="spellEnd"/>
            <w:r>
              <w:t xml:space="preserve"> := </w:t>
            </w:r>
            <w:proofErr w:type="spellStart"/>
            <w:r>
              <w:t>f_ExtdProtocolConfigOptions_Get</w:t>
            </w:r>
            <w:proofErr w:type="spellEnd"/>
            <w:r>
              <w:t>(</w:t>
            </w:r>
            <w:proofErr w:type="spellStart"/>
            <w:r>
              <w:t>p_Pco</w:t>
            </w:r>
            <w:proofErr w:type="spellEnd"/>
            <w:r>
              <w:t>, '0017'O);</w:t>
            </w:r>
          </w:p>
          <w:p w14:paraId="11742F88" w14:textId="77777777" w:rsidR="00F71F9A" w:rsidRDefault="00F71F9A" w:rsidP="00076479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v_Result</w:t>
            </w:r>
            <w:proofErr w:type="spellEnd"/>
            <w:r>
              <w:t xml:space="preserve"> := false;</w:t>
            </w:r>
          </w:p>
          <w:p w14:paraId="3150214A" w14:textId="77777777" w:rsidR="00F71F9A" w:rsidRDefault="00F71F9A" w:rsidP="00076479">
            <w:r>
              <w:t xml:space="preserve">    </w:t>
            </w:r>
          </w:p>
          <w:p w14:paraId="6A19E627" w14:textId="77777777" w:rsidR="00F71F9A" w:rsidRDefault="00F71F9A" w:rsidP="0007647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v_Content</w:t>
            </w:r>
            <w:proofErr w:type="spellEnd"/>
            <w:r>
              <w:t>)) {</w:t>
            </w:r>
          </w:p>
          <w:p w14:paraId="7E9F50F0" w14:textId="77777777" w:rsidR="00F71F9A" w:rsidRDefault="00F71F9A" w:rsidP="00076479">
            <w:r>
              <w:t xml:space="preserve">      if (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v_Content</w:t>
            </w:r>
            <w:proofErr w:type="spellEnd"/>
            <w:r>
              <w:t>) &gt; 0) {</w:t>
            </w:r>
          </w:p>
          <w:p w14:paraId="40F1012C" w14:textId="77777777" w:rsidR="00F71F9A" w:rsidRDefault="00F71F9A" w:rsidP="00076479">
            <w:r>
              <w:t xml:space="preserve">        </w:t>
            </w:r>
            <w:proofErr w:type="spellStart"/>
            <w:r>
              <w:t>v_Result</w:t>
            </w:r>
            <w:proofErr w:type="spellEnd"/>
            <w:r>
              <w:t xml:space="preserve"> := match ('</w:t>
            </w:r>
            <w:r w:rsidRPr="00517BB4">
              <w:rPr>
                <w:highlight w:val="green"/>
              </w:rPr>
              <w:t>02'O</w:t>
            </w:r>
            <w:r>
              <w:t xml:space="preserve">, </w:t>
            </w:r>
            <w:proofErr w:type="spellStart"/>
            <w:r>
              <w:t>v_Content</w:t>
            </w:r>
            <w:proofErr w:type="spellEnd"/>
            <w:r>
              <w:t>); //@sic R5s220424 sic@</w:t>
            </w:r>
          </w:p>
          <w:p w14:paraId="78C6C3BB" w14:textId="77777777" w:rsidR="00F71F9A" w:rsidRDefault="00F71F9A" w:rsidP="00076479">
            <w:r>
              <w:t xml:space="preserve">      }</w:t>
            </w:r>
          </w:p>
          <w:p w14:paraId="7C4FD976" w14:textId="77777777" w:rsidR="00F71F9A" w:rsidRDefault="00F71F9A" w:rsidP="00076479">
            <w:r>
              <w:t xml:space="preserve">    }</w:t>
            </w:r>
          </w:p>
          <w:p w14:paraId="1E567FE0" w14:textId="77777777" w:rsidR="00F71F9A" w:rsidRDefault="00F71F9A" w:rsidP="00076479">
            <w:r>
              <w:t xml:space="preserve">    return </w:t>
            </w:r>
            <w:proofErr w:type="spellStart"/>
            <w:r>
              <w:t>v_Result</w:t>
            </w:r>
            <w:proofErr w:type="spellEnd"/>
            <w:r>
              <w:t>;</w:t>
            </w:r>
          </w:p>
          <w:p w14:paraId="77747F86" w14:textId="77777777" w:rsidR="00F71F9A" w:rsidRDefault="00F71F9A" w:rsidP="00076479">
            <w:r>
              <w:t xml:space="preserve">  } </w:t>
            </w:r>
          </w:p>
          <w:p w14:paraId="4B4D3F00" w14:textId="77777777" w:rsidR="00F71F9A" w:rsidRDefault="00F71F9A" w:rsidP="00076479"/>
        </w:tc>
      </w:tr>
    </w:tbl>
    <w:p w14:paraId="7F7C52AC" w14:textId="77777777" w:rsidR="00F71F9A" w:rsidRDefault="00F71F9A" w:rsidP="00F71F9A"/>
    <w:p w14:paraId="5F7C7A35" w14:textId="77777777" w:rsidR="00F71F9A" w:rsidRDefault="00F71F9A" w:rsidP="00F71F9A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1F9A" w14:paraId="3DA757BE" w14:textId="77777777" w:rsidTr="00076479">
        <w:tc>
          <w:tcPr>
            <w:tcW w:w="9629" w:type="dxa"/>
          </w:tcPr>
          <w:p w14:paraId="4569287B" w14:textId="77777777" w:rsidR="00F71F9A" w:rsidRPr="00517BB4" w:rsidRDefault="00F71F9A" w:rsidP="00076479">
            <w:pPr>
              <w:rPr>
                <w:highlight w:val="green"/>
              </w:rPr>
            </w:pPr>
            <w:r>
              <w:t xml:space="preserve">  function </w:t>
            </w:r>
            <w:proofErr w:type="spellStart"/>
            <w:r>
              <w:t>f_ExtdProtocolConfigOptions_CheckPSDataOff</w:t>
            </w:r>
            <w:proofErr w:type="spellEnd"/>
            <w:r>
              <w:t xml:space="preserve">(template (omit) </w:t>
            </w:r>
            <w:proofErr w:type="spellStart"/>
            <w:r>
              <w:t>ExtdProtocolConfigOptions</w:t>
            </w:r>
            <w:proofErr w:type="spellEnd"/>
            <w:r>
              <w:t xml:space="preserve"> </w:t>
            </w:r>
            <w:proofErr w:type="spellStart"/>
            <w:r>
              <w:t>p_Pco</w:t>
            </w:r>
            <w:proofErr w:type="spellEnd"/>
            <w:r w:rsidRPr="00517BB4">
              <w:rPr>
                <w:highlight w:val="green"/>
              </w:rPr>
              <w:t xml:space="preserve">, </w:t>
            </w:r>
          </w:p>
          <w:p w14:paraId="6E42DFBB" w14:textId="5EE6B2F2" w:rsidR="00F71F9A" w:rsidRDefault="00F71F9A" w:rsidP="00076479">
            <w:r w:rsidRPr="00517BB4">
              <w:rPr>
                <w:highlight w:val="green"/>
              </w:rPr>
              <w:t xml:space="preserve">                                                      O1_Type </w:t>
            </w:r>
            <w:proofErr w:type="spellStart"/>
            <w:r w:rsidRPr="00517BB4">
              <w:rPr>
                <w:highlight w:val="green"/>
              </w:rPr>
              <w:t>p_Stat</w:t>
            </w:r>
            <w:r w:rsidRPr="00112754">
              <w:rPr>
                <w:highlight w:val="green"/>
              </w:rPr>
              <w:t>us</w:t>
            </w:r>
            <w:proofErr w:type="spellEnd"/>
            <w:r w:rsidR="00112754" w:rsidRPr="00112754">
              <w:rPr>
                <w:highlight w:val="green"/>
              </w:rPr>
              <w:t>:=’01’O</w:t>
            </w:r>
            <w:r>
              <w:t xml:space="preserve">) return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</w:p>
          <w:p w14:paraId="168DFC1A" w14:textId="77777777" w:rsidR="00F71F9A" w:rsidRDefault="00F71F9A" w:rsidP="00076479">
            <w:r>
              <w:t xml:space="preserve">  {</w:t>
            </w:r>
          </w:p>
          <w:p w14:paraId="600D2BF6" w14:textId="77777777" w:rsidR="00F71F9A" w:rsidRDefault="00F71F9A" w:rsidP="00076479">
            <w:r>
              <w:t xml:space="preserve">    var template (omit)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v_Content</w:t>
            </w:r>
            <w:proofErr w:type="spellEnd"/>
            <w:r>
              <w:t xml:space="preserve"> := </w:t>
            </w:r>
            <w:proofErr w:type="spellStart"/>
            <w:r>
              <w:t>f_ExtdProtocolConfigOptions_Get</w:t>
            </w:r>
            <w:proofErr w:type="spellEnd"/>
            <w:r>
              <w:t>(</w:t>
            </w:r>
            <w:proofErr w:type="spellStart"/>
            <w:r>
              <w:t>p_Pco</w:t>
            </w:r>
            <w:proofErr w:type="spellEnd"/>
            <w:r>
              <w:t>, '0017'O);</w:t>
            </w:r>
          </w:p>
          <w:p w14:paraId="745C773F" w14:textId="77777777" w:rsidR="00F71F9A" w:rsidRDefault="00F71F9A" w:rsidP="00076479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v_Result</w:t>
            </w:r>
            <w:proofErr w:type="spellEnd"/>
            <w:r>
              <w:t xml:space="preserve"> := false;</w:t>
            </w:r>
          </w:p>
          <w:p w14:paraId="1A57A7E5" w14:textId="77777777" w:rsidR="00F71F9A" w:rsidRDefault="00F71F9A" w:rsidP="00076479">
            <w:r>
              <w:t xml:space="preserve">    </w:t>
            </w:r>
          </w:p>
          <w:p w14:paraId="2FD0C759" w14:textId="77777777" w:rsidR="00F71F9A" w:rsidRDefault="00F71F9A" w:rsidP="0007647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v_Content</w:t>
            </w:r>
            <w:proofErr w:type="spellEnd"/>
            <w:r>
              <w:t>)) {</w:t>
            </w:r>
          </w:p>
          <w:p w14:paraId="777C5BEC" w14:textId="77777777" w:rsidR="00F71F9A" w:rsidRDefault="00F71F9A" w:rsidP="00076479">
            <w:r>
              <w:t xml:space="preserve">      if (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v_Content</w:t>
            </w:r>
            <w:proofErr w:type="spellEnd"/>
            <w:r>
              <w:t>) &gt; 0) {</w:t>
            </w:r>
          </w:p>
          <w:p w14:paraId="78DF6E95" w14:textId="77777777" w:rsidR="00F71F9A" w:rsidRDefault="00F71F9A" w:rsidP="00076479">
            <w:r>
              <w:t xml:space="preserve">        </w:t>
            </w:r>
            <w:proofErr w:type="spellStart"/>
            <w:r>
              <w:t>v_Result</w:t>
            </w:r>
            <w:proofErr w:type="spellEnd"/>
            <w:r>
              <w:t xml:space="preserve"> := match (</w:t>
            </w:r>
            <w:proofErr w:type="spellStart"/>
            <w:r w:rsidRPr="00517BB4">
              <w:rPr>
                <w:highlight w:val="green"/>
              </w:rPr>
              <w:t>p_Status</w:t>
            </w:r>
            <w:proofErr w:type="spellEnd"/>
            <w:r>
              <w:t xml:space="preserve">, </w:t>
            </w:r>
            <w:proofErr w:type="spellStart"/>
            <w:r>
              <w:t>v_Content</w:t>
            </w:r>
            <w:proofErr w:type="spellEnd"/>
            <w:r>
              <w:t>); //@sic R5s220424 sic@</w:t>
            </w:r>
          </w:p>
          <w:p w14:paraId="2EA24217" w14:textId="77777777" w:rsidR="00F71F9A" w:rsidRDefault="00F71F9A" w:rsidP="00076479">
            <w:r>
              <w:t xml:space="preserve">      }</w:t>
            </w:r>
          </w:p>
          <w:p w14:paraId="21CE3EDB" w14:textId="77777777" w:rsidR="00F71F9A" w:rsidRDefault="00F71F9A" w:rsidP="00076479">
            <w:r>
              <w:t xml:space="preserve">    }</w:t>
            </w:r>
          </w:p>
          <w:p w14:paraId="004E0A84" w14:textId="77777777" w:rsidR="00F71F9A" w:rsidRDefault="00F71F9A" w:rsidP="00076479">
            <w:r>
              <w:t xml:space="preserve">    return </w:t>
            </w:r>
            <w:proofErr w:type="spellStart"/>
            <w:r>
              <w:t>v_Result</w:t>
            </w:r>
            <w:proofErr w:type="spellEnd"/>
            <w:r>
              <w:t>;</w:t>
            </w:r>
          </w:p>
          <w:p w14:paraId="4CF60AD9" w14:textId="77777777" w:rsidR="00F71F9A" w:rsidRDefault="00F71F9A" w:rsidP="00076479">
            <w:r>
              <w:t xml:space="preserve">  } </w:t>
            </w:r>
          </w:p>
          <w:p w14:paraId="160AF6B6" w14:textId="77777777" w:rsidR="00F71F9A" w:rsidRDefault="00F71F9A" w:rsidP="00076479"/>
        </w:tc>
      </w:tr>
    </w:tbl>
    <w:p w14:paraId="57DDF3A1" w14:textId="2933AE71" w:rsidR="00F71F9A" w:rsidRDefault="00F71F9A" w:rsidP="00F71F9A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7257101"/>
      <w:bookmarkStart w:id="10" w:name="_Toc107844356"/>
      <w:r>
        <w:rPr>
          <w:b/>
          <w:lang w:val="pt-BR"/>
        </w:rPr>
        <w:t xml:space="preserve">Change </w:t>
      </w:r>
      <w:bookmarkEnd w:id="9"/>
      <w:r w:rsidR="005873D8"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1F9A" w14:paraId="5672A8AE" w14:textId="77777777" w:rsidTr="00076479">
        <w:trPr>
          <w:trHeight w:val="447"/>
        </w:trPr>
        <w:tc>
          <w:tcPr>
            <w:tcW w:w="1985" w:type="dxa"/>
          </w:tcPr>
          <w:p w14:paraId="78D85EFF" w14:textId="77777777" w:rsidR="00F71F9A" w:rsidRDefault="00F71F9A" w:rsidP="000764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FC151FA" w14:textId="77777777" w:rsidR="00F71F9A" w:rsidRDefault="00F71F9A" w:rsidP="00076479">
            <w:pPr>
              <w:spacing w:after="0"/>
            </w:pPr>
            <w:r>
              <w:t>f_TC_11_6_1_NR5GC_IMS1</w:t>
            </w:r>
          </w:p>
        </w:tc>
      </w:tr>
      <w:tr w:rsidR="00F71F9A" w14:paraId="4D6A3F20" w14:textId="77777777" w:rsidTr="00076479">
        <w:trPr>
          <w:trHeight w:val="452"/>
        </w:trPr>
        <w:tc>
          <w:tcPr>
            <w:tcW w:w="1985" w:type="dxa"/>
          </w:tcPr>
          <w:p w14:paraId="07BDF248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046A2F" w14:textId="77777777" w:rsidR="00F71F9A" w:rsidRPr="00FA46AD" w:rsidRDefault="00F71F9A" w:rsidP="0007647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 coordination send trigger is missing to call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function.</w:t>
            </w:r>
          </w:p>
        </w:tc>
      </w:tr>
      <w:tr w:rsidR="00F71F9A" w14:paraId="6D3BB280" w14:textId="77777777" w:rsidTr="00076479">
        <w:tc>
          <w:tcPr>
            <w:tcW w:w="1985" w:type="dxa"/>
          </w:tcPr>
          <w:p w14:paraId="0004955B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E278A8" w14:textId="77777777" w:rsidR="00F71F9A" w:rsidRPr="00FA46AD" w:rsidRDefault="00F71F9A" w:rsidP="00076479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 coordination send trigger is added</w:t>
            </w:r>
          </w:p>
        </w:tc>
      </w:tr>
      <w:tr w:rsidR="00F71F9A" w14:paraId="034208BA" w14:textId="77777777" w:rsidTr="00076479">
        <w:tc>
          <w:tcPr>
            <w:tcW w:w="1985" w:type="dxa"/>
          </w:tcPr>
          <w:p w14:paraId="263BCEAA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F741477" w14:textId="77777777" w:rsidR="00F71F9A" w:rsidRDefault="00F71F9A" w:rsidP="00076479">
            <w:pPr>
              <w:spacing w:after="0"/>
              <w:rPr>
                <w:rFonts w:ascii="Arial" w:hAnsi="Arial" w:cs="Arial"/>
              </w:rPr>
            </w:pPr>
            <w:r w:rsidRPr="00A127D3">
              <w:rPr>
                <w:rFonts w:ascii="Arial" w:hAnsi="Arial" w:cs="Arial"/>
              </w:rPr>
              <w:t>PS_Data_OFF_NR5GC_IMS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F71F9A" w14:paraId="5559AC8E" w14:textId="77777777" w:rsidTr="00076479">
        <w:tc>
          <w:tcPr>
            <w:tcW w:w="1985" w:type="dxa"/>
          </w:tcPr>
          <w:p w14:paraId="175585D7" w14:textId="77777777" w:rsidR="00F71F9A" w:rsidRDefault="00F71F9A" w:rsidP="000764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6FC3A69" w14:textId="77777777" w:rsidR="00F71F9A" w:rsidRDefault="00F71F9A" w:rsidP="00076479">
            <w:pPr>
              <w:rPr>
                <w:rFonts w:ascii="Arial" w:hAnsi="Arial"/>
                <w:highlight w:val="cyan"/>
              </w:rPr>
            </w:pPr>
          </w:p>
        </w:tc>
      </w:tr>
    </w:tbl>
    <w:p w14:paraId="6C3D9854" w14:textId="77777777" w:rsidR="00F71F9A" w:rsidRDefault="00F71F9A" w:rsidP="00F71F9A"/>
    <w:p w14:paraId="1209B911" w14:textId="77777777" w:rsidR="00F71F9A" w:rsidRDefault="00F71F9A" w:rsidP="00F71F9A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1F9A" w14:paraId="49D18277" w14:textId="77777777" w:rsidTr="00076479">
        <w:tc>
          <w:tcPr>
            <w:tcW w:w="9855" w:type="dxa"/>
          </w:tcPr>
          <w:p w14:paraId="1A0D800B" w14:textId="77777777" w:rsidR="00F71F9A" w:rsidRDefault="00F71F9A" w:rsidP="00076479">
            <w:r>
              <w:t xml:space="preserve">    function f_TC_11_6_1_NR5GC_IMS1()runs on IMS_PTC</w:t>
            </w:r>
          </w:p>
          <w:p w14:paraId="12F5E8AF" w14:textId="77777777" w:rsidR="00F71F9A" w:rsidRDefault="00F71F9A" w:rsidP="00076479">
            <w:r>
              <w:t xml:space="preserve">  {</w:t>
            </w:r>
          </w:p>
          <w:p w14:paraId="7EEC4E5F" w14:textId="77777777" w:rsidR="00F71F9A" w:rsidRDefault="00F71F9A" w:rsidP="00076479">
            <w:r>
              <w:t>…</w:t>
            </w:r>
          </w:p>
          <w:p w14:paraId="4A8799AF" w14:textId="77777777" w:rsidR="00F71F9A" w:rsidRDefault="00F71F9A" w:rsidP="00076479">
            <w:r>
              <w:t>…</w:t>
            </w:r>
          </w:p>
          <w:p w14:paraId="4F1F9C20" w14:textId="77777777" w:rsidR="00F71F9A" w:rsidRDefault="00F71F9A" w:rsidP="00076479">
            <w:r>
              <w:t xml:space="preserve">    </w:t>
            </w:r>
          </w:p>
          <w:p w14:paraId="0AB55165" w14:textId="77777777" w:rsidR="00F71F9A" w:rsidRDefault="00F71F9A" w:rsidP="00076479">
            <w:r>
              <w:t xml:space="preserve">    //@siclog "Steps 23-27"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003408" w14:textId="77777777" w:rsidR="00F71F9A" w:rsidRDefault="00F71F9A" w:rsidP="00076479">
            <w:r>
              <w:t xml:space="preserve">    //Steps 1-2 from test procedure for test procedure for IMS MO speech call release as described in TS 38.508-1 [4] Table 4.9.17.2.2-1 take place,</w:t>
            </w:r>
          </w:p>
          <w:p w14:paraId="47D8F46B" w14:textId="77777777" w:rsidR="00F71F9A" w:rsidRDefault="00F71F9A" w:rsidP="00076479">
            <w:r>
              <w:t xml:space="preserve">    </w:t>
            </w:r>
            <w:proofErr w:type="spellStart"/>
            <w:r>
              <w:t>f_IMS_CallReleaseMO</w:t>
            </w:r>
            <w:proofErr w:type="spellEnd"/>
            <w:r>
              <w:t>(</w:t>
            </w:r>
            <w:proofErr w:type="spellStart"/>
            <w:r>
              <w:t>v_InviteRequestWithSdp.Invite</w:t>
            </w:r>
            <w:proofErr w:type="spellEnd"/>
            <w:r>
              <w:t>);</w:t>
            </w:r>
          </w:p>
          <w:p w14:paraId="69257AB8" w14:textId="77777777" w:rsidR="00F71F9A" w:rsidRDefault="00F71F9A" w:rsidP="00076479">
            <w:r>
              <w:lastRenderedPageBreak/>
              <w:t xml:space="preserve">    </w:t>
            </w:r>
            <w:proofErr w:type="spellStart"/>
            <w:r>
              <w:t>f_IMS_IPCAN_SendCoOrdMsg</w:t>
            </w:r>
            <w:proofErr w:type="spellEnd"/>
            <w:r>
              <w:t>(IPCAN);</w:t>
            </w:r>
          </w:p>
          <w:p w14:paraId="5DE1DA7B" w14:textId="77777777" w:rsidR="00F71F9A" w:rsidRDefault="00F71F9A" w:rsidP="00076479">
            <w:r>
              <w:t xml:space="preserve">    </w:t>
            </w:r>
            <w:proofErr w:type="spellStart"/>
            <w:r>
              <w:t>f_IMS_IpcanReleaseWithOptionalDeregistration</w:t>
            </w:r>
            <w:proofErr w:type="spellEnd"/>
            <w:r>
              <w:t>();</w:t>
            </w:r>
          </w:p>
          <w:p w14:paraId="3C878144" w14:textId="77777777" w:rsidR="00F71F9A" w:rsidRDefault="00F71F9A" w:rsidP="00076479">
            <w:r>
              <w:t xml:space="preserve">    </w:t>
            </w:r>
          </w:p>
          <w:p w14:paraId="3576ECB7" w14:textId="77777777" w:rsidR="00F71F9A" w:rsidRDefault="00F71F9A" w:rsidP="00076479">
            <w:r>
              <w:t xml:space="preserve">  }</w:t>
            </w:r>
          </w:p>
          <w:p w14:paraId="2E63E83F" w14:textId="77777777" w:rsidR="00F71F9A" w:rsidRDefault="00F71F9A" w:rsidP="00076479"/>
        </w:tc>
      </w:tr>
    </w:tbl>
    <w:p w14:paraId="0586F74F" w14:textId="77777777" w:rsidR="00F71F9A" w:rsidRDefault="00F71F9A" w:rsidP="00F71F9A"/>
    <w:p w14:paraId="25CA50A4" w14:textId="77777777" w:rsidR="00F71F9A" w:rsidRDefault="00F71F9A" w:rsidP="00F71F9A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1F9A" w14:paraId="3C2FABFE" w14:textId="77777777" w:rsidTr="00076479">
        <w:tc>
          <w:tcPr>
            <w:tcW w:w="9629" w:type="dxa"/>
          </w:tcPr>
          <w:p w14:paraId="5D846D3B" w14:textId="77777777" w:rsidR="00F71F9A" w:rsidRDefault="00F71F9A" w:rsidP="00076479">
            <w:r>
              <w:t xml:space="preserve">    function f_TC_11_6_1_NR5GC_IMS1()runs on IMS_PTC</w:t>
            </w:r>
          </w:p>
          <w:p w14:paraId="3C5F5F7A" w14:textId="77777777" w:rsidR="00F71F9A" w:rsidRDefault="00F71F9A" w:rsidP="00076479">
            <w:r>
              <w:t xml:space="preserve">  {</w:t>
            </w:r>
          </w:p>
          <w:p w14:paraId="31DEAC81" w14:textId="77777777" w:rsidR="00F71F9A" w:rsidRDefault="00F71F9A" w:rsidP="00076479">
            <w:r>
              <w:t>…</w:t>
            </w:r>
          </w:p>
          <w:p w14:paraId="468C9AE4" w14:textId="77777777" w:rsidR="00F71F9A" w:rsidRDefault="00F71F9A" w:rsidP="00076479">
            <w:r>
              <w:t>…</w:t>
            </w:r>
          </w:p>
          <w:p w14:paraId="1B1F085A" w14:textId="77777777" w:rsidR="00F71F9A" w:rsidRDefault="00F71F9A" w:rsidP="00076479">
            <w:r>
              <w:t xml:space="preserve">    </w:t>
            </w:r>
          </w:p>
          <w:p w14:paraId="10903146" w14:textId="77777777" w:rsidR="00F71F9A" w:rsidRDefault="00F71F9A" w:rsidP="00076479">
            <w:r>
              <w:t xml:space="preserve">    //@siclog "Steps 23-27"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6BF1656" w14:textId="77777777" w:rsidR="00F71F9A" w:rsidRDefault="00F71F9A" w:rsidP="00076479">
            <w:r>
              <w:t xml:space="preserve">    //Steps 1-2 from test procedure for test procedure for IMS MO speech call release as described in TS 38.508-1 [4] Table 4.9.17.2.2-1 take place,</w:t>
            </w:r>
          </w:p>
          <w:p w14:paraId="6BC894CA" w14:textId="77777777" w:rsidR="00F71F9A" w:rsidRDefault="00F71F9A" w:rsidP="00076479">
            <w:r>
              <w:t xml:space="preserve">    </w:t>
            </w:r>
            <w:proofErr w:type="spellStart"/>
            <w:r>
              <w:t>f_IMS_CallReleaseMO</w:t>
            </w:r>
            <w:proofErr w:type="spellEnd"/>
            <w:r>
              <w:t>(</w:t>
            </w:r>
            <w:proofErr w:type="spellStart"/>
            <w:r>
              <w:t>v_InviteRequestWithSdp.Invite</w:t>
            </w:r>
            <w:proofErr w:type="spellEnd"/>
            <w:r>
              <w:t>);</w:t>
            </w:r>
          </w:p>
          <w:p w14:paraId="09010864" w14:textId="77777777" w:rsidR="00F71F9A" w:rsidRDefault="00F71F9A" w:rsidP="00076479">
            <w:r>
              <w:t xml:space="preserve">    </w:t>
            </w:r>
            <w:proofErr w:type="spellStart"/>
            <w:r>
              <w:t>f_IMS_IPCAN_SendCoOrdMsg</w:t>
            </w:r>
            <w:proofErr w:type="spellEnd"/>
            <w:r>
              <w:t>(IPCAN);</w:t>
            </w:r>
          </w:p>
          <w:p w14:paraId="07AB9350" w14:textId="77777777" w:rsidR="00F71F9A" w:rsidRDefault="00F71F9A" w:rsidP="00076479">
            <w:r>
              <w:t xml:space="preserve">    </w:t>
            </w:r>
          </w:p>
          <w:p w14:paraId="7AD3022C" w14:textId="77777777" w:rsidR="00F71F9A" w:rsidRDefault="00F71F9A" w:rsidP="00076479">
            <w:r w:rsidRPr="00517BB4">
              <w:rPr>
                <w:highlight w:val="green"/>
              </w:rPr>
              <w:t xml:space="preserve">    </w:t>
            </w:r>
            <w:proofErr w:type="spellStart"/>
            <w:r w:rsidRPr="00517BB4">
              <w:rPr>
                <w:highlight w:val="green"/>
              </w:rPr>
              <w:t>f_IMS_IPCAN_SendCoOrdMsg</w:t>
            </w:r>
            <w:proofErr w:type="spellEnd"/>
            <w:r w:rsidRPr="00517BB4">
              <w:rPr>
                <w:highlight w:val="green"/>
              </w:rPr>
              <w:t>(IPCAN);</w:t>
            </w:r>
            <w:r>
              <w:t xml:space="preserve"> </w:t>
            </w:r>
          </w:p>
          <w:p w14:paraId="0C075676" w14:textId="77777777" w:rsidR="00F71F9A" w:rsidRDefault="00F71F9A" w:rsidP="00076479">
            <w:r>
              <w:t xml:space="preserve">    </w:t>
            </w:r>
            <w:proofErr w:type="spellStart"/>
            <w:r>
              <w:t>f_IMS_IpcanReleaseWithOptionalDeregistration</w:t>
            </w:r>
            <w:proofErr w:type="spellEnd"/>
            <w:r>
              <w:t>();</w:t>
            </w:r>
          </w:p>
          <w:p w14:paraId="108CA5BE" w14:textId="77777777" w:rsidR="00F71F9A" w:rsidRDefault="00F71F9A" w:rsidP="00076479">
            <w:r>
              <w:t xml:space="preserve">    </w:t>
            </w:r>
          </w:p>
          <w:p w14:paraId="7EBF1853" w14:textId="77777777" w:rsidR="00F71F9A" w:rsidRDefault="00F71F9A" w:rsidP="00076479">
            <w:r>
              <w:t xml:space="preserve">  }</w:t>
            </w:r>
          </w:p>
          <w:p w14:paraId="04153219" w14:textId="77777777" w:rsidR="00F71F9A" w:rsidRDefault="00F71F9A" w:rsidP="00076479"/>
        </w:tc>
      </w:tr>
    </w:tbl>
    <w:p w14:paraId="53717AF0" w14:textId="32FF6AE8" w:rsidR="00F71F9A" w:rsidRDefault="00F71F9A" w:rsidP="00F71F9A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07257103"/>
      <w:bookmarkStart w:id="12" w:name="_Toc107844357"/>
      <w:r>
        <w:rPr>
          <w:b/>
          <w:lang w:val="pt-BR"/>
        </w:rPr>
        <w:t xml:space="preserve">Change </w:t>
      </w:r>
      <w:bookmarkEnd w:id="11"/>
      <w:r w:rsidR="005873D8">
        <w:rPr>
          <w:b/>
          <w:lang w:val="en-US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1F9A" w14:paraId="3266568A" w14:textId="77777777" w:rsidTr="00076479">
        <w:trPr>
          <w:trHeight w:val="447"/>
        </w:trPr>
        <w:tc>
          <w:tcPr>
            <w:tcW w:w="1985" w:type="dxa"/>
          </w:tcPr>
          <w:p w14:paraId="43863CF4" w14:textId="77777777" w:rsidR="00F71F9A" w:rsidRDefault="00F71F9A" w:rsidP="000764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FDD2879" w14:textId="77777777" w:rsidR="00F71F9A" w:rsidRDefault="00F71F9A" w:rsidP="00076479">
            <w:pPr>
              <w:spacing w:after="0"/>
            </w:pPr>
            <w:r w:rsidRPr="00852390">
              <w:t>fl_TC_11_6_x_Body</w:t>
            </w:r>
          </w:p>
        </w:tc>
      </w:tr>
      <w:tr w:rsidR="00A000CA" w14:paraId="6110D95F" w14:textId="77777777" w:rsidTr="00076479">
        <w:trPr>
          <w:trHeight w:val="452"/>
        </w:trPr>
        <w:tc>
          <w:tcPr>
            <w:tcW w:w="1985" w:type="dxa"/>
          </w:tcPr>
          <w:p w14:paraId="1B12C8E6" w14:textId="77777777" w:rsidR="00A000CA" w:rsidRDefault="00A000CA" w:rsidP="00A000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3BF41D" w14:textId="165EF187" w:rsidR="00A000CA" w:rsidRPr="00FA46AD" w:rsidRDefault="00A000CA" w:rsidP="00A000C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Following implementation of change 2.3 of R5s220424,  the function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f</w:t>
            </w:r>
            <w:r w:rsidRPr="00DB1F29">
              <w:rPr>
                <w:rFonts w:eastAsia="SimSun" w:cs="Arial"/>
                <w:color w:val="000000"/>
                <w:lang w:eastAsia="zh-CN"/>
              </w:rPr>
              <w:t>_ExtdProtocolConfigOptions_CheckPSDataOff</w:t>
            </w:r>
            <w:proofErr w:type="spellEnd"/>
            <w:r w:rsidRPr="00DB1F29">
              <w:rPr>
                <w:rFonts w:eastAsia="SimSun" w:cs="Arial"/>
                <w:color w:val="000000"/>
                <w:lang w:eastAsia="zh-CN"/>
              </w:rPr>
              <w:t xml:space="preserve">() </w:t>
            </w:r>
            <w:r>
              <w:rPr>
                <w:rFonts w:eastAsia="SimSun" w:cs="Arial"/>
                <w:color w:val="000000"/>
                <w:lang w:eastAsia="zh-CN"/>
              </w:rPr>
              <w:t>is changed to</w:t>
            </w:r>
            <w:r w:rsidRPr="00DB1F29">
              <w:rPr>
                <w:rFonts w:eastAsia="SimSun" w:cs="Arial"/>
                <w:color w:val="000000"/>
                <w:lang w:eastAsia="zh-CN"/>
              </w:rPr>
              <w:t xml:space="preserve"> check for status ‘</w:t>
            </w:r>
            <w:r>
              <w:rPr>
                <w:rFonts w:eastAsia="SimSun" w:cs="Arial"/>
                <w:color w:val="000000"/>
                <w:lang w:eastAsia="zh-CN"/>
              </w:rPr>
              <w:t>0</w:t>
            </w:r>
            <w:r w:rsidRPr="00DB1F29">
              <w:rPr>
                <w:rFonts w:eastAsia="SimSun" w:cs="Arial"/>
                <w:color w:val="000000"/>
                <w:lang w:eastAsia="zh-CN"/>
              </w:rPr>
              <w:t>2’ (=”activated”) instead of status ‘</w:t>
            </w:r>
            <w:r>
              <w:rPr>
                <w:rFonts w:eastAsia="SimSun" w:cs="Arial"/>
                <w:color w:val="000000"/>
                <w:lang w:eastAsia="zh-CN"/>
              </w:rPr>
              <w:t>0</w:t>
            </w:r>
            <w:r w:rsidRPr="00DB1F29">
              <w:rPr>
                <w:rFonts w:eastAsia="SimSun" w:cs="Arial"/>
                <w:color w:val="000000"/>
                <w:lang w:eastAsia="zh-CN"/>
              </w:rPr>
              <w:t xml:space="preserve">1’ (=”deactivated”), </w:t>
            </w:r>
            <w:r>
              <w:rPr>
                <w:rFonts w:eastAsia="SimSun" w:cs="Arial"/>
                <w:color w:val="000000"/>
                <w:lang w:eastAsia="zh-CN"/>
              </w:rPr>
              <w:t xml:space="preserve">to </w:t>
            </w:r>
            <w:r w:rsidRPr="00DB1F29">
              <w:rPr>
                <w:rFonts w:eastAsia="SimSun" w:cs="Arial"/>
                <w:color w:val="000000"/>
                <w:lang w:eastAsia="zh-CN"/>
              </w:rPr>
              <w:t>check the PDU SESSION MODIFICATION REQUEST at step 2 of 11.6.2. But the same function is al</w:t>
            </w:r>
            <w:r>
              <w:rPr>
                <w:rFonts w:eastAsia="SimSun" w:cs="Arial"/>
                <w:color w:val="000000"/>
                <w:lang w:eastAsia="zh-CN"/>
              </w:rPr>
              <w:t>ready</w:t>
            </w:r>
            <w:r w:rsidRPr="00DB1F29">
              <w:rPr>
                <w:rFonts w:eastAsia="SimSun" w:cs="Arial"/>
                <w:color w:val="000000"/>
                <w:lang w:eastAsia="zh-CN"/>
              </w:rPr>
              <w:t xml:space="preserve"> used for checking all initial PDU SESSION ESTABLISHMENT REQUEST messages to check for status ‘</w:t>
            </w:r>
            <w:r>
              <w:rPr>
                <w:rFonts w:eastAsia="SimSun" w:cs="Arial"/>
                <w:color w:val="000000"/>
                <w:lang w:eastAsia="zh-CN"/>
              </w:rPr>
              <w:t>0</w:t>
            </w:r>
            <w:r w:rsidRPr="00DB1F29">
              <w:rPr>
                <w:rFonts w:eastAsia="SimSun" w:cs="Arial"/>
                <w:color w:val="000000"/>
                <w:lang w:eastAsia="zh-CN"/>
              </w:rPr>
              <w:t>1’ (for UEs supporting the feature), according to 38.508-1 table 4.7.2-1</w:t>
            </w:r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A000CA" w14:paraId="2A7599D6" w14:textId="77777777" w:rsidTr="00076479">
        <w:tc>
          <w:tcPr>
            <w:tcW w:w="1985" w:type="dxa"/>
          </w:tcPr>
          <w:p w14:paraId="5E6FED5F" w14:textId="77777777" w:rsidR="00A000CA" w:rsidRDefault="00A000CA" w:rsidP="00A000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08F397" w14:textId="21AA0C5C" w:rsidR="00A000CA" w:rsidRPr="00FA46AD" w:rsidRDefault="00A000CA" w:rsidP="00A000C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status “02” (= “activated”) into the function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f</w:t>
            </w:r>
            <w:r w:rsidRPr="00DB1F29">
              <w:rPr>
                <w:rFonts w:eastAsia="SimSun" w:cs="Arial"/>
                <w:color w:val="000000"/>
                <w:lang w:eastAsia="zh-CN"/>
              </w:rPr>
              <w:t>_ExtdProtocolConfigOptions_CheckPSDataOff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(), see change 1</w:t>
            </w:r>
          </w:p>
        </w:tc>
      </w:tr>
      <w:tr w:rsidR="00A000CA" w14:paraId="4CEC6848" w14:textId="77777777" w:rsidTr="00076479">
        <w:tc>
          <w:tcPr>
            <w:tcW w:w="1985" w:type="dxa"/>
          </w:tcPr>
          <w:p w14:paraId="7C9B6022" w14:textId="77777777" w:rsidR="00A000CA" w:rsidRDefault="00A000CA" w:rsidP="00A000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C3FDCC" w14:textId="77777777" w:rsidR="00A000CA" w:rsidRDefault="00A000CA" w:rsidP="00A000CA">
            <w:pPr>
              <w:spacing w:after="0"/>
              <w:rPr>
                <w:rFonts w:ascii="Arial" w:hAnsi="Arial" w:cs="Arial"/>
              </w:rPr>
            </w:pPr>
            <w:r w:rsidRPr="00852390">
              <w:rPr>
                <w:rFonts w:ascii="Arial" w:hAnsi="Arial" w:cs="Arial"/>
              </w:rPr>
              <w:t>PS_Data_OFF_NR5GC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A000CA" w14:paraId="22A0FA8E" w14:textId="77777777" w:rsidTr="00076479">
        <w:tc>
          <w:tcPr>
            <w:tcW w:w="1985" w:type="dxa"/>
          </w:tcPr>
          <w:p w14:paraId="24695EA9" w14:textId="77777777" w:rsidR="00A000CA" w:rsidRDefault="00A000CA" w:rsidP="00A000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9613E53" w14:textId="77777777" w:rsidR="00A000CA" w:rsidRDefault="00A000CA" w:rsidP="00A000CA">
            <w:pPr>
              <w:rPr>
                <w:rFonts w:ascii="Arial" w:hAnsi="Arial"/>
                <w:highlight w:val="cyan"/>
              </w:rPr>
            </w:pPr>
          </w:p>
        </w:tc>
      </w:tr>
    </w:tbl>
    <w:p w14:paraId="14B8CB91" w14:textId="77777777" w:rsidR="00F71F9A" w:rsidRDefault="00F71F9A" w:rsidP="00F71F9A"/>
    <w:p w14:paraId="10663313" w14:textId="77777777" w:rsidR="00F71F9A" w:rsidRDefault="00F71F9A" w:rsidP="00F71F9A">
      <w: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1F9A" w14:paraId="0C9C905C" w14:textId="77777777" w:rsidTr="00076479">
        <w:tc>
          <w:tcPr>
            <w:tcW w:w="9855" w:type="dxa"/>
          </w:tcPr>
          <w:p w14:paraId="3BC218A0" w14:textId="77777777" w:rsidR="00F71F9A" w:rsidRDefault="00F71F9A" w:rsidP="00076479">
            <w:r>
              <w:t xml:space="preserve">  function fl_TC_11_6_x_Body() runs on NR5GC_PTC</w:t>
            </w:r>
          </w:p>
          <w:p w14:paraId="203778DC" w14:textId="77777777" w:rsidR="00F71F9A" w:rsidRDefault="00F71F9A" w:rsidP="00076479">
            <w:r>
              <w:t xml:space="preserve">  {</w:t>
            </w:r>
          </w:p>
          <w:p w14:paraId="0B245562" w14:textId="77777777" w:rsidR="00F71F9A" w:rsidRDefault="00F71F9A" w:rsidP="00076479"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v_PDUSessionInfo</w:t>
            </w:r>
            <w:proofErr w:type="spellEnd"/>
            <w:r>
              <w:t xml:space="preserve"> := f_NR5GC_MobileInfo_GetSessionInfoList(); //How many PDU sessions are established ?</w:t>
            </w:r>
          </w:p>
          <w:p w14:paraId="0BEC52B1" w14:textId="77777777" w:rsidR="00F71F9A" w:rsidRDefault="00F71F9A" w:rsidP="00076479">
            <w:r>
              <w:t xml:space="preserve">    var O1_Type </w:t>
            </w:r>
            <w:proofErr w:type="spellStart"/>
            <w:r>
              <w:t>v_PDUSessionIdToModify</w:t>
            </w:r>
            <w:proofErr w:type="spellEnd"/>
            <w:r>
              <w:t xml:space="preserve"> := </w:t>
            </w:r>
            <w:proofErr w:type="spellStart"/>
            <w:r>
              <w:t>v_PDUSessionInfo</w:t>
            </w:r>
            <w:proofErr w:type="spellEnd"/>
            <w:r>
              <w:t>[0].</w:t>
            </w:r>
            <w:proofErr w:type="spellStart"/>
            <w:r>
              <w:t>SessionId</w:t>
            </w:r>
            <w:proofErr w:type="spellEnd"/>
            <w:r>
              <w:t>;</w:t>
            </w:r>
          </w:p>
          <w:p w14:paraId="042D0BB9" w14:textId="77777777" w:rsidR="00F71F9A" w:rsidRDefault="00F71F9A" w:rsidP="00076479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4F276D41" w14:textId="77777777" w:rsidR="00F71F9A" w:rsidRDefault="00F71F9A" w:rsidP="00076479">
            <w:r>
              <w:t xml:space="preserve">    var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v_SRB</w:t>
            </w:r>
            <w:proofErr w:type="spellEnd"/>
            <w:r>
              <w:t xml:space="preserve"> := tsc_NR_RbId_SRB2;</w:t>
            </w:r>
          </w:p>
          <w:p w14:paraId="36974788" w14:textId="77777777" w:rsidR="00F71F9A" w:rsidRDefault="00F71F9A" w:rsidP="00076479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649FFBFA" w14:textId="77777777" w:rsidR="00F71F9A" w:rsidRDefault="00F71F9A" w:rsidP="00076479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6892A246" w14:textId="77777777" w:rsidR="00F71F9A" w:rsidRDefault="00F71F9A" w:rsidP="00076479">
            <w:r>
              <w:t xml:space="preserve">    var template (omit) </w:t>
            </w:r>
            <w:proofErr w:type="spellStart"/>
            <w:r>
              <w:t>ExtdProtocolConfigOptions</w:t>
            </w:r>
            <w:proofErr w:type="spellEnd"/>
            <w:r>
              <w:t xml:space="preserve"> </w:t>
            </w:r>
            <w:proofErr w:type="spellStart"/>
            <w:r>
              <w:t>v_Pco</w:t>
            </w:r>
            <w:proofErr w:type="spellEnd"/>
            <w:r>
              <w:t xml:space="preserve"> := omit;</w:t>
            </w:r>
          </w:p>
          <w:p w14:paraId="5C684C51" w14:textId="77777777" w:rsidR="00F71F9A" w:rsidRDefault="00F71F9A" w:rsidP="00076479">
            <w:r>
              <w:t xml:space="preserve">    var </w:t>
            </w:r>
            <w:proofErr w:type="spellStart"/>
            <w:r>
              <w:t>NAS_ProtocolConfigOptions_Type</w:t>
            </w:r>
            <w:proofErr w:type="spellEnd"/>
            <w:r>
              <w:t xml:space="preserve"> </w:t>
            </w:r>
            <w:proofErr w:type="spellStart"/>
            <w:r>
              <w:t>v_ProtocolConfigOptions</w:t>
            </w:r>
            <w:proofErr w:type="spellEnd"/>
            <w:r>
              <w:t>;</w:t>
            </w:r>
          </w:p>
          <w:p w14:paraId="2844A70E" w14:textId="77777777" w:rsidR="00F71F9A" w:rsidRDefault="00F71F9A" w:rsidP="00076479"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 xml:space="preserve"> := 0;</w:t>
            </w:r>
          </w:p>
          <w:p w14:paraId="6CC97F94" w14:textId="77777777" w:rsidR="00F71F9A" w:rsidRDefault="00F71F9A" w:rsidP="00076479"/>
          <w:p w14:paraId="09303326" w14:textId="77777777" w:rsidR="00F71F9A" w:rsidRDefault="00F71F9A" w:rsidP="00076479">
            <w:r>
              <w:t xml:space="preserve">    //@siclog "Steps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926FF51" w14:textId="77777777" w:rsidR="00F71F9A" w:rsidRDefault="00F71F9A" w:rsidP="00076479">
            <w:r>
              <w:t xml:space="preserve">    //AT command to activate Data Off</w:t>
            </w:r>
          </w:p>
          <w:p w14:paraId="081D76FC" w14:textId="77777777" w:rsidR="00F71F9A" w:rsidRDefault="00F71F9A" w:rsidP="00076479">
            <w:r>
              <w:t xml:space="preserve">    </w:t>
            </w:r>
            <w:proofErr w:type="spellStart"/>
            <w:r>
              <w:t>f_UT_TriggerPS_DataOff</w:t>
            </w:r>
            <w:proofErr w:type="spellEnd"/>
            <w:r>
              <w:t>(UT, true);</w:t>
            </w:r>
          </w:p>
          <w:p w14:paraId="6D6A49A2" w14:textId="77777777" w:rsidR="00F71F9A" w:rsidRDefault="00F71F9A" w:rsidP="00076479"/>
          <w:p w14:paraId="2197AC83" w14:textId="77777777" w:rsidR="00F71F9A" w:rsidRDefault="00F71F9A" w:rsidP="00076479">
            <w:r>
              <w:t xml:space="preserve">    //@siclog "Steps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C1DD5A" w14:textId="77777777" w:rsidR="00F71F9A" w:rsidRDefault="00F71F9A" w:rsidP="00076479">
            <w:r>
              <w:t xml:space="preserve">    // The UE transmits a PDU SESSION MODIFICATION REQ</w:t>
            </w:r>
          </w:p>
          <w:p w14:paraId="7255B5A3" w14:textId="77777777" w:rsidR="00F71F9A" w:rsidRDefault="00F71F9A" w:rsidP="0007647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 xml:space="preserve">(nr_Cell1, tsc_NR_RbId_SRB2,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5D26164A" w14:textId="77777777" w:rsidR="00F71F9A" w:rsidRDefault="00F71F9A" w:rsidP="00076479">
            <w:r>
              <w:t xml:space="preserve">    if (not </w:t>
            </w:r>
            <w:proofErr w:type="spellStart"/>
            <w:r>
              <w:t>f_Check_NG_PDUSessionModificationReq</w:t>
            </w:r>
            <w:proofErr w:type="spellEnd"/>
            <w:r>
              <w:t xml:space="preserve"> (</w:t>
            </w:r>
            <w:proofErr w:type="spellStart"/>
            <w:r>
              <w:t>v_GSM_MobilityInfo</w:t>
            </w:r>
            <w:proofErr w:type="spellEnd"/>
            <w:r>
              <w:t xml:space="preserve">, </w:t>
            </w:r>
            <w:proofErr w:type="spellStart"/>
            <w:r>
              <w:t>v_PDUSessionInfo</w:t>
            </w:r>
            <w:proofErr w:type="spellEnd"/>
            <w:r>
              <w:t>,</w:t>
            </w:r>
          </w:p>
          <w:p w14:paraId="1931FA43" w14:textId="77777777" w:rsidR="00F71F9A" w:rsidRDefault="00F71F9A" w:rsidP="00076479">
            <w:r>
              <w:t xml:space="preserve">                                            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Pdu,v_PDUSessionIdToModify</w:t>
            </w:r>
            <w:proofErr w:type="spellEnd"/>
            <w:r>
              <w:t>)) {</w:t>
            </w:r>
          </w:p>
          <w:p w14:paraId="2D5AACF7" w14:textId="77777777" w:rsidR="00F71F9A" w:rsidRDefault="00F71F9A" w:rsidP="00076479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"Incorrect PDU Session ID");</w:t>
            </w:r>
          </w:p>
          <w:p w14:paraId="0AAA444B" w14:textId="77777777" w:rsidR="00F71F9A" w:rsidRDefault="00F71F9A" w:rsidP="00076479">
            <w:r>
              <w:t xml:space="preserve">    }</w:t>
            </w:r>
          </w:p>
          <w:p w14:paraId="410AAC71" w14:textId="77777777" w:rsidR="00F71F9A" w:rsidRDefault="00F71F9A" w:rsidP="00076479">
            <w:r>
              <w:t xml:space="preserve">    </w:t>
            </w:r>
          </w:p>
          <w:p w14:paraId="5186318F" w14:textId="77777777" w:rsidR="00F71F9A" w:rsidRDefault="00F71F9A" w:rsidP="00076479">
            <w:r>
              <w:t xml:space="preserve">    </w:t>
            </w:r>
            <w:proofErr w:type="spellStart"/>
            <w:r>
              <w:t>v_Pco</w:t>
            </w:r>
            <w:proofErr w:type="spellEnd"/>
            <w:r>
              <w:t xml:space="preserve"> := v_ReceivedAsp.Signalling.Nas[0].Pdu.PiggybackedPduList[0].Msg.pdu_Session_Modification_Request.extdProtocolConfigurationOptions;</w:t>
            </w:r>
          </w:p>
          <w:p w14:paraId="242811DE" w14:textId="77777777" w:rsidR="00F71F9A" w:rsidRDefault="00F71F9A" w:rsidP="00076479">
            <w:r>
              <w:t xml:space="preserve">    //Check if the UE has set the Data Off status to activated</w:t>
            </w:r>
          </w:p>
          <w:p w14:paraId="3042401A" w14:textId="77777777" w:rsidR="00F71F9A" w:rsidRDefault="00F71F9A" w:rsidP="00076479">
            <w:r>
              <w:t xml:space="preserve">    if (</w:t>
            </w:r>
            <w:proofErr w:type="spellStart"/>
            <w:r>
              <w:t>f_ExtdProtocolConfigOptions_CheckPSDataOff</w:t>
            </w:r>
            <w:proofErr w:type="spellEnd"/>
            <w:r>
              <w:t>(</w:t>
            </w:r>
            <w:proofErr w:type="spellStart"/>
            <w:r>
              <w:t>v_Pco</w:t>
            </w:r>
            <w:proofErr w:type="spellEnd"/>
            <w:r>
              <w:t>))</w:t>
            </w:r>
          </w:p>
          <w:p w14:paraId="78A1DFBD" w14:textId="77777777" w:rsidR="00F71F9A" w:rsidRDefault="00F71F9A" w:rsidP="00076479">
            <w:r>
              <w:t xml:space="preserve">    {</w:t>
            </w:r>
          </w:p>
          <w:p w14:paraId="75113BA2" w14:textId="77777777" w:rsidR="00F71F9A" w:rsidRDefault="00F71F9A" w:rsidP="00076479">
            <w:r>
              <w:t xml:space="preserve">        </w:t>
            </w:r>
            <w:proofErr w:type="spellStart"/>
            <w:r>
              <w:t>f_NR_PreliminaryPass</w:t>
            </w:r>
            <w:proofErr w:type="spellEnd"/>
            <w:r>
              <w:t>(__FILE__, __LINE__, "Step 2");</w:t>
            </w:r>
          </w:p>
          <w:p w14:paraId="3129BE4C" w14:textId="77777777" w:rsidR="00F71F9A" w:rsidRDefault="00F71F9A" w:rsidP="00076479">
            <w:r>
              <w:t xml:space="preserve">    }else{</w:t>
            </w:r>
          </w:p>
          <w:p w14:paraId="29763A9C" w14:textId="77777777" w:rsidR="00F71F9A" w:rsidRDefault="00F71F9A" w:rsidP="00076479"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>(__FILE__, __LINE__, "Step 2");</w:t>
            </w:r>
          </w:p>
          <w:p w14:paraId="37B333B6" w14:textId="77777777" w:rsidR="00F71F9A" w:rsidRDefault="00F71F9A" w:rsidP="00076479">
            <w:r>
              <w:lastRenderedPageBreak/>
              <w:t xml:space="preserve">    }</w:t>
            </w:r>
          </w:p>
          <w:p w14:paraId="70D39A11" w14:textId="77777777" w:rsidR="00F71F9A" w:rsidRDefault="00F71F9A" w:rsidP="00076479"/>
          <w:p w14:paraId="00CA6CED" w14:textId="77777777" w:rsidR="00F71F9A" w:rsidRDefault="00F71F9A" w:rsidP="0007647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v_Pco.pco</w:t>
            </w:r>
            <w:proofErr w:type="spellEnd"/>
            <w:r>
              <w:t>)) {</w:t>
            </w:r>
          </w:p>
          <w:p w14:paraId="70C15F31" w14:textId="77777777" w:rsidR="00F71F9A" w:rsidRDefault="00F71F9A" w:rsidP="00076479">
            <w:r>
              <w:t xml:space="preserve">      </w:t>
            </w:r>
            <w:proofErr w:type="spellStart"/>
            <w:r>
              <w:t>v_ProtocolConfigOptions</w:t>
            </w:r>
            <w:proofErr w:type="spellEnd"/>
            <w:r>
              <w:t xml:space="preserve">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v_Pco.pco</w:t>
            </w:r>
            <w:proofErr w:type="spellEnd"/>
            <w:r>
              <w:t>);</w:t>
            </w:r>
          </w:p>
          <w:p w14:paraId="456DC341" w14:textId="77777777" w:rsidR="00F71F9A" w:rsidRDefault="00F71F9A" w:rsidP="00076479">
            <w:r>
              <w:t xml:space="preserve">      for (</w:t>
            </w:r>
            <w:proofErr w:type="spellStart"/>
            <w:r>
              <w:t>i</w:t>
            </w:r>
            <w:proofErr w:type="spellEnd"/>
            <w:r>
              <w:t xml:space="preserve"> :=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v_ProtocolConfigOptions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1EE85B93" w14:textId="77777777" w:rsidR="00F71F9A" w:rsidRDefault="00F71F9A" w:rsidP="00076479">
            <w:r>
              <w:t xml:space="preserve">        if (</w:t>
            </w:r>
            <w:proofErr w:type="spellStart"/>
            <w:r>
              <w:t>v_ProtocolConfigOptions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protocolID</w:t>
            </w:r>
            <w:proofErr w:type="spellEnd"/>
            <w:r>
              <w:t xml:space="preserve"> == '0017'O) {</w:t>
            </w:r>
          </w:p>
          <w:p w14:paraId="530DCA67" w14:textId="77777777" w:rsidR="00F71F9A" w:rsidRDefault="00F71F9A" w:rsidP="00076479">
            <w:r>
              <w:t xml:space="preserve">          </w:t>
            </w:r>
            <w:proofErr w:type="spellStart"/>
            <w:r>
              <w:t>v_Pco.pco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protocolLength</w:t>
            </w:r>
            <w:proofErr w:type="spellEnd"/>
            <w:r>
              <w:t xml:space="preserve"> :='00'O;</w:t>
            </w:r>
          </w:p>
          <w:p w14:paraId="531AAD81" w14:textId="77777777" w:rsidR="00F71F9A" w:rsidRDefault="00F71F9A" w:rsidP="00076479">
            <w:r>
              <w:t xml:space="preserve">          </w:t>
            </w:r>
            <w:proofErr w:type="spellStart"/>
            <w:r>
              <w:t>v_Pco.pco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].content := omit;</w:t>
            </w:r>
          </w:p>
          <w:p w14:paraId="417F10C5" w14:textId="77777777" w:rsidR="00F71F9A" w:rsidRDefault="00F71F9A" w:rsidP="00076479">
            <w:r>
              <w:t xml:space="preserve">        }</w:t>
            </w:r>
          </w:p>
          <w:p w14:paraId="42B3266A" w14:textId="77777777" w:rsidR="00F71F9A" w:rsidRDefault="00F71F9A" w:rsidP="00076479">
            <w:r>
              <w:t xml:space="preserve">      }</w:t>
            </w:r>
          </w:p>
          <w:p w14:paraId="6DD589F8" w14:textId="77777777" w:rsidR="00F71F9A" w:rsidRDefault="00F71F9A" w:rsidP="00076479">
            <w:r>
              <w:t xml:space="preserve">    }</w:t>
            </w:r>
          </w:p>
          <w:p w14:paraId="341AEAA7" w14:textId="77777777" w:rsidR="00F71F9A" w:rsidRDefault="00F71F9A" w:rsidP="00076479"/>
          <w:p w14:paraId="07A8D061" w14:textId="77777777" w:rsidR="00F71F9A" w:rsidRDefault="00F71F9A" w:rsidP="00076479">
            <w:r>
              <w:t xml:space="preserve">    //@siclog "Steps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24EC631" w14:textId="77777777" w:rsidR="00F71F9A" w:rsidRDefault="00F71F9A" w:rsidP="00076479">
            <w:r>
              <w:t xml:space="preserve">    //Send PDU Session Modification Command</w:t>
            </w:r>
          </w:p>
          <w:p w14:paraId="53164567" w14:textId="77777777" w:rsidR="00F71F9A" w:rsidRDefault="00F71F9A" w:rsidP="00076479">
            <w:r>
              <w:t xml:space="preserve">    </w:t>
            </w:r>
            <w:proofErr w:type="spellStart"/>
            <w:r>
              <w:t>v_MsgToSend</w:t>
            </w:r>
            <w:proofErr w:type="spellEnd"/>
            <w:r>
              <w:t xml:space="preserve"> := </w:t>
            </w:r>
            <w:proofErr w:type="spellStart"/>
            <w:r>
              <w:t>f_Get_NG_PDUSessionModificationCommand</w:t>
            </w:r>
            <w:proofErr w:type="spellEnd"/>
            <w:r>
              <w:t xml:space="preserve"> (</w:t>
            </w:r>
            <w:proofErr w:type="spellStart"/>
            <w:r>
              <w:t>v_PDUSessionIdToModify</w:t>
            </w:r>
            <w:proofErr w:type="spellEnd"/>
            <w:r>
              <w:t xml:space="preserve">, </w:t>
            </w:r>
            <w:proofErr w:type="spellStart"/>
            <w:r>
              <w:t>v_GSM_MobilityInfo</w:t>
            </w:r>
            <w:proofErr w:type="spellEnd"/>
            <w:r>
              <w:t>);</w:t>
            </w:r>
          </w:p>
          <w:p w14:paraId="18716726" w14:textId="77777777" w:rsidR="00F71F9A" w:rsidRDefault="00F71F9A" w:rsidP="00076479">
            <w:r>
              <w:t xml:space="preserve">    v_MsgToSend.PiggybackedPduList[0].Msg.pdu_Session_Modification_Command.extdProtocolConfigurationOptions := </w:t>
            </w:r>
            <w:proofErr w:type="spellStart"/>
            <w:r>
              <w:t>v_Pco</w:t>
            </w:r>
            <w:proofErr w:type="spellEnd"/>
            <w:r>
              <w:t>;</w:t>
            </w:r>
          </w:p>
          <w:p w14:paraId="518ED167" w14:textId="77777777" w:rsidR="00F71F9A" w:rsidRDefault="00F71F9A" w:rsidP="00076479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 xml:space="preserve">(nr_Cell1, -, -, cs_NG_NAS_RequestWithPiggybacking(tsc_SHT_IntegrityProtected_Ciphered,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6F0449E3" w14:textId="77777777" w:rsidR="00F71F9A" w:rsidRDefault="00F71F9A" w:rsidP="00076479">
            <w:r>
              <w:t xml:space="preserve">    </w:t>
            </w:r>
          </w:p>
          <w:p w14:paraId="129371C5" w14:textId="77777777" w:rsidR="00F71F9A" w:rsidRDefault="00F71F9A" w:rsidP="00076479"/>
          <w:p w14:paraId="3D80400C" w14:textId="77777777" w:rsidR="00F71F9A" w:rsidRDefault="00F71F9A" w:rsidP="00076479">
            <w:r>
              <w:t xml:space="preserve">    //@siclog "Steps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C25F003" w14:textId="77777777" w:rsidR="00F71F9A" w:rsidRDefault="00F71F9A" w:rsidP="00076479">
            <w:r>
              <w:t xml:space="preserve">    //receive PDU Session Modification Complete</w:t>
            </w:r>
          </w:p>
          <w:p w14:paraId="56759342" w14:textId="77777777" w:rsidR="00F71F9A" w:rsidRDefault="00F71F9A" w:rsidP="0007647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 xml:space="preserve">(nr_Cell1, </w:t>
            </w:r>
            <w:proofErr w:type="spellStart"/>
            <w:r>
              <w:t>v_SRB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79F21AA" w14:textId="77777777" w:rsidR="00F71F9A" w:rsidRDefault="00F71F9A" w:rsidP="00076479">
            <w:r>
              <w:t xml:space="preserve">    if (not </w:t>
            </w:r>
            <w:proofErr w:type="spellStart"/>
            <w:r>
              <w:t>f_Check_NG_PDUSessionModificationComplete</w:t>
            </w:r>
            <w:proofErr w:type="spellEnd"/>
            <w:r>
              <w:t xml:space="preserve"> (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</w:t>
            </w:r>
            <w:proofErr w:type="spellEnd"/>
            <w:r>
              <w:t xml:space="preserve">, </w:t>
            </w:r>
            <w:proofErr w:type="spellStart"/>
            <w:r>
              <w:t>v_PDUSessionIdToModify</w:t>
            </w:r>
            <w:proofErr w:type="spellEnd"/>
            <w:r>
              <w:t>)) {</w:t>
            </w:r>
          </w:p>
          <w:p w14:paraId="2EDB7D08" w14:textId="77777777" w:rsidR="00F71F9A" w:rsidRDefault="00F71F9A" w:rsidP="00076479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"Step 4");</w:t>
            </w:r>
          </w:p>
          <w:p w14:paraId="35586291" w14:textId="77777777" w:rsidR="00F71F9A" w:rsidRDefault="00F71F9A" w:rsidP="00076479">
            <w:r>
              <w:t xml:space="preserve">    }</w:t>
            </w:r>
          </w:p>
          <w:p w14:paraId="1ACA132B" w14:textId="77777777" w:rsidR="00F71F9A" w:rsidRDefault="00F71F9A" w:rsidP="00076479">
            <w:r>
              <w:t xml:space="preserve">    </w:t>
            </w:r>
          </w:p>
          <w:p w14:paraId="554E1ED4" w14:textId="77777777" w:rsidR="00F71F9A" w:rsidRDefault="00F71F9A" w:rsidP="00076479">
            <w:r>
              <w:t xml:space="preserve">    //</w:t>
            </w:r>
            <w:proofErr w:type="spellStart"/>
            <w:r>
              <w:t>Postamble</w:t>
            </w:r>
            <w:proofErr w:type="spellEnd"/>
            <w:r>
              <w:t xml:space="preserve"> after receiving coordination from IMS PTC</w:t>
            </w:r>
          </w:p>
          <w:p w14:paraId="31018C6C" w14:textId="77777777" w:rsidR="00F71F9A" w:rsidRDefault="00F71F9A" w:rsidP="00076479">
            <w:r>
              <w:t xml:space="preserve">    </w:t>
            </w:r>
            <w:proofErr w:type="spellStart"/>
            <w:r>
              <w:t>f_IMS_IPCAN_WaitForTrigger</w:t>
            </w:r>
            <w:proofErr w:type="spellEnd"/>
            <w:r>
              <w:t>(IMS[tsc_Index_IMS1]);</w:t>
            </w:r>
          </w:p>
          <w:p w14:paraId="2374EA2C" w14:textId="77777777" w:rsidR="00F71F9A" w:rsidRDefault="00F71F9A" w:rsidP="00076479"/>
          <w:p w14:paraId="574852C7" w14:textId="77777777" w:rsidR="00F71F9A" w:rsidRDefault="00F71F9A" w:rsidP="00076479">
            <w:r>
              <w:t xml:space="preserve">  } //End of test body of TC_11_6_x</w:t>
            </w:r>
          </w:p>
        </w:tc>
      </w:tr>
    </w:tbl>
    <w:p w14:paraId="6D5ADAC2" w14:textId="77777777" w:rsidR="00F71F9A" w:rsidRDefault="00F71F9A" w:rsidP="00F71F9A"/>
    <w:p w14:paraId="51872D4D" w14:textId="77777777" w:rsidR="00F71F9A" w:rsidRDefault="00F71F9A" w:rsidP="00F71F9A">
      <w: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1F9A" w14:paraId="2826466D" w14:textId="77777777" w:rsidTr="00076479">
        <w:tc>
          <w:tcPr>
            <w:tcW w:w="9629" w:type="dxa"/>
          </w:tcPr>
          <w:p w14:paraId="49E1C14F" w14:textId="3A33E36F" w:rsidR="00F71F9A" w:rsidRDefault="00F71F9A" w:rsidP="00076479">
            <w:r>
              <w:t xml:space="preserve">  function fl_TC_11_6_x_Body() runs on NR5GC_PTC</w:t>
            </w:r>
          </w:p>
          <w:p w14:paraId="74C1C179" w14:textId="77777777" w:rsidR="00F71F9A" w:rsidRDefault="00F71F9A" w:rsidP="00076479">
            <w:r>
              <w:t xml:space="preserve">  {</w:t>
            </w:r>
          </w:p>
          <w:p w14:paraId="48282DA0" w14:textId="77777777" w:rsidR="00F71F9A" w:rsidRDefault="00F71F9A" w:rsidP="00076479"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v_PDUSessionInfo</w:t>
            </w:r>
            <w:proofErr w:type="spellEnd"/>
            <w:r>
              <w:t xml:space="preserve"> := f_NR5GC_MobileInfo_GetSessionInfoList(); //How many PDU sessions are established ?</w:t>
            </w:r>
          </w:p>
          <w:p w14:paraId="486B37E7" w14:textId="77777777" w:rsidR="00F71F9A" w:rsidRDefault="00F71F9A" w:rsidP="00076479">
            <w:r>
              <w:t xml:space="preserve">    var O1_Type </w:t>
            </w:r>
            <w:proofErr w:type="spellStart"/>
            <w:r>
              <w:t>v_PDUSessionIdToModify</w:t>
            </w:r>
            <w:proofErr w:type="spellEnd"/>
            <w:r>
              <w:t xml:space="preserve"> := </w:t>
            </w:r>
            <w:proofErr w:type="spellStart"/>
            <w:r>
              <w:t>v_PDUSessionInfo</w:t>
            </w:r>
            <w:proofErr w:type="spellEnd"/>
            <w:r>
              <w:t>[0].</w:t>
            </w:r>
            <w:proofErr w:type="spellStart"/>
            <w:r>
              <w:t>SessionId</w:t>
            </w:r>
            <w:proofErr w:type="spellEnd"/>
            <w:r>
              <w:t>;</w:t>
            </w:r>
          </w:p>
          <w:p w14:paraId="544C7E85" w14:textId="77777777" w:rsidR="00F71F9A" w:rsidRDefault="00F71F9A" w:rsidP="00076479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159E99D9" w14:textId="77777777" w:rsidR="00F71F9A" w:rsidRDefault="00F71F9A" w:rsidP="00076479">
            <w:r>
              <w:t xml:space="preserve">    var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v_SRB</w:t>
            </w:r>
            <w:proofErr w:type="spellEnd"/>
            <w:r>
              <w:t xml:space="preserve"> := tsc_NR_RbId_SRB2;</w:t>
            </w:r>
          </w:p>
          <w:p w14:paraId="0080D208" w14:textId="77777777" w:rsidR="00F71F9A" w:rsidRDefault="00F71F9A" w:rsidP="00076479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69063939" w14:textId="77777777" w:rsidR="00F71F9A" w:rsidRDefault="00F71F9A" w:rsidP="00076479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2ECE2204" w14:textId="77777777" w:rsidR="00F71F9A" w:rsidRDefault="00F71F9A" w:rsidP="00076479">
            <w:r>
              <w:t xml:space="preserve">    var template (omit) </w:t>
            </w:r>
            <w:proofErr w:type="spellStart"/>
            <w:r>
              <w:t>ExtdProtocolConfigOptions</w:t>
            </w:r>
            <w:proofErr w:type="spellEnd"/>
            <w:r>
              <w:t xml:space="preserve"> </w:t>
            </w:r>
            <w:proofErr w:type="spellStart"/>
            <w:r>
              <w:t>v_Pco</w:t>
            </w:r>
            <w:proofErr w:type="spellEnd"/>
            <w:r>
              <w:t xml:space="preserve"> := omit;</w:t>
            </w:r>
          </w:p>
          <w:p w14:paraId="34FBBE62" w14:textId="77777777" w:rsidR="00F71F9A" w:rsidRDefault="00F71F9A" w:rsidP="00076479">
            <w:r>
              <w:t xml:space="preserve">    var </w:t>
            </w:r>
            <w:proofErr w:type="spellStart"/>
            <w:r>
              <w:t>NAS_ProtocolConfigOptions_Type</w:t>
            </w:r>
            <w:proofErr w:type="spellEnd"/>
            <w:r>
              <w:t xml:space="preserve"> </w:t>
            </w:r>
            <w:proofErr w:type="spellStart"/>
            <w:r>
              <w:t>v_ProtocolConfigOptions</w:t>
            </w:r>
            <w:proofErr w:type="spellEnd"/>
            <w:r>
              <w:t>;</w:t>
            </w:r>
          </w:p>
          <w:p w14:paraId="38C381A8" w14:textId="77777777" w:rsidR="00F71F9A" w:rsidRDefault="00F71F9A" w:rsidP="00076479"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 xml:space="preserve"> := 0;</w:t>
            </w:r>
          </w:p>
          <w:p w14:paraId="3F51CB85" w14:textId="77777777" w:rsidR="00F71F9A" w:rsidRDefault="00F71F9A" w:rsidP="00076479"/>
          <w:p w14:paraId="3FF97DB7" w14:textId="77777777" w:rsidR="00F71F9A" w:rsidRDefault="00F71F9A" w:rsidP="00076479">
            <w:r>
              <w:t xml:space="preserve">    //@siclog "Steps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58AB7F" w14:textId="77777777" w:rsidR="00F71F9A" w:rsidRDefault="00F71F9A" w:rsidP="00076479">
            <w:r>
              <w:t xml:space="preserve">    //AT command to activate Data Off</w:t>
            </w:r>
          </w:p>
          <w:p w14:paraId="21B8150F" w14:textId="77777777" w:rsidR="00F71F9A" w:rsidRDefault="00F71F9A" w:rsidP="00076479">
            <w:r>
              <w:t xml:space="preserve">    </w:t>
            </w:r>
            <w:proofErr w:type="spellStart"/>
            <w:r>
              <w:t>f_UT_TriggerPS_DataOff</w:t>
            </w:r>
            <w:proofErr w:type="spellEnd"/>
            <w:r>
              <w:t>(UT, true);</w:t>
            </w:r>
          </w:p>
          <w:p w14:paraId="2E0CA5D6" w14:textId="77777777" w:rsidR="00F71F9A" w:rsidRDefault="00F71F9A" w:rsidP="00076479"/>
          <w:p w14:paraId="3642BDDD" w14:textId="77777777" w:rsidR="00F71F9A" w:rsidRDefault="00F71F9A" w:rsidP="00076479">
            <w:r>
              <w:t xml:space="preserve">    //@siclog "Steps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97A86D3" w14:textId="77777777" w:rsidR="00F71F9A" w:rsidRDefault="00F71F9A" w:rsidP="00076479">
            <w:r>
              <w:t xml:space="preserve">    // The UE transmits a PDU SESSION MODIFICATION REQ</w:t>
            </w:r>
          </w:p>
          <w:p w14:paraId="2C9327B1" w14:textId="77777777" w:rsidR="00F71F9A" w:rsidRDefault="00F71F9A" w:rsidP="0007647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 xml:space="preserve">(nr_Cell1, tsc_NR_RbId_SRB2,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24667F61" w14:textId="77777777" w:rsidR="00F71F9A" w:rsidRDefault="00F71F9A" w:rsidP="00076479">
            <w:r>
              <w:t xml:space="preserve">    if (not </w:t>
            </w:r>
            <w:proofErr w:type="spellStart"/>
            <w:r>
              <w:t>f_Check_NG_PDUSessionModificationReq</w:t>
            </w:r>
            <w:proofErr w:type="spellEnd"/>
            <w:r>
              <w:t xml:space="preserve"> (</w:t>
            </w:r>
            <w:proofErr w:type="spellStart"/>
            <w:r>
              <w:t>v_GSM_MobilityInfo</w:t>
            </w:r>
            <w:proofErr w:type="spellEnd"/>
            <w:r>
              <w:t xml:space="preserve">, </w:t>
            </w:r>
            <w:proofErr w:type="spellStart"/>
            <w:r>
              <w:t>v_PDUSessionInfo</w:t>
            </w:r>
            <w:proofErr w:type="spellEnd"/>
            <w:r>
              <w:t>,</w:t>
            </w:r>
          </w:p>
          <w:p w14:paraId="0B316A0F" w14:textId="77777777" w:rsidR="00F71F9A" w:rsidRDefault="00F71F9A" w:rsidP="00076479">
            <w:r>
              <w:t xml:space="preserve">                                            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Pdu,v_PDUSessionIdToModify</w:t>
            </w:r>
            <w:proofErr w:type="spellEnd"/>
            <w:r>
              <w:t>)) {</w:t>
            </w:r>
          </w:p>
          <w:p w14:paraId="01BE6F4F" w14:textId="77777777" w:rsidR="00F71F9A" w:rsidRDefault="00F71F9A" w:rsidP="00076479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"Incorrect PDU Session ID");</w:t>
            </w:r>
          </w:p>
          <w:p w14:paraId="01C0E379" w14:textId="77777777" w:rsidR="00F71F9A" w:rsidRDefault="00F71F9A" w:rsidP="00076479">
            <w:r>
              <w:t xml:space="preserve">    }</w:t>
            </w:r>
          </w:p>
          <w:p w14:paraId="5FE34E28" w14:textId="77777777" w:rsidR="00F71F9A" w:rsidRDefault="00F71F9A" w:rsidP="00076479">
            <w:r>
              <w:t xml:space="preserve">    </w:t>
            </w:r>
          </w:p>
          <w:p w14:paraId="2E3A4405" w14:textId="77777777" w:rsidR="00F71F9A" w:rsidRDefault="00F71F9A" w:rsidP="00076479">
            <w:r>
              <w:t xml:space="preserve">    </w:t>
            </w:r>
            <w:proofErr w:type="spellStart"/>
            <w:r>
              <w:t>v_Pco</w:t>
            </w:r>
            <w:proofErr w:type="spellEnd"/>
            <w:r>
              <w:t xml:space="preserve"> := v_ReceivedAsp.Signalling.Nas[0].Pdu.PiggybackedPduList[0].Msg.pdu_Session_Modification_Request.extdProtocolConfigurationOptions;</w:t>
            </w:r>
          </w:p>
          <w:p w14:paraId="0C5050CE" w14:textId="77777777" w:rsidR="00F71F9A" w:rsidRDefault="00F71F9A" w:rsidP="00076479">
            <w:r>
              <w:t xml:space="preserve">    //Check if the UE has set the Data Off status to activated</w:t>
            </w:r>
          </w:p>
          <w:p w14:paraId="0038B247" w14:textId="77777777" w:rsidR="00F71F9A" w:rsidRDefault="00F71F9A" w:rsidP="00076479">
            <w:r>
              <w:t xml:space="preserve">    if (</w:t>
            </w:r>
            <w:proofErr w:type="spellStart"/>
            <w:r>
              <w:t>f_ExtdProtocolConfigOptions_CheckPSDataOff</w:t>
            </w:r>
            <w:proofErr w:type="spellEnd"/>
            <w:r>
              <w:t>(</w:t>
            </w:r>
            <w:proofErr w:type="spellStart"/>
            <w:r>
              <w:t>v_Pco</w:t>
            </w:r>
            <w:proofErr w:type="spellEnd"/>
            <w:r w:rsidRPr="00852390">
              <w:rPr>
                <w:highlight w:val="cyan"/>
              </w:rPr>
              <w:t>, '02'O</w:t>
            </w:r>
            <w:r>
              <w:t>))</w:t>
            </w:r>
          </w:p>
          <w:p w14:paraId="1A1BED31" w14:textId="77777777" w:rsidR="00F71F9A" w:rsidRDefault="00F71F9A" w:rsidP="00076479">
            <w:r>
              <w:t xml:space="preserve">    {</w:t>
            </w:r>
          </w:p>
          <w:p w14:paraId="3C672866" w14:textId="77777777" w:rsidR="00F71F9A" w:rsidRDefault="00F71F9A" w:rsidP="00076479">
            <w:r>
              <w:t xml:space="preserve">        </w:t>
            </w:r>
            <w:proofErr w:type="spellStart"/>
            <w:r>
              <w:t>f_NR_PreliminaryPass</w:t>
            </w:r>
            <w:proofErr w:type="spellEnd"/>
            <w:r>
              <w:t>(__FILE__, __LINE__, "Step 2");</w:t>
            </w:r>
          </w:p>
          <w:p w14:paraId="5C85B0B8" w14:textId="77777777" w:rsidR="00F71F9A" w:rsidRDefault="00F71F9A" w:rsidP="00076479">
            <w:r>
              <w:t xml:space="preserve">    }else{</w:t>
            </w:r>
          </w:p>
          <w:p w14:paraId="0FD962D5" w14:textId="77777777" w:rsidR="00F71F9A" w:rsidRDefault="00F71F9A" w:rsidP="00076479"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>(__FILE__, __LINE__, "Step 2");</w:t>
            </w:r>
          </w:p>
          <w:p w14:paraId="21B12CA5" w14:textId="77777777" w:rsidR="00F71F9A" w:rsidRDefault="00F71F9A" w:rsidP="00076479">
            <w:r>
              <w:lastRenderedPageBreak/>
              <w:t xml:space="preserve">    }</w:t>
            </w:r>
          </w:p>
          <w:p w14:paraId="250A7050" w14:textId="77777777" w:rsidR="00F71F9A" w:rsidRDefault="00F71F9A" w:rsidP="00076479"/>
          <w:p w14:paraId="1C8373A6" w14:textId="77777777" w:rsidR="00F71F9A" w:rsidRDefault="00F71F9A" w:rsidP="0007647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v_Pco.pco</w:t>
            </w:r>
            <w:proofErr w:type="spellEnd"/>
            <w:r>
              <w:t>)) {</w:t>
            </w:r>
          </w:p>
          <w:p w14:paraId="79F85ED3" w14:textId="77777777" w:rsidR="00F71F9A" w:rsidRDefault="00F71F9A" w:rsidP="00076479">
            <w:r>
              <w:t xml:space="preserve">      </w:t>
            </w:r>
            <w:proofErr w:type="spellStart"/>
            <w:r>
              <w:t>v_ProtocolConfigOptions</w:t>
            </w:r>
            <w:proofErr w:type="spellEnd"/>
            <w:r>
              <w:t xml:space="preserve">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v_Pco.pco</w:t>
            </w:r>
            <w:proofErr w:type="spellEnd"/>
            <w:r>
              <w:t>);</w:t>
            </w:r>
          </w:p>
          <w:p w14:paraId="485AB558" w14:textId="77777777" w:rsidR="00F71F9A" w:rsidRDefault="00F71F9A" w:rsidP="00076479">
            <w:r>
              <w:t xml:space="preserve">      for (</w:t>
            </w:r>
            <w:proofErr w:type="spellStart"/>
            <w:r>
              <w:t>i</w:t>
            </w:r>
            <w:proofErr w:type="spellEnd"/>
            <w:r>
              <w:t xml:space="preserve"> :=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v_ProtocolConfigOptions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5AEBD200" w14:textId="77777777" w:rsidR="00F71F9A" w:rsidRDefault="00F71F9A" w:rsidP="00076479">
            <w:r>
              <w:t xml:space="preserve">        if (</w:t>
            </w:r>
            <w:proofErr w:type="spellStart"/>
            <w:r>
              <w:t>v_ProtocolConfigOptions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protocolID</w:t>
            </w:r>
            <w:proofErr w:type="spellEnd"/>
            <w:r>
              <w:t xml:space="preserve"> == '0017'O) {</w:t>
            </w:r>
          </w:p>
          <w:p w14:paraId="23E42C75" w14:textId="77777777" w:rsidR="00F71F9A" w:rsidRDefault="00F71F9A" w:rsidP="00076479">
            <w:r>
              <w:t xml:space="preserve">          </w:t>
            </w:r>
            <w:proofErr w:type="spellStart"/>
            <w:r>
              <w:t>v_Pco.pco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protocolLength</w:t>
            </w:r>
            <w:proofErr w:type="spellEnd"/>
            <w:r>
              <w:t xml:space="preserve"> :='00'O;</w:t>
            </w:r>
          </w:p>
          <w:p w14:paraId="038A51E9" w14:textId="77777777" w:rsidR="00F71F9A" w:rsidRDefault="00F71F9A" w:rsidP="00076479">
            <w:r>
              <w:t xml:space="preserve">          </w:t>
            </w:r>
            <w:proofErr w:type="spellStart"/>
            <w:r>
              <w:t>v_Pco.pco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].content := omit;</w:t>
            </w:r>
          </w:p>
          <w:p w14:paraId="6C74FD1B" w14:textId="77777777" w:rsidR="00F71F9A" w:rsidRDefault="00F71F9A" w:rsidP="00076479">
            <w:r>
              <w:t xml:space="preserve">        }</w:t>
            </w:r>
          </w:p>
          <w:p w14:paraId="5F1EEE1E" w14:textId="77777777" w:rsidR="00F71F9A" w:rsidRDefault="00F71F9A" w:rsidP="00076479">
            <w:r>
              <w:t xml:space="preserve">      }</w:t>
            </w:r>
          </w:p>
          <w:p w14:paraId="40A1D1BC" w14:textId="77777777" w:rsidR="00F71F9A" w:rsidRDefault="00F71F9A" w:rsidP="00076479">
            <w:r>
              <w:t xml:space="preserve">    }</w:t>
            </w:r>
          </w:p>
          <w:p w14:paraId="1AF7F529" w14:textId="77777777" w:rsidR="00F71F9A" w:rsidRDefault="00F71F9A" w:rsidP="00076479"/>
          <w:p w14:paraId="3584F3E5" w14:textId="77777777" w:rsidR="00F71F9A" w:rsidRDefault="00F71F9A" w:rsidP="00076479">
            <w:r>
              <w:t xml:space="preserve">    //@siclog "Steps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8D7567" w14:textId="77777777" w:rsidR="00F71F9A" w:rsidRDefault="00F71F9A" w:rsidP="00076479">
            <w:r>
              <w:t xml:space="preserve">    //Send PDU Session Modification Command</w:t>
            </w:r>
          </w:p>
          <w:p w14:paraId="75DDC8C1" w14:textId="77777777" w:rsidR="00F71F9A" w:rsidRDefault="00F71F9A" w:rsidP="00076479">
            <w:r>
              <w:t xml:space="preserve">    </w:t>
            </w:r>
            <w:proofErr w:type="spellStart"/>
            <w:r>
              <w:t>v_MsgToSend</w:t>
            </w:r>
            <w:proofErr w:type="spellEnd"/>
            <w:r>
              <w:t xml:space="preserve"> := </w:t>
            </w:r>
            <w:proofErr w:type="spellStart"/>
            <w:r>
              <w:t>f_Get_NG_PDUSessionModificationCommand</w:t>
            </w:r>
            <w:proofErr w:type="spellEnd"/>
            <w:r>
              <w:t xml:space="preserve"> (</w:t>
            </w:r>
            <w:proofErr w:type="spellStart"/>
            <w:r>
              <w:t>v_PDUSessionIdToModify</w:t>
            </w:r>
            <w:proofErr w:type="spellEnd"/>
            <w:r>
              <w:t xml:space="preserve">, </w:t>
            </w:r>
            <w:proofErr w:type="spellStart"/>
            <w:r>
              <w:t>v_GSM_MobilityInfo</w:t>
            </w:r>
            <w:proofErr w:type="spellEnd"/>
            <w:r>
              <w:t>);</w:t>
            </w:r>
          </w:p>
          <w:p w14:paraId="586B9A3C" w14:textId="77777777" w:rsidR="00F71F9A" w:rsidRDefault="00F71F9A" w:rsidP="00076479">
            <w:r>
              <w:t xml:space="preserve">    v_MsgToSend.PiggybackedPduList[0].Msg.pdu_Session_Modification_Command.extdProtocolConfigurationOptions := </w:t>
            </w:r>
            <w:proofErr w:type="spellStart"/>
            <w:r>
              <w:t>v_Pco</w:t>
            </w:r>
            <w:proofErr w:type="spellEnd"/>
            <w:r>
              <w:t>;</w:t>
            </w:r>
          </w:p>
          <w:p w14:paraId="3308CF08" w14:textId="77777777" w:rsidR="00F71F9A" w:rsidRDefault="00F71F9A" w:rsidP="00076479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 xml:space="preserve">(nr_Cell1, -, -, cs_NG_NAS_RequestWithPiggybacking(tsc_SHT_IntegrityProtected_Ciphered,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73FB3A93" w14:textId="77777777" w:rsidR="00F71F9A" w:rsidRDefault="00F71F9A" w:rsidP="00076479">
            <w:r>
              <w:t xml:space="preserve">    </w:t>
            </w:r>
          </w:p>
          <w:p w14:paraId="0802FCFC" w14:textId="77777777" w:rsidR="00F71F9A" w:rsidRDefault="00F71F9A" w:rsidP="00076479"/>
          <w:p w14:paraId="75B01274" w14:textId="77777777" w:rsidR="00F71F9A" w:rsidRDefault="00F71F9A" w:rsidP="00076479">
            <w:r>
              <w:t xml:space="preserve">    //@siclog "Steps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EC0F435" w14:textId="77777777" w:rsidR="00F71F9A" w:rsidRDefault="00F71F9A" w:rsidP="00076479">
            <w:r>
              <w:t xml:space="preserve">    //receive PDU Session Modification Complete</w:t>
            </w:r>
          </w:p>
          <w:p w14:paraId="4B659010" w14:textId="77777777" w:rsidR="00F71F9A" w:rsidRDefault="00F71F9A" w:rsidP="0007647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 xml:space="preserve">(nr_Cell1, </w:t>
            </w:r>
            <w:proofErr w:type="spellStart"/>
            <w:r>
              <w:t>v_SRB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12548491" w14:textId="77777777" w:rsidR="00F71F9A" w:rsidRDefault="00F71F9A" w:rsidP="00076479">
            <w:r>
              <w:t xml:space="preserve">    if (not </w:t>
            </w:r>
            <w:proofErr w:type="spellStart"/>
            <w:r>
              <w:t>f_Check_NG_PDUSessionModificationComplete</w:t>
            </w:r>
            <w:proofErr w:type="spellEnd"/>
            <w:r>
              <w:t xml:space="preserve"> (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</w:t>
            </w:r>
            <w:proofErr w:type="spellEnd"/>
            <w:r>
              <w:t xml:space="preserve">, </w:t>
            </w:r>
            <w:proofErr w:type="spellStart"/>
            <w:r>
              <w:t>v_PDUSessionIdToModify</w:t>
            </w:r>
            <w:proofErr w:type="spellEnd"/>
            <w:r>
              <w:t>)) {</w:t>
            </w:r>
          </w:p>
          <w:p w14:paraId="4F6E5E7B" w14:textId="77777777" w:rsidR="00F71F9A" w:rsidRDefault="00F71F9A" w:rsidP="00076479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"Step 4");</w:t>
            </w:r>
          </w:p>
          <w:p w14:paraId="582B6A2D" w14:textId="77777777" w:rsidR="00F71F9A" w:rsidRDefault="00F71F9A" w:rsidP="00076479">
            <w:r>
              <w:t xml:space="preserve">    }</w:t>
            </w:r>
          </w:p>
          <w:p w14:paraId="149523DB" w14:textId="77777777" w:rsidR="00F71F9A" w:rsidRDefault="00F71F9A" w:rsidP="00076479">
            <w:r>
              <w:t xml:space="preserve">    </w:t>
            </w:r>
          </w:p>
          <w:p w14:paraId="1E86E876" w14:textId="77777777" w:rsidR="00F71F9A" w:rsidRDefault="00F71F9A" w:rsidP="00076479">
            <w:r>
              <w:t xml:space="preserve">      //</w:t>
            </w:r>
            <w:proofErr w:type="spellStart"/>
            <w:r>
              <w:t>Postamble</w:t>
            </w:r>
            <w:proofErr w:type="spellEnd"/>
            <w:r>
              <w:t xml:space="preserve"> after receiving coordination from IMS PTC</w:t>
            </w:r>
          </w:p>
          <w:p w14:paraId="3890A8B2" w14:textId="77777777" w:rsidR="00F71F9A" w:rsidRDefault="00F71F9A" w:rsidP="00076479">
            <w:r>
              <w:t xml:space="preserve">      </w:t>
            </w:r>
            <w:proofErr w:type="spellStart"/>
            <w:r>
              <w:t>f_IMS_IPCAN_WaitForTrigger</w:t>
            </w:r>
            <w:proofErr w:type="spellEnd"/>
            <w:r>
              <w:t>(IMS[tsc_Index_IMS1]);</w:t>
            </w:r>
          </w:p>
          <w:p w14:paraId="340E6ADC" w14:textId="77777777" w:rsidR="00F71F9A" w:rsidRDefault="00F71F9A" w:rsidP="00076479">
            <w:r>
              <w:t xml:space="preserve">  } //End of test body of TC_11_6_x   </w:t>
            </w:r>
          </w:p>
        </w:tc>
      </w:tr>
    </w:tbl>
    <w:p w14:paraId="5F688888" w14:textId="77777777" w:rsidR="00F71F9A" w:rsidRDefault="00F71F9A" w:rsidP="00F71F9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p w14:paraId="527B7E63" w14:textId="77777777" w:rsidR="002F5096" w:rsidRPr="002F5096" w:rsidRDefault="002F5096" w:rsidP="002F5096"/>
    <w:sectPr w:rsidR="002F5096" w:rsidRPr="002F50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4E105" w14:textId="77777777" w:rsidR="007A1766" w:rsidRDefault="007A1766">
      <w:r>
        <w:separator/>
      </w:r>
    </w:p>
  </w:endnote>
  <w:endnote w:type="continuationSeparator" w:id="0">
    <w:p w14:paraId="044547FA" w14:textId="77777777" w:rsidR="007A1766" w:rsidRDefault="007A1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4E13D" w14:textId="77777777" w:rsidR="007A1766" w:rsidRDefault="007A1766">
      <w:r>
        <w:separator/>
      </w:r>
    </w:p>
  </w:footnote>
  <w:footnote w:type="continuationSeparator" w:id="0">
    <w:p w14:paraId="2C2EED46" w14:textId="77777777" w:rsidR="007A1766" w:rsidRDefault="007A1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1E25"/>
    <w:multiLevelType w:val="hybridMultilevel"/>
    <w:tmpl w:val="5D1EA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E8756E"/>
    <w:multiLevelType w:val="hybridMultilevel"/>
    <w:tmpl w:val="2730C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651A7"/>
    <w:multiLevelType w:val="hybridMultilevel"/>
    <w:tmpl w:val="B7BE8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A4E89"/>
    <w:multiLevelType w:val="hybridMultilevel"/>
    <w:tmpl w:val="2EF25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E1C8B"/>
    <w:multiLevelType w:val="hybridMultilevel"/>
    <w:tmpl w:val="7144A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E1308E"/>
    <w:multiLevelType w:val="hybridMultilevel"/>
    <w:tmpl w:val="24960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8"/>
  </w:num>
  <w:num w:numId="7">
    <w:abstractNumId w:val="22"/>
  </w:num>
  <w:num w:numId="8">
    <w:abstractNumId w:val="20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6"/>
  </w:num>
  <w:num w:numId="21">
    <w:abstractNumId w:val="21"/>
  </w:num>
  <w:num w:numId="22">
    <w:abstractNumId w:val="9"/>
  </w:num>
  <w:num w:numId="23">
    <w:abstractNumId w:val="27"/>
  </w:num>
  <w:num w:numId="24">
    <w:abstractNumId w:val="17"/>
  </w:num>
  <w:num w:numId="25">
    <w:abstractNumId w:val="16"/>
  </w:num>
  <w:num w:numId="26">
    <w:abstractNumId w:val="15"/>
  </w:num>
  <w:num w:numId="27">
    <w:abstractNumId w:val="19"/>
  </w:num>
  <w:num w:numId="28">
    <w:abstractNumId w:val="18"/>
  </w:num>
  <w:num w:numId="29">
    <w:abstractNumId w:val="13"/>
  </w:num>
  <w:num w:numId="30">
    <w:abstractNumId w:val="25"/>
  </w:num>
  <w:num w:numId="31">
    <w:abstractNumId w:val="14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12754"/>
    <w:rsid w:val="001213B3"/>
    <w:rsid w:val="00133285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6749"/>
    <w:rsid w:val="00242E5E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2F5096"/>
    <w:rsid w:val="00303144"/>
    <w:rsid w:val="00305409"/>
    <w:rsid w:val="003103B5"/>
    <w:rsid w:val="003156FB"/>
    <w:rsid w:val="0032322D"/>
    <w:rsid w:val="00326E89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2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1F16"/>
    <w:rsid w:val="004C71BC"/>
    <w:rsid w:val="004F7492"/>
    <w:rsid w:val="00502AFB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73D8"/>
    <w:rsid w:val="005913A9"/>
    <w:rsid w:val="00592D74"/>
    <w:rsid w:val="005B2F31"/>
    <w:rsid w:val="005B76D2"/>
    <w:rsid w:val="005E2C44"/>
    <w:rsid w:val="005E547A"/>
    <w:rsid w:val="005F5E63"/>
    <w:rsid w:val="006142A7"/>
    <w:rsid w:val="00620510"/>
    <w:rsid w:val="00621188"/>
    <w:rsid w:val="006257ED"/>
    <w:rsid w:val="00653DE4"/>
    <w:rsid w:val="00661B0A"/>
    <w:rsid w:val="00665C47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1207"/>
    <w:rsid w:val="008863B9"/>
    <w:rsid w:val="008A45A6"/>
    <w:rsid w:val="008A719E"/>
    <w:rsid w:val="008C023C"/>
    <w:rsid w:val="008C044C"/>
    <w:rsid w:val="008C6828"/>
    <w:rsid w:val="008D3CCC"/>
    <w:rsid w:val="008D4170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7D9"/>
    <w:rsid w:val="009867BC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000CA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58E3"/>
    <w:rsid w:val="00B54BAF"/>
    <w:rsid w:val="00B67B97"/>
    <w:rsid w:val="00B7489A"/>
    <w:rsid w:val="00B85CB9"/>
    <w:rsid w:val="00B968C8"/>
    <w:rsid w:val="00BA3EC5"/>
    <w:rsid w:val="00BA51D9"/>
    <w:rsid w:val="00BB0346"/>
    <w:rsid w:val="00BB08CD"/>
    <w:rsid w:val="00BB5441"/>
    <w:rsid w:val="00BB5DFC"/>
    <w:rsid w:val="00BC2495"/>
    <w:rsid w:val="00BD279D"/>
    <w:rsid w:val="00BD4675"/>
    <w:rsid w:val="00BD6BB8"/>
    <w:rsid w:val="00BE43C5"/>
    <w:rsid w:val="00C35AF3"/>
    <w:rsid w:val="00C40BDC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3395F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B1F29"/>
    <w:rsid w:val="00DC1876"/>
    <w:rsid w:val="00DC4393"/>
    <w:rsid w:val="00DC64DC"/>
    <w:rsid w:val="00DC75E1"/>
    <w:rsid w:val="00DC7A19"/>
    <w:rsid w:val="00DD1E56"/>
    <w:rsid w:val="00DE34CF"/>
    <w:rsid w:val="00E049DE"/>
    <w:rsid w:val="00E13F3D"/>
    <w:rsid w:val="00E20D6E"/>
    <w:rsid w:val="00E34898"/>
    <w:rsid w:val="00E34C5C"/>
    <w:rsid w:val="00E42691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71F9A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867</TotalTime>
  <Pages>10</Pages>
  <Words>1242</Words>
  <Characters>11784</Characters>
  <Application>Microsoft Office Word</Application>
  <DocSecurity>0</DocSecurity>
  <Lines>98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132</cp:revision>
  <cp:lastPrinted>1900-01-01T08:00:00Z</cp:lastPrinted>
  <dcterms:created xsi:type="dcterms:W3CDTF">2022-04-15T19:39:00Z</dcterms:created>
  <dcterms:modified xsi:type="dcterms:W3CDTF">2022-07-04T15:27:00Z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