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AAD559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</w:t>
        </w:r>
        <w:r w:rsidR="001E2565">
          <w:rPr>
            <w:b/>
            <w:i/>
            <w:noProof/>
            <w:sz w:val="28"/>
          </w:rPr>
          <w:t>5</w:t>
        </w:r>
        <w:r w:rsidR="00F9146A">
          <w:rPr>
            <w:b/>
            <w:i/>
            <w:noProof/>
            <w:sz w:val="28"/>
          </w:rPr>
          <w:t>0</w:t>
        </w:r>
      </w:fldSimple>
    </w:p>
    <w:p w14:paraId="210A5493" w14:textId="77777777" w:rsidR="00745C21" w:rsidRDefault="003232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23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4F0D5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F9146A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8F566" w:rsidR="001E41F3" w:rsidRDefault="00F9146A" w:rsidP="00B7489A">
            <w:pPr>
              <w:pStyle w:val="CRCoverPage"/>
              <w:spacing w:after="0"/>
              <w:rPr>
                <w:noProof/>
              </w:rPr>
            </w:pPr>
            <w:r w:rsidRPr="00F9146A">
              <w:t>Correction for NR MAC test case 7.1.1.3.1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6723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</w:t>
            </w:r>
            <w:r w:rsidR="00F9146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23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4AD9F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cs="Arial"/>
                <w:lang w:eastAsia="zh-CN"/>
              </w:rPr>
              <w:t>tsc_LCID_SCG_Bearer</w:t>
            </w:r>
            <w:proofErr w:type="spellEnd"/>
            <w:r>
              <w:rPr>
                <w:rFonts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FBEA7E8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CC60B" w:rsidR="006C2A8F" w:rsidRPr="0046272D" w:rsidRDefault="006C2A8F" w:rsidP="006C2A8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6C2A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9D8C8" w:rsidR="006C2A8F" w:rsidRPr="00BD4675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BD1D18">
              <w:rPr>
                <w:noProof/>
              </w:rPr>
              <w:t xml:space="preserve">operating in IMS mode </w:t>
            </w:r>
            <w:r>
              <w:rPr>
                <w:noProof/>
              </w:rPr>
              <w:t>may fail this test case</w:t>
            </w:r>
          </w:p>
        </w:tc>
      </w:tr>
      <w:tr w:rsidR="006C2A8F" w14:paraId="034AF533" w14:textId="77777777" w:rsidTr="00547111">
        <w:tc>
          <w:tcPr>
            <w:tcW w:w="2694" w:type="dxa"/>
            <w:gridSpan w:val="2"/>
          </w:tcPr>
          <w:p w14:paraId="39D9EB5B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94B9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7.1.1.3.1.NR5GC</w:t>
            </w:r>
          </w:p>
        </w:tc>
      </w:tr>
      <w:tr w:rsidR="006C2A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</w:p>
        </w:tc>
      </w:tr>
      <w:tr w:rsidR="006C2A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A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2A8F" w:rsidRPr="008863B9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2A8F" w:rsidRPr="008863B9" w:rsidRDefault="006C2A8F" w:rsidP="006C2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2A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1049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12C1D3" w14:textId="0EE5FC4B" w:rsidR="006C2A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2A8F" w:rsidRPr="001662F2">
        <w:rPr>
          <w:rFonts w:cs="Arial"/>
          <w:iCs/>
        </w:rPr>
        <w:t>Table of Contents</w:t>
      </w:r>
      <w:r w:rsidR="006C2A8F">
        <w:tab/>
      </w:r>
      <w:r w:rsidR="006C2A8F">
        <w:fldChar w:fldCharType="begin"/>
      </w:r>
      <w:r w:rsidR="006C2A8F">
        <w:instrText xml:space="preserve"> PAGEREF _Toc106104972 \h </w:instrText>
      </w:r>
      <w:r w:rsidR="006C2A8F">
        <w:fldChar w:fldCharType="separate"/>
      </w:r>
      <w:r w:rsidR="006C2A8F">
        <w:t>2</w:t>
      </w:r>
      <w:r w:rsidR="006C2A8F">
        <w:fldChar w:fldCharType="end"/>
      </w:r>
    </w:p>
    <w:p w14:paraId="26A2AAB3" w14:textId="7B843334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_Toc106104973 \h </w:instrText>
      </w:r>
      <w:r>
        <w:fldChar w:fldCharType="separate"/>
      </w:r>
      <w:r>
        <w:t>3</w:t>
      </w:r>
      <w:r>
        <w:fldChar w:fldCharType="end"/>
      </w:r>
    </w:p>
    <w:p w14:paraId="497B4FFF" w14:textId="7F1CC958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_Toc106104974 \h </w:instrText>
      </w:r>
      <w:r>
        <w:fldChar w:fldCharType="separate"/>
      </w:r>
      <w:r>
        <w:t>3</w:t>
      </w:r>
      <w:r>
        <w:fldChar w:fldCharType="end"/>
      </w:r>
    </w:p>
    <w:p w14:paraId="1AB8C19B" w14:textId="0E7264C5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_Toc106104975 \h </w:instrText>
      </w:r>
      <w:r>
        <w:fldChar w:fldCharType="separate"/>
      </w:r>
      <w:r>
        <w:t>3</w:t>
      </w:r>
      <w:r>
        <w:fldChar w:fldCharType="end"/>
      </w:r>
    </w:p>
    <w:p w14:paraId="3CE8143A" w14:textId="035C72D4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_Toc106104976 \h </w:instrText>
      </w:r>
      <w:r>
        <w:fldChar w:fldCharType="separate"/>
      </w:r>
      <w:r>
        <w:t>6</w:t>
      </w:r>
      <w:r>
        <w:fldChar w:fldCharType="end"/>
      </w:r>
    </w:p>
    <w:p w14:paraId="325A0C2F" w14:textId="2E5CC2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10497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D4CC6C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104974"/>
      <w:r w:rsidRPr="00854C55">
        <w:rPr>
          <w:b/>
        </w:rPr>
        <w:t>Corrections required</w:t>
      </w:r>
      <w:bookmarkEnd w:id="4"/>
      <w:bookmarkEnd w:id="5"/>
      <w:bookmarkEnd w:id="6"/>
    </w:p>
    <w:p w14:paraId="54131168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610497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55C54265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A25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5B3" w14:textId="6CE17B2A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f_TC_7_1_1_3_1_NR_TestBody1(</w:t>
            </w:r>
            <w:r w:rsidR="000D23B4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454ED" w14:paraId="3ACAD26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BF7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17" w14:textId="1CA2274A" w:rsidR="00F454ED" w:rsidRPr="008D31B6" w:rsidRDefault="00B219F4" w:rsidP="00726F5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</w:t>
            </w:r>
            <w:r w:rsidR="004E48AF">
              <w:rPr>
                <w:rFonts w:ascii="Arial" w:hAnsi="Arial" w:cs="Arial"/>
                <w:lang w:eastAsia="zh-CN"/>
              </w:rPr>
              <w:t xml:space="preserve">when creating MAC PDUs. </w:t>
            </w:r>
            <w:r w:rsidR="00AC75B0">
              <w:rPr>
                <w:rFonts w:ascii="Arial" w:hAnsi="Arial" w:cs="Arial"/>
                <w:lang w:eastAsia="zh-CN"/>
              </w:rPr>
              <w:t xml:space="preserve">If the UE has created only </w:t>
            </w:r>
            <w:r w:rsidR="00243DCE">
              <w:rPr>
                <w:rFonts w:ascii="Arial" w:hAnsi="Arial" w:cs="Arial"/>
                <w:lang w:eastAsia="zh-CN"/>
              </w:rPr>
              <w:t>an IMS PDU session during preamble, the DRB ID passed into the function will be 1 which will be associated with LCID 4.</w:t>
            </w:r>
          </w:p>
        </w:tc>
      </w:tr>
      <w:tr w:rsidR="00F454ED" w14:paraId="024AD028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640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744" w14:textId="0722D3E2" w:rsidR="00F454ED" w:rsidRPr="0066224B" w:rsidRDefault="006C2A8F" w:rsidP="00726F5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F454ED" w14:paraId="69496120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7B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8E92" w14:textId="77777777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454ED" w14:paraId="0FB7760C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17C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B5C" w14:textId="77777777" w:rsidR="00F454ED" w:rsidRDefault="00F454ED" w:rsidP="00726F55">
            <w:pPr>
              <w:rPr>
                <w:rFonts w:ascii="Arial" w:hAnsi="Arial"/>
                <w:lang w:eastAsia="zh-CN"/>
              </w:rPr>
            </w:pPr>
          </w:p>
        </w:tc>
      </w:tr>
    </w:tbl>
    <w:p w14:paraId="0C3853E0" w14:textId="77777777" w:rsidR="00F454ED" w:rsidRDefault="00F454ED" w:rsidP="00F454ED">
      <w:pPr>
        <w:rPr>
          <w:lang w:val="en-US" w:eastAsia="zh-CN"/>
        </w:rPr>
      </w:pPr>
    </w:p>
    <w:p w14:paraId="67F65D9D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15B2BE0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4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>function f_TC_7_1_1_3_1_NR_TestBody1(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55295D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C4A206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384;</w:t>
            </w:r>
          </w:p>
          <w:p w14:paraId="12CA19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v_NR_ResourceAllocation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6E3EA7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AC6363" w14:textId="11B3B84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46DCC4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423D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AA104F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2F4E4BD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69BF7CE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722753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BE2E4D" w14:textId="40085263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400342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1DCBE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0A2365B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0B01AAF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A08BA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DDC7AC" w14:textId="29E9F1B6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641E19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77F1A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</w:p>
          <w:p w14:paraId="3C7DD24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41F7F1D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600674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72AFCB0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0BDF45" w14:textId="2D0F95F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2B814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BEF9C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4E811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[0] };</w:t>
            </w:r>
          </w:p>
          <w:p w14:paraId="498DB64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5C96DB7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226E79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0331C3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35C286" w14:textId="345F277A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</w:t>
            </w:r>
            <w:r w:rsidRPr="00AA104F">
              <w:rPr>
                <w:rFonts w:ascii="Arial" w:hAnsi="Arial" w:cs="Arial"/>
                <w:lang w:val="en-US" w:eastAsia="en-GB"/>
              </w:rPr>
              <w:t>/</w:t>
            </w:r>
          </w:p>
          <w:p w14:paraId="547452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87C5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CA7D6F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3DEE6E9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(cs_NR_PDCP_PDU_18B(2, crs_NR_PDCP_SDU_122B)));</w:t>
            </w:r>
          </w:p>
          <w:p w14:paraId="7F164F4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15ED4E1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(tsc_NR_MAC_Padding_2B)) };</w:t>
            </w:r>
          </w:p>
          <w:p w14:paraId="4BDA5BD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1303295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56CD3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4C0ACD0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55688C0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>B), ?) };</w:t>
            </w:r>
          </w:p>
          <w:p w14:paraId="26D1373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433F51A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F2C615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14A003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9B7FF0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C034B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2B43E8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7CEC0C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51C611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3690630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(tsc_NR_MAC_Padding_13B)) };</w:t>
            </w:r>
          </w:p>
          <w:p w14:paraId="5C348F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782B61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906A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6B49B1B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0533420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>B), ?) };</w:t>
            </w:r>
          </w:p>
          <w:p w14:paraId="1A78AE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};</w:t>
            </w:r>
          </w:p>
          <w:p w14:paraId="22DBB6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));</w:t>
            </w:r>
          </w:p>
          <w:p w14:paraId="61FA13F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51DD67B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);</w:t>
            </w:r>
          </w:p>
          <w:p w14:paraId="35DFAD2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103297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1AF0233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F41F7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68EA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02E0F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627DC21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0D8CD6F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60736D5E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6716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lastRenderedPageBreak/>
              <w:t>function f_TC_7_1_1_3_1_NR_TestBody1(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7C65B624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5098CB8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:= 384;</w:t>
            </w:r>
          </w:p>
          <w:p w14:paraId="3A68629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v_NR_ResourceAllocation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;</w:t>
            </w:r>
          </w:p>
          <w:p w14:paraId="519BC680" w14:textId="77777777" w:rsidR="00F454ED" w:rsidRPr="002D1095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1AEF72" w14:textId="57219B45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</w:t>
            </w:r>
          </w:p>
          <w:p w14:paraId="0460C52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79243F" w14:textId="77777777" w:rsidR="00F454ED" w:rsidRPr="00950B41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950B41">
              <w:rPr>
                <w:rFonts w:ascii="Arial" w:hAnsi="Arial" w:cs="Arial"/>
                <w:lang w:val="en-US" w:eastAsia="en-GB"/>
              </w:rPr>
              <w:t xml:space="preserve">var template (present)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>;</w:t>
            </w:r>
          </w:p>
          <w:p w14:paraId="357030A5" w14:textId="1027FBA6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50B4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6);</w:t>
            </w:r>
          </w:p>
          <w:p w14:paraId="2C0706C7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9BDC28" w14:textId="4621604B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A59B889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09169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0AB583B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 };</w:t>
            </w:r>
          </w:p>
          <w:p w14:paraId="708BC96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));</w:t>
            </w:r>
          </w:p>
          <w:p w14:paraId="3DBAECF5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139D0" w14:textId="78721A5D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60B3ACFD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004A3D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FA3C8C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FA3C8C">
              <w:rPr>
                <w:rFonts w:ascii="Arial" w:hAnsi="Arial" w:cs="Arial"/>
                <w:lang w:val="en-US" w:eastAsia="en-GB"/>
              </w:rPr>
              <w:t>);</w:t>
            </w:r>
          </w:p>
          <w:p w14:paraId="6E2CE850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;</w:t>
            </w:r>
          </w:p>
          <w:p w14:paraId="4BD94351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);</w:t>
            </w:r>
          </w:p>
          <w:p w14:paraId="68F856C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2741FB" w14:textId="67CD49B0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6F1AFA8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0AA7D2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;</w:t>
            </w:r>
          </w:p>
          <w:p w14:paraId="28D510E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10F68A9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 };</w:t>
            </w:r>
          </w:p>
          <w:p w14:paraId="5D2FBBC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));</w:t>
            </w:r>
          </w:p>
          <w:p w14:paraId="0B4414A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D9A742" w14:textId="0D2B9982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31F25F3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BFC27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7641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@</w:t>
            </w:r>
          </w:p>
          <w:p w14:paraId="2A4533F8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[0] };</w:t>
            </w:r>
          </w:p>
          <w:p w14:paraId="3BE775BB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));</w:t>
            </w:r>
          </w:p>
          <w:p w14:paraId="399C491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);</w:t>
            </w:r>
          </w:p>
          <w:p w14:paraId="3BAD0678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76418">
              <w:rPr>
                <w:rFonts w:ascii="Arial" w:hAnsi="Arial" w:cs="Arial"/>
                <w:lang w:val="en-US" w:eastAsia="en-GB"/>
              </w:rPr>
              <w:t>);</w:t>
            </w:r>
          </w:p>
          <w:p w14:paraId="77DE00E2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D4CF65" w14:textId="37BCBF12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712521B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8C5DE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2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FA2AEB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474D83B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(cs_NR_PDCP_PDU_18B(2, crs_NR_PDCP_SDU_122B)));</w:t>
            </w:r>
          </w:p>
          <w:p w14:paraId="03C1DCC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3F3F1F46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(tsc_NR_MAC_Padding_2B)) };</w:t>
            </w:r>
          </w:p>
          <w:p w14:paraId="739F92A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4BC8E7E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766D3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5B483244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BD348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>B), ?) };</w:t>
            </w:r>
          </w:p>
          <w:p w14:paraId="24958A2C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 };</w:t>
            </w:r>
          </w:p>
          <w:p w14:paraId="17E26D2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64829A0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015CF4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662E4E1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76C89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CF8F31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592645D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0C2127D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6F01434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(tsc_NR_MAC_Padding_13B)) };</w:t>
            </w:r>
          </w:p>
          <w:p w14:paraId="1E7F108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0BA8D55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0D587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060718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5945E53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>B), ?) };</w:t>
            </w:r>
          </w:p>
          <w:p w14:paraId="697647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 };</w:t>
            </w:r>
          </w:p>
          <w:p w14:paraId="79B3AD49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));</w:t>
            </w:r>
          </w:p>
          <w:p w14:paraId="7D0BD2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4999C0B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);</w:t>
            </w:r>
          </w:p>
          <w:p w14:paraId="2A82332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FF1F5E6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7378FCE" w14:textId="3C0B0A77" w:rsidR="00F454ED" w:rsidRDefault="00F454ED" w:rsidP="00F454ED">
      <w:pPr>
        <w:rPr>
          <w:lang w:val="en-US" w:eastAsia="zh-CN"/>
        </w:rPr>
      </w:pPr>
    </w:p>
    <w:p w14:paraId="3994B7D0" w14:textId="77777777" w:rsidR="00F454ED" w:rsidRDefault="00F454ED" w:rsidP="00F454ED">
      <w:pPr>
        <w:rPr>
          <w:lang w:val="en-US" w:eastAsia="zh-CN"/>
        </w:rPr>
      </w:pPr>
    </w:p>
    <w:p w14:paraId="195C8892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06104976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29AF5BB7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12FF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ED4" w14:textId="7CA49BAB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</w:t>
            </w:r>
            <w:r>
              <w:rPr>
                <w:rFonts w:ascii="Arial" w:hAnsi="Arial" w:cs="Arial"/>
                <w:lang w:val="en-US" w:eastAsia="en-GB"/>
              </w:rPr>
              <w:t>2</w:t>
            </w:r>
            <w:r w:rsidRPr="00F9263D">
              <w:rPr>
                <w:rFonts w:ascii="Arial" w:hAnsi="Arial" w:cs="Arial"/>
                <w:lang w:val="en-US" w:eastAsia="en-GB"/>
              </w:rPr>
              <w:t>(</w:t>
            </w:r>
            <w:r w:rsidR="006C2A8F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6C2A8F" w14:paraId="7F88132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702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2A" w14:textId="3E2093C4" w:rsidR="006C2A8F" w:rsidRPr="008D31B6" w:rsidRDefault="006C2A8F" w:rsidP="006C2A8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01CC1EAA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F7A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53D" w14:textId="34DAC71A" w:rsidR="006C2A8F" w:rsidRPr="0066224B" w:rsidRDefault="006C2A8F" w:rsidP="006C2A8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</w:t>
            </w:r>
            <w:r>
              <w:rPr>
                <w:rFonts w:cs="Arial"/>
                <w:lang w:eastAsia="en-GB"/>
              </w:rPr>
              <w:t xml:space="preserve"> (LCID = DRB ID +3)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454ED" w14:paraId="592F17FB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9A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707" w14:textId="77777777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454ED" w14:paraId="60658DED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A1D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3E2" w14:textId="77777777" w:rsidR="00F454ED" w:rsidRDefault="00F454ED" w:rsidP="00726F55">
            <w:pPr>
              <w:rPr>
                <w:rFonts w:ascii="Arial" w:hAnsi="Arial"/>
                <w:lang w:eastAsia="zh-CN"/>
              </w:rPr>
            </w:pPr>
          </w:p>
        </w:tc>
      </w:tr>
    </w:tbl>
    <w:p w14:paraId="33029B6F" w14:textId="77777777" w:rsidR="00F454ED" w:rsidRDefault="00F454ED" w:rsidP="00F454ED">
      <w:pPr>
        <w:rPr>
          <w:lang w:val="en-US" w:eastAsia="zh-CN"/>
        </w:rPr>
      </w:pPr>
    </w:p>
    <w:p w14:paraId="0611BF1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350C8D1E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0C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8D87A7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DE92C7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B19F9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v_EncodedRlcPdu1;</w:t>
            </w:r>
          </w:p>
          <w:p w14:paraId="4543CEF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5567268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713EED1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161ADE4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1FCE2FEC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44113A5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63F6F72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73DF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0.6;</w:t>
            </w:r>
          </w:p>
          <w:p w14:paraId="3C3F8C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FCC6A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385D3C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lastRenderedPageBreak/>
              <w:t xml:space="preserve">    // PDCP SDU =36B +3B PDCP Headed+ 3B RLC Header + 2B MAC Header =44B=352 bits (an allowed TB size as per 38.523-3 Annex B)</w:t>
            </w:r>
          </w:p>
          <w:p w14:paraId="6BE2DF2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7997F4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(cs_NR_PDCP_PDU_18B(4, crs_NR_PDCP_SDU_36B)));</w:t>
            </w:r>
          </w:p>
          <w:p w14:paraId="557952A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A64039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59E9AF0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74ECD28B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</w:p>
          <w:p w14:paraId="3C561C6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8B6EB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5622FBC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};</w:t>
            </w:r>
          </w:p>
          <w:p w14:paraId="1722F6D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));</w:t>
            </w:r>
          </w:p>
          <w:p w14:paraId="33634F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E9BAA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A932F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4E13FE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(?, ?) };</w:t>
            </w:r>
          </w:p>
          <w:p w14:paraId="7016474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};</w:t>
            </w:r>
          </w:p>
          <w:p w14:paraId="21B8D75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)) ;</w:t>
            </w:r>
          </w:p>
          <w:p w14:paraId="4B2A042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25EDA34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289CEE1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(__FILE__, __LINE__, "Step 20a5");</w:t>
            </w:r>
          </w:p>
          <w:p w14:paraId="2766133D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11FCD7D1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);</w:t>
            </w:r>
          </w:p>
          <w:p w14:paraId="2BF0196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3D8E90EA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5A32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1C59F679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2514A1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39313F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7C70CD0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2D1534C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20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F6F06E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68C44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3DC083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v_EncodedRlcPdu1;</w:t>
            </w:r>
          </w:p>
          <w:p w14:paraId="6B0F45C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43F46A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12B1812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3EB490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30212E6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03FED2E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61EECB4D" w14:textId="08291DD0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6);</w:t>
            </w:r>
          </w:p>
          <w:p w14:paraId="20FA36D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A15D4B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0.6;</w:t>
            </w:r>
          </w:p>
          <w:p w14:paraId="728DE2FE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4A0FC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C4D0A1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PDCP SDU =36B +3B PDCP Headed+ 3B RLC Header + 2B MAC Header =44B=352 bits (an allowed TB size as per 38.523-3 Annex B)</w:t>
            </w:r>
          </w:p>
          <w:p w14:paraId="12899776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438441B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(cs_NR_PDCP_PDU_18B(4, crs_NR_PDCP_SDU_36B)));</w:t>
            </w:r>
          </w:p>
          <w:p w14:paraId="43D8E32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8EACA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66815A1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0B69971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</w:p>
          <w:p w14:paraId="6CD647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8CE29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7EDD2BA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};</w:t>
            </w:r>
          </w:p>
          <w:p w14:paraId="05E037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));</w:t>
            </w:r>
          </w:p>
          <w:p w14:paraId="05C6ABD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BC409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E0590C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690128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(?, ?) };</w:t>
            </w:r>
          </w:p>
          <w:p w14:paraId="7023EF5A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};</w:t>
            </w:r>
          </w:p>
          <w:p w14:paraId="2DA24AE1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)) ;</w:t>
            </w:r>
          </w:p>
          <w:p w14:paraId="461F64E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3D6E5F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E5D7D8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(__FILE__, __LINE__, "Step 20a5");</w:t>
            </w:r>
          </w:p>
          <w:p w14:paraId="73A4B5B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10DD5235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);</w:t>
            </w:r>
          </w:p>
          <w:p w14:paraId="15A76B70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43755982" w14:textId="77777777" w:rsidR="00F454ED" w:rsidRDefault="00F454ED" w:rsidP="00F454ED">
      <w:pPr>
        <w:rPr>
          <w:lang w:val="en-US" w:eastAsia="zh-CN"/>
        </w:rPr>
      </w:pPr>
    </w:p>
    <w:p w14:paraId="0573B2AB" w14:textId="77777777" w:rsidR="00A720FB" w:rsidRPr="00F454ED" w:rsidRDefault="00A720FB" w:rsidP="00A720FB">
      <w:pPr>
        <w:rPr>
          <w:b/>
          <w:bCs/>
        </w:rPr>
      </w:pPr>
    </w:p>
    <w:sectPr w:rsidR="00A720FB" w:rsidRPr="00F454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D3D5" w14:textId="77777777" w:rsidR="000A3BE8" w:rsidRDefault="000A3BE8">
      <w:r>
        <w:separator/>
      </w:r>
    </w:p>
  </w:endnote>
  <w:endnote w:type="continuationSeparator" w:id="0">
    <w:p w14:paraId="4B20657D" w14:textId="77777777" w:rsidR="000A3BE8" w:rsidRDefault="000A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8CEC4" w14:textId="77777777" w:rsidR="000A3BE8" w:rsidRDefault="000A3BE8">
      <w:r>
        <w:separator/>
      </w:r>
    </w:p>
  </w:footnote>
  <w:footnote w:type="continuationSeparator" w:id="0">
    <w:p w14:paraId="493F1E91" w14:textId="77777777" w:rsidR="000A3BE8" w:rsidRDefault="000A3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3BE8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3B4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43DC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4E48AF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C2A8F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0FB"/>
    <w:rsid w:val="00A72630"/>
    <w:rsid w:val="00A7671C"/>
    <w:rsid w:val="00A84249"/>
    <w:rsid w:val="00AA2CBC"/>
    <w:rsid w:val="00AA67EB"/>
    <w:rsid w:val="00AC4CF7"/>
    <w:rsid w:val="00AC5820"/>
    <w:rsid w:val="00AC75B0"/>
    <w:rsid w:val="00AD1CD8"/>
    <w:rsid w:val="00AE518C"/>
    <w:rsid w:val="00B0233C"/>
    <w:rsid w:val="00B219F4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1D18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45556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454ED"/>
    <w:rsid w:val="00F62183"/>
    <w:rsid w:val="00F9146A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8</Pages>
  <Words>2202</Words>
  <Characters>12557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52</cp:revision>
  <cp:lastPrinted>1900-01-01T08:00:00Z</cp:lastPrinted>
  <dcterms:created xsi:type="dcterms:W3CDTF">2022-04-15T19:39:00Z</dcterms:created>
  <dcterms:modified xsi:type="dcterms:W3CDTF">2022-06-14T12:16:00Z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