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eastAsia" w:eastAsia="宋体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R5s22070</w:t>
      </w:r>
      <w:r>
        <w:rPr>
          <w:rFonts w:hint="eastAsia"/>
          <w:b/>
          <w:i/>
          <w:sz w:val="28"/>
          <w:lang w:val="en-US" w:eastAsia="zh-CN"/>
        </w:rPr>
        <w:t>7</w:t>
      </w:r>
    </w:p>
    <w:p>
      <w:pPr>
        <w:pStyle w:val="84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10th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rFonts w:hint="eastAsia" w:eastAsia="宋体"/>
                <w:lang w:eastAsia="zh-CN"/>
              </w:rPr>
            </w:pPr>
            <w:r>
              <w:rPr>
                <w:b/>
                <w:sz w:val="28"/>
              </w:rPr>
              <w:t>255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Correction to NR test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case 6.4.1.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Starpoint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2022-05-</w:t>
            </w:r>
            <w:r>
              <w:rPr>
                <w:rFonts w:hint="eastAsia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/>
                <w:i w:val="0"/>
                <w:iCs/>
                <w:sz w:val="18"/>
                <w:lang w:val="en-US" w:eastAsia="zh-CN"/>
              </w:rPr>
            </w:pPr>
            <w:r>
              <w:rPr>
                <w:rFonts w:hint="eastAsia"/>
                <w:i w:val="0"/>
                <w:iCs/>
                <w:sz w:val="18"/>
                <w:lang w:val="en-US" w:eastAsia="zh-CN"/>
              </w:rPr>
              <w:t>According to TS24.501 cl</w:t>
            </w:r>
            <w:r>
              <w:rPr>
                <w:rFonts w:hint="eastAsia"/>
                <w:i w:val="0"/>
                <w:iCs/>
                <w:sz w:val="18"/>
              </w:rPr>
              <w:t>4.5.1</w:t>
            </w:r>
            <w:r>
              <w:rPr>
                <w:rFonts w:hint="eastAsia"/>
                <w:i w:val="0"/>
                <w:iCs/>
                <w:sz w:val="18"/>
                <w:lang w:val="en-US" w:eastAsia="zh-CN"/>
              </w:rPr>
              <w:t xml:space="preserve"> 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i w:val="0"/>
                <w:iCs/>
                <w:sz w:val="18"/>
              </w:rPr>
            </w:pPr>
            <w:r>
              <w:rPr>
                <w:rFonts w:hint="default"/>
                <w:i w:val="0"/>
                <w:iCs/>
                <w:sz w:val="18"/>
              </w:rPr>
              <w:t>NOTE 2:  5GMM specific procedures initiated by NAS in 5GMM-CONNECTED mode are not subject to access control, e.g. a registration procedure after PS handover will not be prevented by access control (see subclause 5.5).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i w:val="0"/>
                <w:iCs/>
                <w:sz w:val="18"/>
              </w:rPr>
            </w:pP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/>
                <w:i w:val="0"/>
                <w:iCs/>
                <w:sz w:val="18"/>
                <w:lang w:val="en-US" w:eastAsia="zh-CN"/>
              </w:rPr>
            </w:pPr>
            <w:r>
              <w:rPr>
                <w:rFonts w:hint="eastAsia"/>
                <w:i w:val="0"/>
                <w:iCs/>
                <w:sz w:val="18"/>
                <w:lang w:val="en-US" w:eastAsia="zh-CN"/>
              </w:rPr>
              <w:t>According to TS38.331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i w:val="0"/>
                <w:iCs/>
                <w:sz w:val="18"/>
                <w:lang w:eastAsia="sv-SE"/>
              </w:rPr>
            </w:pPr>
            <w:r>
              <w:rPr>
                <w:rFonts w:hint="default"/>
                <w:i w:val="0"/>
                <w:iCs/>
                <w:sz w:val="18"/>
                <w:lang w:eastAsia="sv-SE"/>
              </w:rPr>
              <w:t>resumeCause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i w:val="0"/>
                <w:iCs/>
                <w:sz w:val="18"/>
                <w:lang w:eastAsia="en-GB"/>
              </w:rPr>
            </w:pPr>
            <w:r>
              <w:rPr>
                <w:rFonts w:hint="default"/>
                <w:i w:val="0"/>
                <w:iCs/>
                <w:sz w:val="18"/>
                <w:lang w:eastAsia="sv-SE"/>
              </w:rPr>
              <w:t>Provides the resume cause for the RRC connection resume request as provided by the upper layers or RRC.</w:t>
            </w:r>
            <w:r>
              <w:rPr>
                <w:rFonts w:hint="default"/>
                <w:i w:val="0"/>
                <w:iCs/>
                <w:sz w:val="18"/>
                <w:lang w:eastAsia="en-GB"/>
              </w:rPr>
              <w:t xml:space="preserve"> The network is not expected to reject an RRCResumeRequest due to unknown cause value being used by the UE.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 w:eastAsia="宋体"/>
                <w:i w:val="0"/>
                <w:iCs/>
                <w:sz w:val="18"/>
                <w:lang w:val="en-US" w:eastAsia="zh-CN"/>
              </w:rPr>
            </w:pP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i w:val="0"/>
                <w:iCs/>
                <w:sz w:val="18"/>
                <w:lang w:val="en-US" w:eastAsia="zh-CN"/>
              </w:rPr>
            </w:pPr>
            <w:r>
              <w:rPr>
                <w:rFonts w:hint="eastAsia"/>
                <w:i w:val="0"/>
                <w:iCs/>
                <w:sz w:val="18"/>
                <w:lang w:val="en-US" w:eastAsia="zh-CN"/>
              </w:rPr>
              <w:t>To check the ResumeCause value in step2 is not necessary.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/>
                <w:i w:val="0"/>
                <w:iCs/>
                <w:sz w:val="18"/>
                <w:lang w:val="en-US" w:eastAsia="zh-CN"/>
              </w:rPr>
              <w:t>Do not check the ResumeCause value in step2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 w:cs="Arial"/>
                <w:lang w:val="en-US" w:eastAsia="zh-CN"/>
              </w:rPr>
            </w:pPr>
            <w:r>
              <w:rPr>
                <w:rFonts w:cs="Arial"/>
                <w:lang w:eastAsia="en-GB"/>
              </w:rPr>
              <w:t>A Conformant UE may fail this test case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rPr>
                <w:rFonts w:hint="eastAsia"/>
              </w:rPr>
              <w:t>6.4.1.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.NR5GC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/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41"/>
        <w:jc w:val="left"/>
        <w:rPr>
          <w:rStyle w:val="47"/>
          <w:rFonts w:ascii="Arial" w:hAnsi="Arial" w:cs="Arial"/>
          <w:i w:val="0"/>
          <w:lang w:eastAsia="en-GB"/>
        </w:rPr>
      </w:pPr>
      <w:bookmarkStart w:id="1" w:name="_Toc3864"/>
      <w:r>
        <w:rPr>
          <w:rStyle w:val="47"/>
          <w:rFonts w:ascii="Arial" w:hAnsi="Arial" w:cs="Arial"/>
          <w:i w:val="0"/>
        </w:rPr>
        <w:t>Table of Contents</w:t>
      </w:r>
      <w:bookmarkEnd w:id="1"/>
    </w:p>
    <w:p>
      <w:pPr>
        <w:pStyle w:val="21"/>
        <w:tabs>
          <w:tab w:val="right" w:leader="dot" w:pos="14288"/>
          <w:tab w:val="clear" w:pos="9639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_Toc3864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tabs>
          <w:tab w:val="right" w:leader="dot" w:pos="14288"/>
          <w:tab w:val="clear" w:pos="9639"/>
        </w:tabs>
      </w:pPr>
      <w:r>
        <w:t>1 Corrections required</w:t>
      </w:r>
      <w:r>
        <w:tab/>
      </w:r>
      <w:r>
        <w:fldChar w:fldCharType="begin"/>
      </w:r>
      <w:r>
        <w:instrText xml:space="preserve"> PAGEREF _Toc9322 \h </w:instrText>
      </w:r>
      <w:r>
        <w:fldChar w:fldCharType="separate"/>
      </w:r>
      <w:r>
        <w:t>2</w:t>
      </w:r>
      <w:r>
        <w:fldChar w:fldCharType="end"/>
      </w:r>
    </w:p>
    <w:p>
      <w:pPr>
        <w:pStyle w:val="20"/>
        <w:tabs>
          <w:tab w:val="right" w:leader="dot" w:pos="14288"/>
          <w:tab w:val="clear" w:pos="9639"/>
        </w:tabs>
      </w:pPr>
      <w:r>
        <w:rPr>
          <w:rFonts w:cs="Arial"/>
          <w:i w:val="0"/>
          <w:color w:val="auto"/>
          <w:lang w:eastAsia="en-GB"/>
        </w:rPr>
        <w:t xml:space="preserve">1.1 </w:t>
      </w:r>
      <w:r>
        <w:rPr>
          <w:rFonts w:cs="Arial"/>
          <w:color w:val="000000"/>
          <w:lang w:eastAsia="en-GB"/>
        </w:rPr>
        <w:t xml:space="preserve">Correction to </w:t>
      </w:r>
      <w:r>
        <w:rPr>
          <w:rFonts w:hint="eastAsia" w:cs="Arial"/>
          <w:color w:val="000000"/>
          <w:lang w:eastAsia="de-DE"/>
        </w:rPr>
        <w:t>f_TC_6_4_1_2_NR5GC_TestBody</w:t>
      </w:r>
      <w:r>
        <w:tab/>
      </w:r>
      <w:r>
        <w:fldChar w:fldCharType="begin"/>
      </w:r>
      <w:r>
        <w:instrText xml:space="preserve"> PAGEREF _Toc21186 \h </w:instrText>
      </w:r>
      <w:r>
        <w:fldChar w:fldCharType="separate"/>
      </w:r>
      <w:r>
        <w:t>2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322"/>
      <w:r>
        <w:rPr>
          <w:b/>
        </w:rPr>
        <w:t>Corrections required</w:t>
      </w:r>
      <w:bookmarkEnd w:id="2"/>
      <w:bookmarkEnd w:id="3"/>
      <w:bookmarkEnd w:id="4"/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21186"/>
      <w:r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hint="eastAsia" w:cs="Arial"/>
          <w:b/>
          <w:color w:val="000000"/>
          <w:lang w:eastAsia="de-DE"/>
        </w:rPr>
        <w:t>f_TC_6_4_1_2_NR5GC_TestBody</w:t>
      </w:r>
      <w:bookmarkEnd w:id="5"/>
    </w:p>
    <w:tbl>
      <w:tblPr>
        <w:tblStyle w:val="43"/>
        <w:tblW w:w="9498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lang w:eastAsia="en-GB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>f_TC_6_4_1_2_NR5GC_TestBody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/>
                <w:i w:val="0"/>
                <w:iCs/>
                <w:sz w:val="18"/>
                <w:lang w:val="en-US" w:eastAsia="zh-CN"/>
              </w:rPr>
            </w:pPr>
            <w:r>
              <w:rPr>
                <w:rFonts w:hint="eastAsia"/>
                <w:i w:val="0"/>
                <w:iCs/>
                <w:sz w:val="18"/>
                <w:lang w:val="en-US" w:eastAsia="zh-CN"/>
              </w:rPr>
              <w:t>According to TS24.501 cl</w:t>
            </w:r>
            <w:r>
              <w:rPr>
                <w:rFonts w:hint="eastAsia"/>
                <w:i w:val="0"/>
                <w:iCs/>
                <w:sz w:val="18"/>
              </w:rPr>
              <w:t>4.5.1</w:t>
            </w:r>
            <w:r>
              <w:rPr>
                <w:rFonts w:hint="eastAsia"/>
                <w:i w:val="0"/>
                <w:iCs/>
                <w:sz w:val="18"/>
                <w:lang w:val="en-US" w:eastAsia="zh-CN"/>
              </w:rPr>
              <w:t xml:space="preserve"> 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i w:val="0"/>
                <w:iCs/>
                <w:sz w:val="18"/>
              </w:rPr>
            </w:pPr>
            <w:r>
              <w:rPr>
                <w:rFonts w:hint="default"/>
                <w:i w:val="0"/>
                <w:iCs/>
                <w:sz w:val="18"/>
              </w:rPr>
              <w:t>NOTE 2:  5GMM specific procedures initiated by NAS in 5GMM-CONNECTED mode are not subject to access control, e.g. a registration procedure after PS handover will not be prevented by access control (see subclause 5.5).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i w:val="0"/>
                <w:iCs/>
                <w:sz w:val="18"/>
              </w:rPr>
            </w:pP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/>
                <w:i w:val="0"/>
                <w:iCs/>
                <w:sz w:val="18"/>
                <w:lang w:val="en-US" w:eastAsia="zh-CN"/>
              </w:rPr>
            </w:pPr>
            <w:r>
              <w:rPr>
                <w:rFonts w:hint="eastAsia"/>
                <w:i w:val="0"/>
                <w:iCs/>
                <w:sz w:val="18"/>
                <w:lang w:val="en-US" w:eastAsia="zh-CN"/>
              </w:rPr>
              <w:t>According to TS38.331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i w:val="0"/>
                <w:iCs/>
                <w:sz w:val="18"/>
                <w:lang w:eastAsia="sv-SE"/>
              </w:rPr>
            </w:pPr>
            <w:bookmarkStart w:id="6" w:name="_GoBack"/>
            <w:bookmarkEnd w:id="6"/>
            <w:r>
              <w:rPr>
                <w:rFonts w:hint="default"/>
                <w:i w:val="0"/>
                <w:iCs/>
                <w:sz w:val="18"/>
                <w:lang w:eastAsia="sv-SE"/>
              </w:rPr>
              <w:t>resumeCause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i w:val="0"/>
                <w:iCs/>
                <w:sz w:val="18"/>
                <w:lang w:eastAsia="en-GB"/>
              </w:rPr>
            </w:pPr>
            <w:r>
              <w:rPr>
                <w:rFonts w:hint="default"/>
                <w:i w:val="0"/>
                <w:iCs/>
                <w:sz w:val="18"/>
                <w:lang w:eastAsia="sv-SE"/>
              </w:rPr>
              <w:t>Provides the resume cause for the RRC connection resume request as provided by the upper layers or RRC.</w:t>
            </w:r>
            <w:r>
              <w:rPr>
                <w:rFonts w:hint="default"/>
                <w:i w:val="0"/>
                <w:iCs/>
                <w:sz w:val="18"/>
                <w:lang w:eastAsia="en-GB"/>
              </w:rPr>
              <w:t xml:space="preserve"> The network is not expected to reject an RRCResumeRequest due to unknown cause value being used by the UE.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 w:eastAsia="宋体"/>
                <w:i w:val="0"/>
                <w:iCs/>
                <w:sz w:val="18"/>
                <w:lang w:val="en-US" w:eastAsia="zh-CN"/>
              </w:rPr>
            </w:pP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/>
                <w:i w:val="0"/>
                <w:iCs/>
                <w:sz w:val="18"/>
                <w:lang w:val="en-US" w:eastAsia="zh-CN"/>
              </w:rPr>
              <w:t>To check the ResumeCause value in step2 is not necessary.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rPr>
                <w:rFonts w:hint="eastAsia"/>
                <w:i w:val="0"/>
                <w:iCs/>
                <w:sz w:val="18"/>
                <w:lang w:val="en-US" w:eastAsia="zh-CN"/>
              </w:rPr>
              <w:t>Do not check the ResumeCause value in step2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cs="Arial"/>
                <w:lang w:eastAsia="en-GB"/>
              </w:rPr>
              <w:t>Inactive_PLMNSelection_NR5GC</w:t>
            </w:r>
            <w:r>
              <w:rPr>
                <w:rFonts w:hint="eastAsia" w:ascii="Arial" w:hAnsi="Arial" w:cs="Arial"/>
                <w:lang w:val="en-US" w:eastAsia="zh-CN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>function f_TC_6_4_1_2_NR5GC_TestBody()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{//@sic R5s200638 R5-204545 R5-213163 R5s210892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NR_CellPowerList_Type v_CellPowerList_T0; // Power levels on FR2 are FFS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NR_CellPowerList_Type v_CellPowerList_T1;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NG_NAS_DL_Message_Type v_MsgToSend;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GMM_MobilityInfo_Type v_GMM_MobilityInfo;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NG_NAS_MSG_Indication_Type v_ReceivedMsg;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float v_TimerValue1 := 60.0;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timer t_WaitTime;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v_CellPowerList_T0 := {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  cs_NR_CellPower (nr_Cell1, tsc_NR_SuitableInterFreqCellSSS_EPRE_FR1, tsc_NR_SuitableInterFreqCellSSS_EPRE_FR2), // FR2 FFS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  cs_NR_CellPower (nr_Cell12, tsc_NR_ServingCellSSS_EPRE_FR1, tsc_NR_ServingCellSSS_EPRE_FR2),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  cs_NR_CellPower (nr_Cell13, -78, -78)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};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v_CellPowerList_T1 := {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  cs_NR_CellPower (nr_Cell1, tsc_NR_NonSuitableOffCellSSS_EPRE, tsc_NR_NonSuitableOffCellSSS_EPRE),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  cs_NR_CellPower (nr_Cell12, tsc_NR_NonSuitableOffCellSSS_EPRE, tsc_NR_NonSuitableOffCellSSS_EPRE),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  cs_NR_CellPower (nr_Cell13, tsc_NR_NonSuitableOffCellSSS_EPRE, tsc_NR_NonSuitableOffCellSSS_EPRE)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};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@siclog "Step 1" siclog@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SS adjusts cell levels according to row T0 of table 6.4.1.2.3.2-1/2.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f_NR_SetCellPowerList(v_CellPowerList_T0);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@siclog "Step 2" siclog@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Check: Does the UE transmit an RRCResumeRequest message on NR Cell 12?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f_NR_RRC_ResumeRequest_Def(nr_Cell12,-,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highlight w:val="yellow"/>
                <w:lang w:eastAsia="de-DE"/>
              </w:rPr>
              <w:t>mo_Signalling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>);  // @sic R5s200892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f_NR_PreliminaryPass(__FILE__, __LINE__, "Step 2");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@siclog "Steps 3-6" siclog@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Steps 2 to 5 of the generic test procedure in TS 38.508-1 Table 4.9.5.2.2-1 with condition MOBILITY are performed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Note 1: The REGISTRATION REQUEST is accepted with the PLMN of NR Cell 1 listed as an Equivalent PLMN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f_NR_ULGrantConfiguration_Start(nr_Cell12); // @sic R5s210042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f_NR_RRCSetup_Def (nr_Cell12);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}</w:t>
            </w: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Style w:val="43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>function f_TC_6_4_1_2_NR5GC_TestBody()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{//@sic R5s200638 R5-204545 R5-213163 R5s210892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NR_CellPowerList_Type v_CellPowerList_T0; // Power levels on FR2 are FFS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NR_CellPowerList_Type v_CellPowerList_T1;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NG_NAS_DL_Message_Type v_MsgToSend;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GMM_MobilityInfo_Type v_GMM_MobilityInfo;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NG_NAS_MSG_Indication_Type v_ReceivedMsg;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float v_TimerValue1 := 60.0;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timer t_WaitTime;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v_CellPowerList_T0 := {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  cs_NR_CellPower (nr_Cell1, tsc_NR_SuitableInterFreqCellSSS_EPRE_FR1, tsc_NR_SuitableInterFreqCellSSS_EPRE_FR2), // FR2 FFS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  cs_NR_CellPower (nr_Cell12, tsc_NR_ServingCellSSS_EPRE_FR1, tsc_NR_ServingCellSSS_EPRE_FR2),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  cs_NR_CellPower (nr_Cell13, -78, -78)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};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v_CellPowerList_T1 := {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  cs_NR_CellPower (nr_Cell1, tsc_NR_NonSuitableOffCellSSS_EPRE, tsc_NR_NonSuitableOffCellSSS_EPRE),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  cs_NR_CellPower (nr_Cell12, tsc_NR_NonSuitableOffCellSSS_EPRE, tsc_NR_NonSuitableOffCellSSS_EPRE),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  cs_NR_CellPower (nr_Cell13, tsc_NR_NonSuitableOffCellSSS_EPRE, tsc_NR_NonSuitableOffCellSSS_EPRE)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};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@siclog "Step 1" siclog@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SS adjusts cell levels according to row T0 of table 6.4.1.2.3.2-1/2.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f_NR_SetCellPowerList(v_CellPowerList_T0);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@siclog "Step 2" siclog@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Check: Does the UE transmit an RRCResumeRequest message on NR Cell 12?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f_NR_RRC_ResumeRequest_Def(nr_Cell12,-,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highlight w:val="yellow"/>
                <w:lang w:val="en-US" w:eastAsia="zh-CN"/>
              </w:rPr>
              <w:t>?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>);  // @sic R5s200892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f_NR_PreliminaryPass(__FILE__, __LINE__, "Step 2");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@siclog "Steps 3-6" siclog@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Steps 2 to 5 of the generic test procedure in TS 38.508-1 Table 4.9.5.2.2-1 with condition MOBILITY are performed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// Note 1: The REGISTRATION REQUEST is accepted with the PLMN of NR Cell 1 listed as an Equivalent PLMN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f_NR_ULGrantConfiguration_Start(nr_Cell12); // @sic R5s210042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f_NR_RRCSetup_Def (nr_Cell12);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}</w:t>
            </w:r>
          </w:p>
        </w:tc>
      </w:tr>
    </w:tbl>
    <w:p>
      <w:pPr>
        <w:spacing w:after="0"/>
        <w:rPr>
          <w:rFonts w:ascii="Arial" w:hAnsi="Arial"/>
          <w:b/>
          <w:color w:val="000000"/>
          <w:lang w:val="de-DE" w:eastAsia="en-GB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implified Arabic Fixed"/>
    <w:panose1 w:val="02070309020205020404"/>
    <w:charset w:val="02"/>
    <w:family w:val="modern"/>
    <w:pitch w:val="default"/>
    <w:sig w:usb0="00000000" w:usb1="00000000" w:usb2="00000000" w:usb3="00000000" w:csb0="00000000" w:csb1="0000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833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F119F"/>
    <w:rsid w:val="000F140E"/>
    <w:rsid w:val="000F34D6"/>
    <w:rsid w:val="0010027D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40F8"/>
    <w:rsid w:val="00145D43"/>
    <w:rsid w:val="00146DCF"/>
    <w:rsid w:val="00164CFC"/>
    <w:rsid w:val="00173835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574F"/>
    <w:rsid w:val="001C5C2A"/>
    <w:rsid w:val="001E3D37"/>
    <w:rsid w:val="001E41F3"/>
    <w:rsid w:val="001F1817"/>
    <w:rsid w:val="001F406A"/>
    <w:rsid w:val="002040A1"/>
    <w:rsid w:val="00220349"/>
    <w:rsid w:val="00221C5A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4FEB"/>
    <w:rsid w:val="002860C4"/>
    <w:rsid w:val="002901A3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10217"/>
    <w:rsid w:val="0031061D"/>
    <w:rsid w:val="00316F13"/>
    <w:rsid w:val="003216F1"/>
    <w:rsid w:val="00322277"/>
    <w:rsid w:val="00322D46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C2766"/>
    <w:rsid w:val="003D1466"/>
    <w:rsid w:val="003D1BC0"/>
    <w:rsid w:val="003E1A36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57E6A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C252A"/>
    <w:rsid w:val="004D455F"/>
    <w:rsid w:val="004D5164"/>
    <w:rsid w:val="004F661B"/>
    <w:rsid w:val="005045C7"/>
    <w:rsid w:val="005105E0"/>
    <w:rsid w:val="0051196A"/>
    <w:rsid w:val="005135A1"/>
    <w:rsid w:val="0051580D"/>
    <w:rsid w:val="00515916"/>
    <w:rsid w:val="005279F5"/>
    <w:rsid w:val="00530662"/>
    <w:rsid w:val="00532891"/>
    <w:rsid w:val="00547111"/>
    <w:rsid w:val="00550D59"/>
    <w:rsid w:val="00564ED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7C8E"/>
    <w:rsid w:val="005B4127"/>
    <w:rsid w:val="005C1313"/>
    <w:rsid w:val="005D27CA"/>
    <w:rsid w:val="005D4FB3"/>
    <w:rsid w:val="005E18C6"/>
    <w:rsid w:val="005E2C44"/>
    <w:rsid w:val="005E42FB"/>
    <w:rsid w:val="005E4350"/>
    <w:rsid w:val="005F12D6"/>
    <w:rsid w:val="005F391D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5613F"/>
    <w:rsid w:val="00661E2C"/>
    <w:rsid w:val="00662F93"/>
    <w:rsid w:val="00667016"/>
    <w:rsid w:val="006723CA"/>
    <w:rsid w:val="0068444E"/>
    <w:rsid w:val="00693944"/>
    <w:rsid w:val="00695808"/>
    <w:rsid w:val="00696273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3208D"/>
    <w:rsid w:val="007324C2"/>
    <w:rsid w:val="00733998"/>
    <w:rsid w:val="0073742E"/>
    <w:rsid w:val="0073773F"/>
    <w:rsid w:val="00755C92"/>
    <w:rsid w:val="00762213"/>
    <w:rsid w:val="00763BA2"/>
    <w:rsid w:val="007656FE"/>
    <w:rsid w:val="007658A5"/>
    <w:rsid w:val="00773E5C"/>
    <w:rsid w:val="00784FE8"/>
    <w:rsid w:val="00792342"/>
    <w:rsid w:val="007977A8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24C2C"/>
    <w:rsid w:val="00825391"/>
    <w:rsid w:val="00825C07"/>
    <w:rsid w:val="00826B27"/>
    <w:rsid w:val="008279FA"/>
    <w:rsid w:val="008343E6"/>
    <w:rsid w:val="00842AC6"/>
    <w:rsid w:val="008445AF"/>
    <w:rsid w:val="0085441A"/>
    <w:rsid w:val="00857495"/>
    <w:rsid w:val="008626E7"/>
    <w:rsid w:val="00870EE7"/>
    <w:rsid w:val="0087510D"/>
    <w:rsid w:val="00875564"/>
    <w:rsid w:val="00880F55"/>
    <w:rsid w:val="00883A39"/>
    <w:rsid w:val="008863B9"/>
    <w:rsid w:val="0089088C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6786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0648"/>
    <w:rsid w:val="00AD0A4A"/>
    <w:rsid w:val="00AD1CD8"/>
    <w:rsid w:val="00AD7555"/>
    <w:rsid w:val="00AE78D5"/>
    <w:rsid w:val="00B017A9"/>
    <w:rsid w:val="00B05D84"/>
    <w:rsid w:val="00B10E9C"/>
    <w:rsid w:val="00B17EC1"/>
    <w:rsid w:val="00B258BB"/>
    <w:rsid w:val="00B3074E"/>
    <w:rsid w:val="00B454F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1AB6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D545D"/>
    <w:rsid w:val="00CE0B19"/>
    <w:rsid w:val="00CE0BFA"/>
    <w:rsid w:val="00CE3B53"/>
    <w:rsid w:val="00CE5930"/>
    <w:rsid w:val="00CE7AF9"/>
    <w:rsid w:val="00CF1024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6759F"/>
    <w:rsid w:val="00D720E3"/>
    <w:rsid w:val="00D7237E"/>
    <w:rsid w:val="00D7387B"/>
    <w:rsid w:val="00D86DC8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1E12"/>
    <w:rsid w:val="00E32E48"/>
    <w:rsid w:val="00E34898"/>
    <w:rsid w:val="00E37029"/>
    <w:rsid w:val="00E41660"/>
    <w:rsid w:val="00E541FB"/>
    <w:rsid w:val="00E5624B"/>
    <w:rsid w:val="00E61DC5"/>
    <w:rsid w:val="00E65DC4"/>
    <w:rsid w:val="00E716C1"/>
    <w:rsid w:val="00E717C5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A6BD9"/>
    <w:rsid w:val="00EA7E97"/>
    <w:rsid w:val="00EB09B7"/>
    <w:rsid w:val="00EB0DD2"/>
    <w:rsid w:val="00EB40F5"/>
    <w:rsid w:val="00EC34D8"/>
    <w:rsid w:val="00EC51B2"/>
    <w:rsid w:val="00EC54C7"/>
    <w:rsid w:val="00ED605E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0DF0"/>
    <w:rsid w:val="00F6195F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F2E"/>
    <w:rsid w:val="00FB598F"/>
    <w:rsid w:val="00FB6386"/>
    <w:rsid w:val="00FC3E53"/>
    <w:rsid w:val="00FC75B0"/>
    <w:rsid w:val="00FD22E5"/>
    <w:rsid w:val="00FD44EF"/>
    <w:rsid w:val="00FD7BE3"/>
    <w:rsid w:val="00FE668F"/>
    <w:rsid w:val="00FF41D4"/>
    <w:rsid w:val="00FF5019"/>
    <w:rsid w:val="00FF5074"/>
    <w:rsid w:val="01A324E9"/>
    <w:rsid w:val="03996320"/>
    <w:rsid w:val="04253689"/>
    <w:rsid w:val="07091040"/>
    <w:rsid w:val="07F0576B"/>
    <w:rsid w:val="089D20A7"/>
    <w:rsid w:val="0B973201"/>
    <w:rsid w:val="12260CF8"/>
    <w:rsid w:val="13043059"/>
    <w:rsid w:val="162E53EE"/>
    <w:rsid w:val="166874AC"/>
    <w:rsid w:val="182F2CE7"/>
    <w:rsid w:val="18454945"/>
    <w:rsid w:val="19476AF1"/>
    <w:rsid w:val="1AC21DD8"/>
    <w:rsid w:val="1B601F5B"/>
    <w:rsid w:val="20953249"/>
    <w:rsid w:val="20A30886"/>
    <w:rsid w:val="21AF749D"/>
    <w:rsid w:val="221C6ACD"/>
    <w:rsid w:val="237F64BA"/>
    <w:rsid w:val="2398757C"/>
    <w:rsid w:val="25416CFC"/>
    <w:rsid w:val="2B356C23"/>
    <w:rsid w:val="2B834C37"/>
    <w:rsid w:val="2EA80FBB"/>
    <w:rsid w:val="2F893358"/>
    <w:rsid w:val="361E1732"/>
    <w:rsid w:val="38AB76D3"/>
    <w:rsid w:val="3A03179B"/>
    <w:rsid w:val="3AF47336"/>
    <w:rsid w:val="410C6106"/>
    <w:rsid w:val="42415557"/>
    <w:rsid w:val="43CA50D8"/>
    <w:rsid w:val="479136D9"/>
    <w:rsid w:val="47A472BC"/>
    <w:rsid w:val="4A9A47B2"/>
    <w:rsid w:val="4CE20549"/>
    <w:rsid w:val="4CFD02CC"/>
    <w:rsid w:val="4DC808DA"/>
    <w:rsid w:val="4E0977EC"/>
    <w:rsid w:val="4FA60361"/>
    <w:rsid w:val="51433A6D"/>
    <w:rsid w:val="51791EEB"/>
    <w:rsid w:val="54352A41"/>
    <w:rsid w:val="56D90403"/>
    <w:rsid w:val="57A628D7"/>
    <w:rsid w:val="57EB63C4"/>
    <w:rsid w:val="5C161975"/>
    <w:rsid w:val="5E8F0A82"/>
    <w:rsid w:val="60284CE5"/>
    <w:rsid w:val="6057789C"/>
    <w:rsid w:val="64DB0A9B"/>
    <w:rsid w:val="6AA9791B"/>
    <w:rsid w:val="6AB53B3C"/>
    <w:rsid w:val="6EA0645E"/>
    <w:rsid w:val="6F6E487B"/>
    <w:rsid w:val="6FF43359"/>
    <w:rsid w:val="70166C3C"/>
    <w:rsid w:val="70912956"/>
    <w:rsid w:val="726A345E"/>
    <w:rsid w:val="74E92D60"/>
    <w:rsid w:val="77D01FB6"/>
    <w:rsid w:val="780A78CA"/>
    <w:rsid w:val="7A08012D"/>
    <w:rsid w:val="7A3C4F69"/>
    <w:rsid w:val="7A6335B5"/>
    <w:rsid w:val="7CEF7382"/>
    <w:rsid w:val="7EE6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qFormat/>
    <w:uiPriority w:val="0"/>
    <w:rPr>
      <w:i/>
      <w:iCs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0"/>
    <w:qFormat/>
    <w:uiPriority w:val="0"/>
  </w:style>
  <w:style w:type="paragraph" w:customStyle="1" w:styleId="79">
    <w:name w:val="B2"/>
    <w:basedOn w:val="13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Title Char"/>
    <w:link w:val="41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87">
    <w:name w:val="CR Cover Page Char"/>
    <w:link w:val="84"/>
    <w:qFormat/>
    <w:locked/>
    <w:uiPriority w:val="0"/>
    <w:rPr>
      <w:rFonts w:ascii="Arial" w:hAnsi="Arial"/>
      <w:lang w:eastAsia="en-US"/>
    </w:rPr>
  </w:style>
  <w:style w:type="paragraph" w:styleId="88">
    <w:name w:val="List Paragraph"/>
    <w:basedOn w:val="1"/>
    <w:qFormat/>
    <w:uiPriority w:val="34"/>
    <w:pPr>
      <w:ind w:left="720"/>
    </w:pPr>
  </w:style>
  <w:style w:type="character" w:customStyle="1" w:styleId="89">
    <w:name w:val="NO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0">
    <w:name w:val="B1 Char1"/>
    <w:link w:val="78"/>
    <w:qFormat/>
    <w:locked/>
    <w:uiPriority w:val="0"/>
    <w:rPr>
      <w:rFonts w:ascii="Times New Roman" w:hAnsi="Times New Roman"/>
      <w:lang w:val="en-GB"/>
    </w:rPr>
  </w:style>
  <w:style w:type="character" w:customStyle="1" w:styleId="91">
    <w:name w:val="B2 Char"/>
    <w:link w:val="79"/>
    <w:qFormat/>
    <w:locked/>
    <w:uiPriority w:val="0"/>
    <w:rPr>
      <w:rFonts w:ascii="Times New Roman" w:hAnsi="Times New Roman"/>
      <w:lang w:val="en-GB"/>
    </w:rPr>
  </w:style>
  <w:style w:type="character" w:customStyle="1" w:styleId="92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D76D9-B9EF-4FD2-AE97-B491261052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790</Words>
  <Characters>5643</Characters>
  <Lines>237</Lines>
  <Paragraphs>66</Paragraphs>
  <TotalTime>13</TotalTime>
  <ScaleCrop>false</ScaleCrop>
  <LinksUpToDate>false</LinksUpToDate>
  <CharactersWithSpaces>6592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2022-05-17T10:33:00Z</dcterms:created>
  <dc:creator>Michael Sanders, John M Meredith</dc:creator>
  <cp:lastModifiedBy>Administrator</cp:lastModifiedBy>
  <cp:lastPrinted>2411-12-31T00:00:00Z</cp:lastPrinted>
  <dcterms:modified xsi:type="dcterms:W3CDTF">2022-05-24T09:03:57Z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2052-11.1.0.11636</vt:lpwstr>
  </property>
  <property fmtid="{D5CDD505-2E9C-101B-9397-08002B2CF9AE}" pid="22" name="ICV">
    <vt:lpwstr>49856D004EA041AB9DD5908AA66B6781</vt:lpwstr>
  </property>
</Properties>
</file>