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370" w:rsidRDefault="00240370" w:rsidP="00240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R5s220679</w:t>
      </w:r>
      <w:r>
        <w:rPr>
          <w:b/>
          <w:i/>
          <w:noProof/>
          <w:sz w:val="28"/>
        </w:rPr>
        <w:fldChar w:fldCharType="end"/>
      </w:r>
    </w:p>
    <w:p w:rsidR="00240370" w:rsidRDefault="00240370" w:rsidP="002403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0370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6813CD">
        <w:tc>
          <w:tcPr>
            <w:tcW w:w="142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0370" w:rsidRDefault="00240370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0370" w:rsidRDefault="00240370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0370" w:rsidRPr="00410371" w:rsidRDefault="00240370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0370" w:rsidRPr="00F25D98" w:rsidRDefault="00240370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0370" w:rsidTr="006813CD">
        <w:tc>
          <w:tcPr>
            <w:tcW w:w="9641" w:type="dxa"/>
            <w:gridSpan w:val="9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0370" w:rsidRDefault="00240370" w:rsidP="00240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0370" w:rsidTr="006813CD">
        <w:tc>
          <w:tcPr>
            <w:tcW w:w="2835" w:type="dxa"/>
          </w:tcPr>
          <w:p w:rsidR="00240370" w:rsidRDefault="00240370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0370" w:rsidRDefault="00240370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0370" w:rsidRDefault="00240370" w:rsidP="00240370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0370" w:rsidTr="00240370">
        <w:tc>
          <w:tcPr>
            <w:tcW w:w="9640" w:type="dxa"/>
            <w:gridSpan w:val="11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f_WLAN_IPCAN_Init</w:t>
            </w:r>
            <w:proofErr w:type="spellEnd"/>
            <w: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TEI11_Test, MTSI_WLAN-UEConTest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2022-05-10</w:t>
            </w:r>
            <w:r>
              <w:rPr>
                <w:noProof/>
              </w:rP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0370" w:rsidRDefault="00240370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40370" w:rsidTr="002403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0370" w:rsidRDefault="00240370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40370" w:rsidRDefault="00240370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0370" w:rsidRPr="007C2097" w:rsidRDefault="00240370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0370" w:rsidTr="00240370">
        <w:tc>
          <w:tcPr>
            <w:tcW w:w="1843" w:type="dxa"/>
          </w:tcPr>
          <w:p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rPr>
                <w:lang w:eastAsia="zh-CN"/>
              </w:rPr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</w:t>
            </w:r>
            <w:r>
              <w:rPr>
                <w:bCs/>
                <w:lang w:eastAsia="zh-CN"/>
              </w:rPr>
              <w:t xml:space="preserve">, which default value in </w:t>
            </w:r>
            <w:proofErr w:type="spellStart"/>
            <w:r>
              <w:rPr>
                <w:bCs/>
                <w:lang w:eastAsia="zh-CN"/>
              </w:rPr>
              <w:t>pixit</w:t>
            </w:r>
            <w:proofErr w:type="spellEnd"/>
            <w:r>
              <w:rPr>
                <w:bCs/>
                <w:lang w:eastAsia="zh-CN"/>
              </w:rPr>
              <w:t xml:space="preserve"> is 78</w:t>
            </w:r>
            <w:r w:rsidRPr="00DC535C">
              <w:rPr>
                <w:bCs/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 </w:t>
            </w:r>
          </w:p>
          <w:p w:rsidR="00240370" w:rsidRPr="00DC535C" w:rsidRDefault="00240370" w:rsidP="00240370">
            <w:pPr>
              <w:pStyle w:val="CRCoverPage"/>
              <w:spacing w:after="0"/>
            </w:pPr>
            <w:r>
              <w:t xml:space="preserve">Hence, need to 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for a cell of IMS over WLAN.</w:t>
            </w: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370" w:rsidRPr="00997408" w:rsidRDefault="00240370" w:rsidP="002403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</w:rPr>
            </w:pPr>
            <w:r w:rsidRPr="00DC535C">
              <w:rPr>
                <w:noProof/>
              </w:rPr>
              <w:t xml:space="preserve">TC will have TCI </w:t>
            </w:r>
            <w:r>
              <w:rPr>
                <w:noProof/>
              </w:rPr>
              <w:t>exception error</w:t>
            </w:r>
            <w:r w:rsidRPr="00DC535C">
              <w:rPr>
                <w:noProof/>
              </w:rPr>
              <w:t xml:space="preserve"> when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&lt;93.</w:t>
            </w:r>
          </w:p>
        </w:tc>
      </w:tr>
      <w:tr w:rsidR="00240370" w:rsidTr="00240370">
        <w:tc>
          <w:tcPr>
            <w:tcW w:w="2694" w:type="dxa"/>
            <w:gridSpan w:val="2"/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Pr="00DC535C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</w:t>
            </w:r>
            <w:proofErr w:type="gramStart"/>
            <w:r>
              <w:rPr>
                <w:color w:val="000000"/>
              </w:rPr>
              <w:t>other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0370" w:rsidRDefault="00240370" w:rsidP="00240370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</w:t>
            </w:r>
            <w:proofErr w:type="gramStart"/>
            <w:r>
              <w:rPr>
                <w:color w:val="000000"/>
              </w:rPr>
              <w:t>other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:rsidRPr="008863B9" w:rsidTr="002403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0370" w:rsidRPr="008863B9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40370" w:rsidRPr="008863B9" w:rsidRDefault="00240370" w:rsidP="00240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0370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Default="001D7A98" w:rsidP="007D24FF">
      <w:pPr>
        <w:pStyle w:val="Heading1"/>
        <w:rPr>
          <w:rStyle w:val="Emphasis"/>
          <w:rFonts w:cs="Tahoma"/>
          <w:i w:val="0"/>
        </w:rPr>
      </w:pPr>
      <w:bookmarkStart w:id="0" w:name="_Toc80793005"/>
      <w:r w:rsidRPr="00D83A7A">
        <w:rPr>
          <w:rStyle w:val="Emphasis"/>
          <w:rFonts w:cs="Tahoma"/>
          <w:i w:val="0"/>
        </w:rPr>
        <w:t>Table of Contents</w:t>
      </w:r>
      <w:bookmarkEnd w:id="0"/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</w:rPr>
        <w:t>Corrections requi</w:t>
      </w:r>
      <w:bookmarkStart w:id="1" w:name="_GoBack"/>
      <w:bookmarkEnd w:id="1"/>
      <w:r>
        <w:rPr>
          <w:b/>
        </w:rPr>
        <w:t>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:rsidR="0080533D" w:rsidRPr="0080533D" w:rsidRDefault="0080533D" w:rsidP="0080533D"/>
    <w:p w:rsidR="001D7A98" w:rsidRDefault="001D7A98" w:rsidP="001D7A98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29133A" w:rsidRPr="00482F79" w:rsidRDefault="00240370" w:rsidP="00240370">
      <w:pPr>
        <w:pStyle w:val="Heading2"/>
        <w:ind w:left="0" w:firstLine="0"/>
        <w:rPr>
          <w:rFonts w:ascii="Arial" w:eastAsia="Yu Mincho" w:hAnsi="Arial" w:cs="Times New Roman"/>
          <w:b/>
          <w:lang w:eastAsia="ja-JP"/>
        </w:rPr>
      </w:pPr>
      <w:bookmarkStart w:id="2" w:name="OLE_LINK12"/>
      <w:bookmarkStart w:id="3" w:name="OLE_LINK13"/>
      <w:bookmarkStart w:id="4" w:name="OLE_LINK10"/>
      <w:bookmarkStart w:id="5" w:name="OLE_LINK11"/>
      <w:bookmarkStart w:id="6" w:name="OLE_LINK2"/>
      <w:bookmarkStart w:id="7" w:name="OLE_LINK3"/>
      <w:proofErr w:type="spellStart"/>
      <w:r w:rsidRPr="00482F79">
        <w:rPr>
          <w:lang w:eastAsia="zh-CN"/>
        </w:rPr>
        <w:t>f_WLAN_IPCAN_Init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DC535C" w:rsidTr="00EA783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DE6E67" w:rsidRPr="00DC535C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 w:rsidRPr="00DC535C">
              <w:rPr>
                <w:rFonts w:ascii="Tahoma" w:hAnsi="Tahoma" w:cs="Tahoma"/>
                <w:b/>
              </w:rPr>
              <w:t>Function</w:t>
            </w:r>
            <w:r w:rsidR="00DE6E67" w:rsidRPr="00DC535C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DC535C" w:rsidRDefault="00482F7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proofErr w:type="spellStart"/>
            <w:r w:rsidRPr="00482F79">
              <w:rPr>
                <w:bCs/>
                <w:lang w:eastAsia="zh-CN"/>
              </w:rPr>
              <w:t>f_WLAN_IPCAN_Init</w:t>
            </w:r>
            <w:proofErr w:type="spellEnd"/>
          </w:p>
        </w:tc>
      </w:tr>
      <w:tr w:rsidR="00DB1939" w:rsidRPr="00DC535C" w:rsidTr="00EA7833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985" w:type="dxa"/>
          </w:tcPr>
          <w:p w:rsidR="00DB1939" w:rsidRPr="00DC535C" w:rsidRDefault="00DB1939" w:rsidP="00DB1939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:rsidR="00DB1939" w:rsidRPr="00DC535C" w:rsidRDefault="006E204F" w:rsidP="003D66F2">
            <w:pPr>
              <w:pStyle w:val="CRCoverPage"/>
              <w:spacing w:after="0"/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</w:t>
            </w:r>
          </w:p>
        </w:tc>
      </w:tr>
      <w:tr w:rsidR="00F326B7" w:rsidRPr="00DC535C" w:rsidTr="00EA783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:rsidR="00F326B7" w:rsidRPr="00DC535C" w:rsidRDefault="00482F79" w:rsidP="00F326B7">
            <w:pPr>
              <w:pStyle w:val="CRCoverPage"/>
              <w:spacing w:after="0"/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F326B7" w:rsidRPr="00DC535C" w:rsidTr="00EA783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:rsidR="00F326B7" w:rsidRPr="00DC535C" w:rsidRDefault="00482F79" w:rsidP="00F326B7">
            <w:pPr>
              <w:spacing w:after="0"/>
              <w:rPr>
                <w:rFonts w:ascii="Tahoma" w:hAnsi="Tahoma" w:cs="Tahoma"/>
                <w:noProof/>
              </w:rPr>
            </w:pPr>
            <w:r w:rsidRPr="00482F79">
              <w:rPr>
                <w:rFonts w:ascii="Tahoma" w:hAnsi="Tahoma" w:cs="Tahoma"/>
                <w:noProof/>
              </w:rPr>
              <w:t>Common_IMS\PART3_IPCAN\IPCAN_WLAN.ttcn</w:t>
            </w:r>
          </w:p>
        </w:tc>
      </w:tr>
      <w:tr w:rsidR="00F326B7" w:rsidRPr="00DC535C" w:rsidTr="00EA7833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DC535C">
              <w:rPr>
                <w:rFonts w:ascii="Tahoma" w:hAnsi="Tahoma"/>
                <w:b/>
              </w:rPr>
              <w:t>MCC160 Comment</w:t>
            </w:r>
          </w:p>
        </w:tc>
        <w:tc>
          <w:tcPr>
            <w:tcW w:w="7513" w:type="dxa"/>
          </w:tcPr>
          <w:p w:rsidR="00F326B7" w:rsidRPr="00DC535C" w:rsidRDefault="00F326B7" w:rsidP="00F326B7">
            <w:pPr>
              <w:rPr>
                <w:rFonts w:ascii="Tahoma" w:hAnsi="Tahoma" w:hint="eastAsia"/>
                <w:highlight w:val="cyan"/>
                <w:lang w:eastAsia="zh-CN"/>
              </w:rPr>
            </w:pPr>
          </w:p>
        </w:tc>
      </w:tr>
      <w:bookmarkEnd w:id="6"/>
      <w:bookmarkEnd w:id="7"/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4"/>
    <w:bookmarkEnd w:id="5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C636C" w:rsidRPr="00DC535C" w:rsidTr="005655E5">
        <w:tblPrEx>
          <w:tblCellMar>
            <w:top w:w="0" w:type="dxa"/>
            <w:bottom w:w="0" w:type="dxa"/>
          </w:tblCellMar>
        </w:tblPrEx>
        <w:tc>
          <w:tcPr>
            <w:tcW w:w="15562" w:type="dxa"/>
          </w:tcPr>
          <w:p w:rsidR="008B222E" w:rsidRPr="00DC535C" w:rsidRDefault="008B222E" w:rsidP="001270A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IMS_IPCAN_CO_ORD_PORT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{ePDG_IMS1}) runs on WLAN_PTC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true;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8" w:name="OLE_LINK4"/>
      <w:bookmarkStart w:id="9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A5092" w:rsidRPr="00DC535C" w:rsidTr="00190C43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482F79" w:rsidRPr="00482F79" w:rsidRDefault="00AE1B3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C535C"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</w:t>
            </w:r>
            <w:proofErr w:type="gram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IMS_IPCAN_CO_ORD_PORT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{ePDG_IMS1}) runs on WLAN_PTC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true;</w:t>
            </w:r>
          </w:p>
          <w:p w:rsidR="00482F79" w:rsidRPr="00A56EBE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var template (value)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WLAN_APList_Type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</w:t>
            </w:r>
            <w:proofErr w:type="gram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= {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cs_WLAN_SimulatedAP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p_CellId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, tsc_WLAN_SSID_AP1, 127)};</w:t>
            </w:r>
            <w:r w:rsid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</w:t>
            </w:r>
            <w:proofErr w:type="gram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  <w:r w:rsidR="008E7E46" w:rsidRPr="00DC535C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</w:p>
        </w:tc>
      </w:tr>
      <w:tr w:rsidR="00BA0180" w:rsidRPr="00DC535C" w:rsidTr="00190C43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BA0180" w:rsidRPr="00DC535C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2"/>
      <w:bookmarkEnd w:id="3"/>
      <w:bookmarkEnd w:id="8"/>
      <w:bookmarkEnd w:id="9"/>
    </w:tbl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7AF" w:rsidRDefault="00CF27AF">
      <w:r>
        <w:separator/>
      </w:r>
    </w:p>
  </w:endnote>
  <w:endnote w:type="continuationSeparator" w:id="0">
    <w:p w:rsidR="00CF27AF" w:rsidRDefault="00CF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7AF" w:rsidRDefault="00CF27AF">
      <w:r>
        <w:separator/>
      </w:r>
    </w:p>
  </w:footnote>
  <w:footnote w:type="continuationSeparator" w:id="0">
    <w:p w:rsidR="00CF27AF" w:rsidRDefault="00CF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D2D"/>
    <w:multiLevelType w:val="hybridMultilevel"/>
    <w:tmpl w:val="E13A200A"/>
    <w:lvl w:ilvl="0" w:tplc="DE14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1FC2397"/>
    <w:multiLevelType w:val="hybridMultilevel"/>
    <w:tmpl w:val="02082660"/>
    <w:lvl w:ilvl="0" w:tplc="56C8A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26943B0"/>
    <w:multiLevelType w:val="hybridMultilevel"/>
    <w:tmpl w:val="DEB44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B3C52"/>
    <w:multiLevelType w:val="hybridMultilevel"/>
    <w:tmpl w:val="71821590"/>
    <w:lvl w:ilvl="0" w:tplc="DF50BB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3"/>
  </w:num>
  <w:num w:numId="5">
    <w:abstractNumId w:val="4"/>
  </w:num>
  <w:num w:numId="6">
    <w:abstractNumId w:val="19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3"/>
  </w:num>
  <w:num w:numId="16">
    <w:abstractNumId w:val="25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7"/>
  </w:num>
  <w:num w:numId="22">
    <w:abstractNumId w:val="31"/>
  </w:num>
  <w:num w:numId="23">
    <w:abstractNumId w:val="17"/>
  </w:num>
  <w:num w:numId="24">
    <w:abstractNumId w:val="22"/>
  </w:num>
  <w:num w:numId="25">
    <w:abstractNumId w:val="26"/>
  </w:num>
  <w:num w:numId="26">
    <w:abstractNumId w:val="35"/>
  </w:num>
  <w:num w:numId="27">
    <w:abstractNumId w:val="0"/>
  </w:num>
  <w:num w:numId="28">
    <w:abstractNumId w:val="6"/>
  </w:num>
  <w:num w:numId="29">
    <w:abstractNumId w:val="33"/>
  </w:num>
  <w:num w:numId="30">
    <w:abstractNumId w:val="9"/>
  </w:num>
  <w:num w:numId="31">
    <w:abstractNumId w:val="29"/>
  </w:num>
  <w:num w:numId="32">
    <w:abstractNumId w:val="12"/>
  </w:num>
  <w:num w:numId="33">
    <w:abstractNumId w:val="34"/>
  </w:num>
  <w:num w:numId="34">
    <w:abstractNumId w:val="15"/>
  </w:num>
  <w:num w:numId="35">
    <w:abstractNumId w:val="20"/>
  </w:num>
  <w:num w:numId="36">
    <w:abstractNumId w:val="2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366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8C0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4E80"/>
    <w:rsid w:val="000E2034"/>
    <w:rsid w:val="000E23C8"/>
    <w:rsid w:val="000E30D0"/>
    <w:rsid w:val="000E59D1"/>
    <w:rsid w:val="000E70F9"/>
    <w:rsid w:val="000F103C"/>
    <w:rsid w:val="000F2650"/>
    <w:rsid w:val="000F36E0"/>
    <w:rsid w:val="000F7BA9"/>
    <w:rsid w:val="0010143A"/>
    <w:rsid w:val="00105072"/>
    <w:rsid w:val="001050A8"/>
    <w:rsid w:val="00105611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70A9"/>
    <w:rsid w:val="00133781"/>
    <w:rsid w:val="00133A10"/>
    <w:rsid w:val="00141F02"/>
    <w:rsid w:val="00142C41"/>
    <w:rsid w:val="001442E4"/>
    <w:rsid w:val="0014445A"/>
    <w:rsid w:val="00145D43"/>
    <w:rsid w:val="001518F5"/>
    <w:rsid w:val="00153ED1"/>
    <w:rsid w:val="00155990"/>
    <w:rsid w:val="0015653A"/>
    <w:rsid w:val="00157B6C"/>
    <w:rsid w:val="001625CE"/>
    <w:rsid w:val="00165CEC"/>
    <w:rsid w:val="00165E4C"/>
    <w:rsid w:val="001700B6"/>
    <w:rsid w:val="001718A8"/>
    <w:rsid w:val="001738F6"/>
    <w:rsid w:val="00173C62"/>
    <w:rsid w:val="00174695"/>
    <w:rsid w:val="00174F67"/>
    <w:rsid w:val="00176408"/>
    <w:rsid w:val="00181114"/>
    <w:rsid w:val="00181E60"/>
    <w:rsid w:val="00182CA0"/>
    <w:rsid w:val="001842A2"/>
    <w:rsid w:val="00186667"/>
    <w:rsid w:val="00187F9F"/>
    <w:rsid w:val="00190C43"/>
    <w:rsid w:val="00190C77"/>
    <w:rsid w:val="00192C46"/>
    <w:rsid w:val="00196FDC"/>
    <w:rsid w:val="001A7B60"/>
    <w:rsid w:val="001B0638"/>
    <w:rsid w:val="001B2930"/>
    <w:rsid w:val="001B7A65"/>
    <w:rsid w:val="001C653A"/>
    <w:rsid w:val="001D169E"/>
    <w:rsid w:val="001D3EC8"/>
    <w:rsid w:val="001D40C9"/>
    <w:rsid w:val="001D5B2F"/>
    <w:rsid w:val="001D7A98"/>
    <w:rsid w:val="001D7CBD"/>
    <w:rsid w:val="001E0198"/>
    <w:rsid w:val="001E2453"/>
    <w:rsid w:val="001E29E1"/>
    <w:rsid w:val="001E41F3"/>
    <w:rsid w:val="00200092"/>
    <w:rsid w:val="00200229"/>
    <w:rsid w:val="002028A4"/>
    <w:rsid w:val="00202B06"/>
    <w:rsid w:val="0020565F"/>
    <w:rsid w:val="00206B7F"/>
    <w:rsid w:val="00210BD5"/>
    <w:rsid w:val="002113AA"/>
    <w:rsid w:val="002125EB"/>
    <w:rsid w:val="002207CE"/>
    <w:rsid w:val="00221B6D"/>
    <w:rsid w:val="00224295"/>
    <w:rsid w:val="00227F0B"/>
    <w:rsid w:val="00230A79"/>
    <w:rsid w:val="0023107F"/>
    <w:rsid w:val="002311A8"/>
    <w:rsid w:val="002338BF"/>
    <w:rsid w:val="00234075"/>
    <w:rsid w:val="00235882"/>
    <w:rsid w:val="002367C4"/>
    <w:rsid w:val="0024004D"/>
    <w:rsid w:val="00240370"/>
    <w:rsid w:val="002412D9"/>
    <w:rsid w:val="0024200D"/>
    <w:rsid w:val="00242693"/>
    <w:rsid w:val="0024411D"/>
    <w:rsid w:val="002445FB"/>
    <w:rsid w:val="002452CD"/>
    <w:rsid w:val="00247A78"/>
    <w:rsid w:val="00247E38"/>
    <w:rsid w:val="00251DEF"/>
    <w:rsid w:val="0025203A"/>
    <w:rsid w:val="00252693"/>
    <w:rsid w:val="00257158"/>
    <w:rsid w:val="00257452"/>
    <w:rsid w:val="0026004D"/>
    <w:rsid w:val="00261F65"/>
    <w:rsid w:val="0026224B"/>
    <w:rsid w:val="00263C92"/>
    <w:rsid w:val="0026632A"/>
    <w:rsid w:val="00266681"/>
    <w:rsid w:val="00272FEE"/>
    <w:rsid w:val="00273A46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0DF3"/>
    <w:rsid w:val="002A1F3F"/>
    <w:rsid w:val="002A323F"/>
    <w:rsid w:val="002A4258"/>
    <w:rsid w:val="002A5633"/>
    <w:rsid w:val="002A6FF3"/>
    <w:rsid w:val="002A6FF4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1423"/>
    <w:rsid w:val="00302854"/>
    <w:rsid w:val="00303A7D"/>
    <w:rsid w:val="00303B7E"/>
    <w:rsid w:val="00304DF6"/>
    <w:rsid w:val="00305409"/>
    <w:rsid w:val="00307E4E"/>
    <w:rsid w:val="00310620"/>
    <w:rsid w:val="0031080D"/>
    <w:rsid w:val="00310DEB"/>
    <w:rsid w:val="0031180B"/>
    <w:rsid w:val="00314473"/>
    <w:rsid w:val="003165A1"/>
    <w:rsid w:val="0031681B"/>
    <w:rsid w:val="00323DCC"/>
    <w:rsid w:val="003270AD"/>
    <w:rsid w:val="003335A0"/>
    <w:rsid w:val="0033440B"/>
    <w:rsid w:val="00334F0F"/>
    <w:rsid w:val="00335C64"/>
    <w:rsid w:val="00336AD3"/>
    <w:rsid w:val="00337F92"/>
    <w:rsid w:val="003442A7"/>
    <w:rsid w:val="00346745"/>
    <w:rsid w:val="00346DC3"/>
    <w:rsid w:val="003504FE"/>
    <w:rsid w:val="0035148C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01EF"/>
    <w:rsid w:val="003B45D2"/>
    <w:rsid w:val="003B5AFD"/>
    <w:rsid w:val="003C1380"/>
    <w:rsid w:val="003C47D1"/>
    <w:rsid w:val="003C79B9"/>
    <w:rsid w:val="003D2990"/>
    <w:rsid w:val="003D66F2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2F79"/>
    <w:rsid w:val="00483F33"/>
    <w:rsid w:val="00484FF1"/>
    <w:rsid w:val="004870B5"/>
    <w:rsid w:val="004879FA"/>
    <w:rsid w:val="00490D19"/>
    <w:rsid w:val="00493BDB"/>
    <w:rsid w:val="00495BA6"/>
    <w:rsid w:val="004974F9"/>
    <w:rsid w:val="00497849"/>
    <w:rsid w:val="004A22F2"/>
    <w:rsid w:val="004A32CA"/>
    <w:rsid w:val="004A3B00"/>
    <w:rsid w:val="004A3C92"/>
    <w:rsid w:val="004A49B5"/>
    <w:rsid w:val="004B0266"/>
    <w:rsid w:val="004B02E2"/>
    <w:rsid w:val="004B38BB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2DF2"/>
    <w:rsid w:val="004E31D5"/>
    <w:rsid w:val="004E4A0D"/>
    <w:rsid w:val="004F2381"/>
    <w:rsid w:val="004F4A51"/>
    <w:rsid w:val="005005A6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55E5"/>
    <w:rsid w:val="00570E86"/>
    <w:rsid w:val="005760CE"/>
    <w:rsid w:val="005763FC"/>
    <w:rsid w:val="00580D30"/>
    <w:rsid w:val="00582420"/>
    <w:rsid w:val="005831DE"/>
    <w:rsid w:val="005840C5"/>
    <w:rsid w:val="00584817"/>
    <w:rsid w:val="005848B4"/>
    <w:rsid w:val="00585EF0"/>
    <w:rsid w:val="00586EB7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128B"/>
    <w:rsid w:val="005E2C44"/>
    <w:rsid w:val="005E57DA"/>
    <w:rsid w:val="005F14D0"/>
    <w:rsid w:val="005F32DD"/>
    <w:rsid w:val="005F7E45"/>
    <w:rsid w:val="00602125"/>
    <w:rsid w:val="00603B35"/>
    <w:rsid w:val="00604A41"/>
    <w:rsid w:val="00612B4F"/>
    <w:rsid w:val="00614B1C"/>
    <w:rsid w:val="006164C1"/>
    <w:rsid w:val="00617B57"/>
    <w:rsid w:val="00620254"/>
    <w:rsid w:val="00621188"/>
    <w:rsid w:val="00622AD1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4027"/>
    <w:rsid w:val="006505F0"/>
    <w:rsid w:val="00650E91"/>
    <w:rsid w:val="00651A41"/>
    <w:rsid w:val="00654483"/>
    <w:rsid w:val="0065456B"/>
    <w:rsid w:val="00655216"/>
    <w:rsid w:val="006664FE"/>
    <w:rsid w:val="0067431E"/>
    <w:rsid w:val="00674EE6"/>
    <w:rsid w:val="00675E52"/>
    <w:rsid w:val="006804F8"/>
    <w:rsid w:val="0068194D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0972"/>
    <w:rsid w:val="006C163C"/>
    <w:rsid w:val="006C4168"/>
    <w:rsid w:val="006C527D"/>
    <w:rsid w:val="006C77A9"/>
    <w:rsid w:val="006D15A3"/>
    <w:rsid w:val="006D22C0"/>
    <w:rsid w:val="006D24D4"/>
    <w:rsid w:val="006D31C9"/>
    <w:rsid w:val="006E1E20"/>
    <w:rsid w:val="006E204F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16C42"/>
    <w:rsid w:val="007243AE"/>
    <w:rsid w:val="00724D36"/>
    <w:rsid w:val="00724E4D"/>
    <w:rsid w:val="00730353"/>
    <w:rsid w:val="00734947"/>
    <w:rsid w:val="007363A7"/>
    <w:rsid w:val="00741AD6"/>
    <w:rsid w:val="0074226F"/>
    <w:rsid w:val="00743BED"/>
    <w:rsid w:val="00744D20"/>
    <w:rsid w:val="00752199"/>
    <w:rsid w:val="007529B7"/>
    <w:rsid w:val="00753C32"/>
    <w:rsid w:val="00755175"/>
    <w:rsid w:val="00755576"/>
    <w:rsid w:val="00756EB5"/>
    <w:rsid w:val="00757C36"/>
    <w:rsid w:val="00757E87"/>
    <w:rsid w:val="00765FAB"/>
    <w:rsid w:val="00767148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0844"/>
    <w:rsid w:val="007818A4"/>
    <w:rsid w:val="0078286B"/>
    <w:rsid w:val="00785816"/>
    <w:rsid w:val="00792342"/>
    <w:rsid w:val="007933FD"/>
    <w:rsid w:val="0079607D"/>
    <w:rsid w:val="007A63D3"/>
    <w:rsid w:val="007B3D8B"/>
    <w:rsid w:val="007B4A67"/>
    <w:rsid w:val="007B512A"/>
    <w:rsid w:val="007C040D"/>
    <w:rsid w:val="007C2097"/>
    <w:rsid w:val="007D004D"/>
    <w:rsid w:val="007D0B60"/>
    <w:rsid w:val="007D1055"/>
    <w:rsid w:val="007D24FF"/>
    <w:rsid w:val="007D32C3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22BF"/>
    <w:rsid w:val="007F5A0E"/>
    <w:rsid w:val="007F7386"/>
    <w:rsid w:val="008005B9"/>
    <w:rsid w:val="0080419A"/>
    <w:rsid w:val="00804A21"/>
    <w:rsid w:val="0080533D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4E11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6CD"/>
    <w:rsid w:val="00867FB7"/>
    <w:rsid w:val="008701E3"/>
    <w:rsid w:val="00870AB7"/>
    <w:rsid w:val="00870EE7"/>
    <w:rsid w:val="0087489F"/>
    <w:rsid w:val="00877C30"/>
    <w:rsid w:val="00881DF4"/>
    <w:rsid w:val="00883F1B"/>
    <w:rsid w:val="0088512F"/>
    <w:rsid w:val="008869C4"/>
    <w:rsid w:val="00886AAD"/>
    <w:rsid w:val="008871D4"/>
    <w:rsid w:val="008906EF"/>
    <w:rsid w:val="008911A8"/>
    <w:rsid w:val="00891696"/>
    <w:rsid w:val="008A1B0A"/>
    <w:rsid w:val="008A24BA"/>
    <w:rsid w:val="008A2DC5"/>
    <w:rsid w:val="008A2FD3"/>
    <w:rsid w:val="008A44C6"/>
    <w:rsid w:val="008A54E2"/>
    <w:rsid w:val="008A6992"/>
    <w:rsid w:val="008A7757"/>
    <w:rsid w:val="008B222E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E7E46"/>
    <w:rsid w:val="008F138D"/>
    <w:rsid w:val="008F28E3"/>
    <w:rsid w:val="008F5595"/>
    <w:rsid w:val="008F686C"/>
    <w:rsid w:val="008F722F"/>
    <w:rsid w:val="008F7B36"/>
    <w:rsid w:val="00900B17"/>
    <w:rsid w:val="0090163E"/>
    <w:rsid w:val="00904ED8"/>
    <w:rsid w:val="00907505"/>
    <w:rsid w:val="00910A38"/>
    <w:rsid w:val="00911411"/>
    <w:rsid w:val="00914204"/>
    <w:rsid w:val="00916925"/>
    <w:rsid w:val="00917A10"/>
    <w:rsid w:val="009209A0"/>
    <w:rsid w:val="009215CF"/>
    <w:rsid w:val="00921776"/>
    <w:rsid w:val="0092350A"/>
    <w:rsid w:val="00925222"/>
    <w:rsid w:val="009258D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0E9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1E15"/>
    <w:rsid w:val="0099611C"/>
    <w:rsid w:val="00997408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1DE"/>
    <w:rsid w:val="009E15AE"/>
    <w:rsid w:val="009E1FDC"/>
    <w:rsid w:val="009E3297"/>
    <w:rsid w:val="009E5545"/>
    <w:rsid w:val="009E6AFC"/>
    <w:rsid w:val="009E777D"/>
    <w:rsid w:val="009F1B7E"/>
    <w:rsid w:val="009F2790"/>
    <w:rsid w:val="009F3642"/>
    <w:rsid w:val="009F6B87"/>
    <w:rsid w:val="009F734F"/>
    <w:rsid w:val="009F7C68"/>
    <w:rsid w:val="00A006B2"/>
    <w:rsid w:val="00A01150"/>
    <w:rsid w:val="00A02482"/>
    <w:rsid w:val="00A02941"/>
    <w:rsid w:val="00A06514"/>
    <w:rsid w:val="00A06C4E"/>
    <w:rsid w:val="00A06D25"/>
    <w:rsid w:val="00A1026A"/>
    <w:rsid w:val="00A13E13"/>
    <w:rsid w:val="00A14189"/>
    <w:rsid w:val="00A15357"/>
    <w:rsid w:val="00A15E6D"/>
    <w:rsid w:val="00A17BFC"/>
    <w:rsid w:val="00A246B6"/>
    <w:rsid w:val="00A24CCC"/>
    <w:rsid w:val="00A25D27"/>
    <w:rsid w:val="00A3190B"/>
    <w:rsid w:val="00A3278C"/>
    <w:rsid w:val="00A32879"/>
    <w:rsid w:val="00A34E14"/>
    <w:rsid w:val="00A354E7"/>
    <w:rsid w:val="00A40ACB"/>
    <w:rsid w:val="00A45D9A"/>
    <w:rsid w:val="00A47E40"/>
    <w:rsid w:val="00A47E70"/>
    <w:rsid w:val="00A5549D"/>
    <w:rsid w:val="00A56607"/>
    <w:rsid w:val="00A56680"/>
    <w:rsid w:val="00A56EBE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640"/>
    <w:rsid w:val="00AA7B2D"/>
    <w:rsid w:val="00AB7901"/>
    <w:rsid w:val="00AC347D"/>
    <w:rsid w:val="00AC3A0C"/>
    <w:rsid w:val="00AC410B"/>
    <w:rsid w:val="00AD1CD8"/>
    <w:rsid w:val="00AD4C94"/>
    <w:rsid w:val="00AD5BED"/>
    <w:rsid w:val="00AD771E"/>
    <w:rsid w:val="00AE1B39"/>
    <w:rsid w:val="00AE4E75"/>
    <w:rsid w:val="00AE6192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1A86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554C"/>
    <w:rsid w:val="00B67B97"/>
    <w:rsid w:val="00B7054F"/>
    <w:rsid w:val="00B76672"/>
    <w:rsid w:val="00B77D49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3E5"/>
    <w:rsid w:val="00B957AB"/>
    <w:rsid w:val="00B968C8"/>
    <w:rsid w:val="00B96D29"/>
    <w:rsid w:val="00B971CE"/>
    <w:rsid w:val="00BA0180"/>
    <w:rsid w:val="00BA2320"/>
    <w:rsid w:val="00BA2E23"/>
    <w:rsid w:val="00BA34E4"/>
    <w:rsid w:val="00BA3EC5"/>
    <w:rsid w:val="00BA4288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1B67"/>
    <w:rsid w:val="00C1214A"/>
    <w:rsid w:val="00C16909"/>
    <w:rsid w:val="00C25193"/>
    <w:rsid w:val="00C36C6D"/>
    <w:rsid w:val="00C42A1D"/>
    <w:rsid w:val="00C46AD4"/>
    <w:rsid w:val="00C47BCC"/>
    <w:rsid w:val="00C54B55"/>
    <w:rsid w:val="00C607E1"/>
    <w:rsid w:val="00C62FB3"/>
    <w:rsid w:val="00C638C2"/>
    <w:rsid w:val="00C67C70"/>
    <w:rsid w:val="00C7295A"/>
    <w:rsid w:val="00C75557"/>
    <w:rsid w:val="00C803B9"/>
    <w:rsid w:val="00C82805"/>
    <w:rsid w:val="00C8544D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C43"/>
    <w:rsid w:val="00CE5142"/>
    <w:rsid w:val="00CE76B3"/>
    <w:rsid w:val="00CF0AD6"/>
    <w:rsid w:val="00CF0D64"/>
    <w:rsid w:val="00CF27AF"/>
    <w:rsid w:val="00CF2EB0"/>
    <w:rsid w:val="00CF4C58"/>
    <w:rsid w:val="00CF707A"/>
    <w:rsid w:val="00D028D2"/>
    <w:rsid w:val="00D03675"/>
    <w:rsid w:val="00D03F9A"/>
    <w:rsid w:val="00D073E9"/>
    <w:rsid w:val="00D115A0"/>
    <w:rsid w:val="00D14011"/>
    <w:rsid w:val="00D174F5"/>
    <w:rsid w:val="00D20B1A"/>
    <w:rsid w:val="00D22028"/>
    <w:rsid w:val="00D2376A"/>
    <w:rsid w:val="00D238AC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15FF"/>
    <w:rsid w:val="00D627C4"/>
    <w:rsid w:val="00D63FDF"/>
    <w:rsid w:val="00D7270A"/>
    <w:rsid w:val="00D74CAC"/>
    <w:rsid w:val="00D76078"/>
    <w:rsid w:val="00D81774"/>
    <w:rsid w:val="00D9377B"/>
    <w:rsid w:val="00DA0A41"/>
    <w:rsid w:val="00DA327F"/>
    <w:rsid w:val="00DA759D"/>
    <w:rsid w:val="00DA7B6A"/>
    <w:rsid w:val="00DB1939"/>
    <w:rsid w:val="00DB1EA4"/>
    <w:rsid w:val="00DB5DB1"/>
    <w:rsid w:val="00DB693F"/>
    <w:rsid w:val="00DC1838"/>
    <w:rsid w:val="00DC535C"/>
    <w:rsid w:val="00DC746D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8F0"/>
    <w:rsid w:val="00DE6ABD"/>
    <w:rsid w:val="00DE6E67"/>
    <w:rsid w:val="00DE773D"/>
    <w:rsid w:val="00DF2868"/>
    <w:rsid w:val="00E00D7C"/>
    <w:rsid w:val="00E02127"/>
    <w:rsid w:val="00E0229B"/>
    <w:rsid w:val="00E04B5D"/>
    <w:rsid w:val="00E11C0D"/>
    <w:rsid w:val="00E1453F"/>
    <w:rsid w:val="00E149CA"/>
    <w:rsid w:val="00E16128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515"/>
    <w:rsid w:val="00E36DC6"/>
    <w:rsid w:val="00E42F79"/>
    <w:rsid w:val="00E43CBA"/>
    <w:rsid w:val="00E45349"/>
    <w:rsid w:val="00E45DDC"/>
    <w:rsid w:val="00E461EE"/>
    <w:rsid w:val="00E50226"/>
    <w:rsid w:val="00E5174B"/>
    <w:rsid w:val="00E51BD4"/>
    <w:rsid w:val="00E52EB2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7787F"/>
    <w:rsid w:val="00E82797"/>
    <w:rsid w:val="00E833F8"/>
    <w:rsid w:val="00E83DBF"/>
    <w:rsid w:val="00E844BD"/>
    <w:rsid w:val="00E85D01"/>
    <w:rsid w:val="00E87B73"/>
    <w:rsid w:val="00E87C94"/>
    <w:rsid w:val="00E9224F"/>
    <w:rsid w:val="00EA003A"/>
    <w:rsid w:val="00EA0317"/>
    <w:rsid w:val="00EA2D1E"/>
    <w:rsid w:val="00EA3B36"/>
    <w:rsid w:val="00EA6238"/>
    <w:rsid w:val="00EA7833"/>
    <w:rsid w:val="00EB3043"/>
    <w:rsid w:val="00EB5410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2B16"/>
    <w:rsid w:val="00EE64C0"/>
    <w:rsid w:val="00EE6D45"/>
    <w:rsid w:val="00EE7D7C"/>
    <w:rsid w:val="00F10B0D"/>
    <w:rsid w:val="00F11DFD"/>
    <w:rsid w:val="00F13436"/>
    <w:rsid w:val="00F1610D"/>
    <w:rsid w:val="00F1693E"/>
    <w:rsid w:val="00F172BA"/>
    <w:rsid w:val="00F177A0"/>
    <w:rsid w:val="00F21778"/>
    <w:rsid w:val="00F23C22"/>
    <w:rsid w:val="00F25D98"/>
    <w:rsid w:val="00F300FB"/>
    <w:rsid w:val="00F317F6"/>
    <w:rsid w:val="00F326B7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2C8F"/>
    <w:rsid w:val="00F55D7F"/>
    <w:rsid w:val="00F600E0"/>
    <w:rsid w:val="00F60B2A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4126"/>
    <w:rsid w:val="00FA523A"/>
    <w:rsid w:val="00FA6783"/>
    <w:rsid w:val="00FB327A"/>
    <w:rsid w:val="00FB43F9"/>
    <w:rsid w:val="00FB6386"/>
    <w:rsid w:val="00FB74A8"/>
    <w:rsid w:val="00FB7D63"/>
    <w:rsid w:val="00FC3CCF"/>
    <w:rsid w:val="00FC5046"/>
    <w:rsid w:val="00FD0B6F"/>
    <w:rsid w:val="00FD0F55"/>
    <w:rsid w:val="00FD6877"/>
    <w:rsid w:val="00FD7AD7"/>
    <w:rsid w:val="00FE03C0"/>
    <w:rsid w:val="00FE1265"/>
    <w:rsid w:val="00FE201B"/>
    <w:rsid w:val="00FE38EE"/>
    <w:rsid w:val="00FE4C02"/>
    <w:rsid w:val="00FE6F84"/>
    <w:rsid w:val="00FE710E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29D2E"/>
  <w15:chartTrackingRefBased/>
  <w15:docId w15:val="{E6F113FA-F243-4434-A594-F3D7C268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512F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47BCC"/>
    <w:pPr>
      <w:spacing w:after="0"/>
    </w:pPr>
    <w:rPr>
      <w:rFonts w:ascii="Arial" w:eastAsia="Arial Unicode MS" w:hAnsi="Arial" w:cs="Times New Roman"/>
      <w:lang w:val="en-US" w:eastAsia="zh-CN"/>
    </w:rPr>
  </w:style>
  <w:style w:type="character" w:customStyle="1" w:styleId="PlainTextChar">
    <w:name w:val="Plain Text Char"/>
    <w:link w:val="PlainText"/>
    <w:uiPriority w:val="99"/>
    <w:rsid w:val="00C47BCC"/>
    <w:rPr>
      <w:rFonts w:ascii="Arial" w:eastAsia="Arial Unicode MS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5FA8C-F7E5-46C4-ADEC-AB3622F1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1601-01-01T00:00:00Z</cp:lastPrinted>
  <dcterms:created xsi:type="dcterms:W3CDTF">2022-05-10T19:34:00Z</dcterms:created>
  <dcterms:modified xsi:type="dcterms:W3CDTF">2022-05-10T19:34:00Z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