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AAC" w:rsidRDefault="000D1AAC" w:rsidP="000D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R5s220678</w:t>
      </w:r>
      <w:r>
        <w:rPr>
          <w:b/>
          <w:i/>
          <w:noProof/>
          <w:sz w:val="28"/>
        </w:rPr>
        <w:fldChar w:fldCharType="end"/>
      </w:r>
    </w:p>
    <w:p w:rsidR="000D1AAC" w:rsidRDefault="000D1AAC" w:rsidP="000D1A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AAC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1AAC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AAC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142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D1AAC" w:rsidRPr="00410371" w:rsidRDefault="000D1AAC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1AAC" w:rsidRDefault="000D1AAC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1AAC" w:rsidRPr="00410371" w:rsidRDefault="000D1AAC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1AAC" w:rsidRDefault="000D1AAC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1AAC" w:rsidRPr="00410371" w:rsidRDefault="000D1AAC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D1AAC" w:rsidRDefault="000D1AAC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1AAC" w:rsidRPr="00410371" w:rsidRDefault="000D1AAC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0D1AAC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0D1AAC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1AAC" w:rsidRPr="00F25D98" w:rsidRDefault="000D1AAC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AAC" w:rsidTr="006813CD">
        <w:tc>
          <w:tcPr>
            <w:tcW w:w="9641" w:type="dxa"/>
            <w:gridSpan w:val="9"/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D1AAC" w:rsidRDefault="000D1AAC" w:rsidP="000D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AAC" w:rsidTr="006813CD">
        <w:tc>
          <w:tcPr>
            <w:tcW w:w="2835" w:type="dxa"/>
          </w:tcPr>
          <w:p w:rsidR="000D1AAC" w:rsidRDefault="000D1AAC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1AAC" w:rsidRDefault="000D1AAC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AAC" w:rsidRDefault="000D1AAC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1AAC" w:rsidRDefault="000D1AAC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AAC" w:rsidRDefault="000D1AAC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D1AAC" w:rsidRDefault="000D1AAC" w:rsidP="000D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AAC" w:rsidTr="006813CD">
        <w:tc>
          <w:tcPr>
            <w:tcW w:w="9640" w:type="dxa"/>
            <w:gridSpan w:val="11"/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cads_NR_TDD_UL_DL_ConfigCommon_REQ</w:t>
            </w:r>
            <w:proofErr w:type="spellEnd"/>
            <w:r>
              <w:fldChar w:fldCharType="end"/>
            </w: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D1AAC" w:rsidRDefault="000D1AAC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2022-05-10</w:t>
            </w:r>
            <w:r>
              <w:rPr>
                <w:noProof/>
              </w:rPr>
              <w:fldChar w:fldCharType="end"/>
            </w: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1AAC" w:rsidRDefault="000D1AAC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AAC" w:rsidRDefault="000D1AAC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1AAC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1AAC" w:rsidRDefault="000D1AAC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D1AAC" w:rsidRDefault="000D1AAC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1AAC" w:rsidRPr="007C2097" w:rsidRDefault="000D1AAC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1AAC" w:rsidTr="006813CD">
        <w:tc>
          <w:tcPr>
            <w:tcW w:w="1843" w:type="dxa"/>
          </w:tcPr>
          <w:p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noProof/>
                <w:sz w:val="18"/>
                <w:szCs w:val="18"/>
              </w:rPr>
              <w:t xml:space="preserve">In the current ttcn implementation 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f_TC_7_1_1_3_1_NR5GC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f_NR_SS_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CommonCellConfig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gram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(nr_Cell1,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cs_TimingInfo_NR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v_TimingInfo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v_TDD_UL_DL_ConfigCommon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))is called during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Stes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20-21.</w:t>
            </w:r>
          </w:p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Within template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the IE Dedicated within TDD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Config is not initialized.</w:t>
            </w:r>
          </w:p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This causes a runtime 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error :</w:t>
            </w:r>
            <w:proofErr w:type="gramEnd"/>
          </w:p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Runtime exception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UninitializedValueException</w:t>
            </w:r>
            <w:proofErr w:type="spellEnd"/>
          </w:p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>This needs to be addressed.</w:t>
            </w:r>
          </w:p>
          <w:p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Initialized IE Dedicated to omit.</w:t>
            </w:r>
          </w:p>
          <w:p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 w:rsidRPr="000D1AAC">
              <w:rPr>
                <w:noProof/>
                <w:sz w:val="18"/>
                <w:szCs w:val="18"/>
              </w:rPr>
              <w:t>Please see below.</w:t>
            </w: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noProof/>
                <w:sz w:val="18"/>
                <w:szCs w:val="18"/>
              </w:rPr>
              <w:t xml:space="preserve">A conformant UE 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may fail the test case </w:t>
            </w:r>
          </w:p>
        </w:tc>
      </w:tr>
      <w:tr w:rsidR="000D1AAC" w:rsidTr="006813CD">
        <w:tc>
          <w:tcPr>
            <w:tcW w:w="2694" w:type="dxa"/>
            <w:gridSpan w:val="2"/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7.1.1.3.1.NR5GC. 7.1.1.3.1.ENDC</w:t>
            </w: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1AAC" w:rsidRDefault="000D1AAC" w:rsidP="000D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1AAC" w:rsidRDefault="000D1AAC" w:rsidP="000D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1AAC" w:rsidRDefault="000D1AAC" w:rsidP="000D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1AAC" w:rsidRDefault="000D1AAC" w:rsidP="000D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AAC" w:rsidRDefault="000D1AAC" w:rsidP="000D1AAC">
            <w:pPr>
              <w:pStyle w:val="CRCoverPage"/>
              <w:spacing w:after="0"/>
              <w:rPr>
                <w:noProof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1AAC" w:rsidRPr="008863B9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AAC" w:rsidRPr="008863B9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1AAC" w:rsidRPr="008863B9" w:rsidRDefault="000D1AAC" w:rsidP="000D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AAC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AAC" w:rsidRDefault="000D1AAC" w:rsidP="000D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5392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E44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E44B9" w:rsidRPr="00B4324E">
        <w:rPr>
          <w:rFonts w:ascii="Arial" w:hAnsi="Arial" w:cs="Arial"/>
          <w:iCs/>
        </w:rPr>
        <w:t>Table of Contents</w:t>
      </w:r>
      <w:r w:rsidR="00EE44B9">
        <w:tab/>
      </w:r>
      <w:r w:rsidR="00EE44B9">
        <w:fldChar w:fldCharType="begin"/>
      </w:r>
      <w:r w:rsidR="00EE44B9">
        <w:instrText xml:space="preserve"> PAGEREF _Toc99539249 \h </w:instrText>
      </w:r>
      <w:r w:rsidR="00EE44B9">
        <w:fldChar w:fldCharType="separate"/>
      </w:r>
      <w:r w:rsidR="00EE44B9">
        <w:t>2</w:t>
      </w:r>
      <w:r w:rsidR="00EE44B9">
        <w:fldChar w:fldCharType="end"/>
      </w:r>
    </w:p>
    <w:p w:rsidR="00EE44B9" w:rsidRDefault="00EE44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4324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432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_Toc99539250 \h </w:instrText>
      </w:r>
      <w:r>
        <w:fldChar w:fldCharType="separate"/>
      </w:r>
      <w:r>
        <w:t>2</w:t>
      </w:r>
      <w:r>
        <w:fldChar w:fldCharType="end"/>
      </w:r>
    </w:p>
    <w:p w:rsidR="00EE44B9" w:rsidRDefault="00EE44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324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324E">
        <w:rPr>
          <w:rFonts w:cs="Arial"/>
          <w:b/>
          <w:color w:val="000000"/>
          <w:lang w:eastAsia="en-GB"/>
        </w:rPr>
        <w:t xml:space="preserve">Correction to </w:t>
      </w:r>
      <w:r w:rsidR="008B3AAE" w:rsidRPr="008B3AAE">
        <w:rPr>
          <w:rFonts w:cs="Arial"/>
          <w:b/>
          <w:color w:val="000000"/>
          <w:lang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_Toc99539251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539250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539251"/>
      <w:r w:rsidRPr="00B52828">
        <w:rPr>
          <w:rFonts w:cs="Arial"/>
          <w:b/>
          <w:color w:val="000000"/>
          <w:lang w:eastAsia="en-GB"/>
        </w:rPr>
        <w:t xml:space="preserve">Correction to </w:t>
      </w:r>
      <w:bookmarkEnd w:id="5"/>
      <w:proofErr w:type="spellStart"/>
      <w:r w:rsidR="009B505A" w:rsidRPr="009B505A">
        <w:rPr>
          <w:rFonts w:cs="Arial"/>
          <w:b/>
          <w:color w:val="000000"/>
          <w:lang w:eastAsia="en-GB"/>
        </w:rPr>
        <w:t>cads_NR_TDD_UL_DL_ConfigCommon_REQ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0D1AAC" w:rsidRDefault="009B505A" w:rsidP="00426FC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cads_NR_TDD_UL_DL_ConfigCommon_REQ</w:t>
            </w:r>
          </w:p>
        </w:tc>
      </w:tr>
      <w:tr w:rsidR="00FA485A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96" w:rsidRPr="000D1AAC" w:rsidRDefault="00C97196" w:rsidP="00B955E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noProof/>
                <w:sz w:val="18"/>
                <w:szCs w:val="18"/>
              </w:rPr>
              <w:t xml:space="preserve">In the current ttcn implementation 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f_TC_7_1_1_3_1_NR5GC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f_NR_SS_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CommonCellConfig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gram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(nr_Cell1,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cs_TimingInfo_NR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v_TimingInfo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v_TDD_UL_DL_ConfigCommon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))is called during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Stes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20-21.</w:t>
            </w:r>
          </w:p>
          <w:p w:rsidR="001B6F56" w:rsidRPr="000D1AAC" w:rsidRDefault="001B6F56" w:rsidP="00B955E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C97196" w:rsidRPr="000D1AAC" w:rsidRDefault="00C97196" w:rsidP="00B955E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Within template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the IE Dedicated within TDD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Config is not initialized.</w:t>
            </w:r>
          </w:p>
          <w:p w:rsidR="00C10B21" w:rsidRPr="000D1AAC" w:rsidRDefault="00C97196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This causes a runtime 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error :</w:t>
            </w:r>
            <w:proofErr w:type="gramEnd"/>
          </w:p>
          <w:p w:rsidR="0097302B" w:rsidRPr="000D1AAC" w:rsidRDefault="00C10B21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Runtime exception </w:t>
            </w:r>
            <w:proofErr w:type="spellStart"/>
            <w:r w:rsidRPr="000D1AA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UninitializedValueException</w:t>
            </w:r>
            <w:proofErr w:type="spellEnd"/>
          </w:p>
          <w:p w:rsidR="00C97196" w:rsidRPr="000D1AAC" w:rsidRDefault="00C97196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97196" w:rsidRPr="000D1AAC" w:rsidRDefault="00C97196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This needs to be addressed.</w:t>
            </w:r>
          </w:p>
          <w:p w:rsidR="00EF3CC6" w:rsidRPr="000D1AAC" w:rsidRDefault="00EF3CC6" w:rsidP="00B955E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EF3CC6" w:rsidRPr="000D1AAC" w:rsidRDefault="00EF3CC6" w:rsidP="00B955E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CA" w:rsidRPr="000D1AAC" w:rsidRDefault="008B3AAE" w:rsidP="009B505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Initialized</w:t>
            </w:r>
            <w:r w:rsidR="00C97196" w:rsidRPr="000D1AAC">
              <w:rPr>
                <w:noProof/>
                <w:sz w:val="18"/>
                <w:szCs w:val="18"/>
              </w:rPr>
              <w:t xml:space="preserve"> IE Dedicated to </w:t>
            </w:r>
            <w:r w:rsidRPr="000D1AAC">
              <w:rPr>
                <w:noProof/>
                <w:sz w:val="18"/>
                <w:szCs w:val="18"/>
              </w:rPr>
              <w:t>omit.</w:t>
            </w:r>
          </w:p>
          <w:p w:rsidR="00C97196" w:rsidRPr="000D1AAC" w:rsidRDefault="00C97196" w:rsidP="009B505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Please see below.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0D1AAC" w:rsidRDefault="002E54F3" w:rsidP="00FA485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D1AAC">
              <w:rPr>
                <w:rFonts w:ascii="Arial" w:hAnsi="Arial"/>
                <w:noProof/>
                <w:sz w:val="18"/>
                <w:szCs w:val="18"/>
              </w:rPr>
              <w:t>\ NR_TC_Common\7_1_1\ MAC_TC_Common_NR.ttcn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cads_NR_TDD_UL_DL_ConfigCommon_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 //@sic R5s211670 sic@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20AA7" w:rsidRPr="00722896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cads_NR_TDD_UL_DL_ConfigCommon_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 //@sic R5s211670 sic@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Dedicated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 RS CR WA#WI=960432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127D4" w:rsidRPr="006D35E4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377" w:rsidRDefault="00BC1377">
      <w:r>
        <w:separator/>
      </w:r>
    </w:p>
  </w:endnote>
  <w:endnote w:type="continuationSeparator" w:id="0">
    <w:p w:rsidR="00BC1377" w:rsidRDefault="00BC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377" w:rsidRDefault="00BC1377">
      <w:r>
        <w:separator/>
      </w:r>
    </w:p>
  </w:footnote>
  <w:footnote w:type="continuationSeparator" w:id="0">
    <w:p w:rsidR="00BC1377" w:rsidRDefault="00BC1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1AAC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54F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1377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544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58DE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EE149-D6B5-4B3D-AAB5-1A62F2A0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2022-05-10T19:22:00Z</dcterms:created>
  <dcterms:modified xsi:type="dcterms:W3CDTF">2022-05-10T19:22:00Z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