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B76995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21643">
        <w:fldChar w:fldCharType="begin"/>
      </w:r>
      <w:r w:rsidR="00C21643">
        <w:instrText xml:space="preserve"> DOCPROPERTY  Tdoc#  \* MERGEFORMAT </w:instrText>
      </w:r>
      <w:r w:rsidR="00C21643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C21643">
        <w:rPr>
          <w:b/>
          <w:i/>
          <w:noProof/>
          <w:sz w:val="28"/>
        </w:rPr>
        <w:t>657</w:t>
      </w:r>
      <w:r w:rsidR="00C21643">
        <w:rPr>
          <w:b/>
          <w:i/>
          <w:noProof/>
          <w:sz w:val="28"/>
        </w:rPr>
        <w:fldChar w:fldCharType="end"/>
      </w:r>
    </w:p>
    <w:p w14:paraId="210A5493" w14:textId="77777777" w:rsidR="00745C21" w:rsidRDefault="003E4B5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 w:rsidR="00C21643">
        <w:fldChar w:fldCharType="begin"/>
      </w:r>
      <w:r w:rsidR="00C21643">
        <w:instrText xml:space="preserve"> DOCPROPERTY  StartDate  \* MERGEFORMAT </w:instrText>
      </w:r>
      <w:r w:rsidR="00C21643"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 w:rsidR="00C21643"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 w:rsidR="00C21643">
        <w:fldChar w:fldCharType="begin"/>
      </w:r>
      <w:r w:rsidR="00C21643">
        <w:instrText xml:space="preserve"> DOCPROPERTY  EndDate  \* MERGEFORMAT </w:instrText>
      </w:r>
      <w:r w:rsidR="00C21643"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 w:rsidR="00C2164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216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A1FA5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</w:t>
            </w:r>
            <w:r w:rsidR="0017299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AB11B8" w:rsidR="001E41F3" w:rsidRPr="00745C21" w:rsidRDefault="00C2164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CD511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216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88B68" w:rsidR="001E41F3" w:rsidRDefault="0017299E" w:rsidP="00B7489A">
            <w:pPr>
              <w:pStyle w:val="CRCoverPage"/>
              <w:spacing w:after="0"/>
              <w:rPr>
                <w:noProof/>
              </w:rPr>
            </w:pPr>
            <w:r w:rsidRPr="0017299E">
              <w:t>Correction for NR5GC UAC test case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A22D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17299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216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E3370" w14:textId="77777777" w:rsidR="0017299E" w:rsidRDefault="0017299E" w:rsidP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at step 21b6 UE is not being triggered to switch off</w:t>
            </w:r>
          </w:p>
          <w:p w14:paraId="708AA7DE" w14:textId="57B1BB1E" w:rsidR="001E41F3" w:rsidRDefault="001E41F3" w:rsidP="00172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E5059A" w:rsidR="00CF1EF1" w:rsidRDefault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UT switch off command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0A051" w:rsidR="001E41F3" w:rsidRDefault="00172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2A2A9" w:rsidR="001E41F3" w:rsidRDefault="0017299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11.3.2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A747E4F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335DE68" w14:textId="77777777" w:rsidR="0017299E" w:rsidRDefault="0017299E" w:rsidP="0017299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7299E" w14:paraId="53CBD850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4C2" w14:textId="77777777" w:rsidR="0017299E" w:rsidRDefault="0017299E" w:rsidP="00BB01A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388" w14:textId="77777777" w:rsidR="0017299E" w:rsidRPr="00B65B1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fl_TC_11_3_2_TestBody</w:t>
            </w:r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17299E" w14:paraId="7E7BEF40" w14:textId="77777777" w:rsidTr="00BB01A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215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47C" w14:textId="4FE6B316" w:rsidR="0017299E" w:rsidRPr="008D31B6" w:rsidRDefault="0017299E" w:rsidP="00BB01A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Currently at step 21b6 UE is not being triggered to switch off</w:t>
            </w:r>
          </w:p>
        </w:tc>
      </w:tr>
      <w:tr w:rsidR="0017299E" w14:paraId="55D98CFC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7204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8C0" w14:textId="1B29FBB1" w:rsidR="0017299E" w:rsidRPr="0066224B" w:rsidRDefault="0017299E" w:rsidP="00BB01A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Add UT switch off command</w:t>
            </w:r>
          </w:p>
        </w:tc>
      </w:tr>
      <w:tr w:rsidR="0017299E" w14:paraId="268CD20B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44B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56E" w14:textId="77777777" w:rsidR="0017299E" w:rsidRDefault="0017299E" w:rsidP="00BB01A2">
            <w:pPr>
              <w:spacing w:after="0"/>
              <w:rPr>
                <w:rFonts w:ascii="Arial" w:hAnsi="Arial" w:cs="Arial"/>
                <w:lang w:eastAsia="en-GB"/>
              </w:rPr>
            </w:pPr>
            <w:r w:rsidRPr="004A09EE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17299E" w14:paraId="6631ADE8" w14:textId="77777777" w:rsidTr="00BB01A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A4D3" w14:textId="77777777" w:rsidR="0017299E" w:rsidRDefault="0017299E" w:rsidP="00BB01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84C" w14:textId="77777777" w:rsidR="0017299E" w:rsidRDefault="0017299E" w:rsidP="00BB01A2">
            <w:pPr>
              <w:rPr>
                <w:rFonts w:ascii="Arial" w:hAnsi="Arial"/>
                <w:lang w:eastAsia="zh-CN"/>
              </w:rPr>
            </w:pPr>
          </w:p>
        </w:tc>
      </w:tr>
    </w:tbl>
    <w:p w14:paraId="1AE998B1" w14:textId="77777777" w:rsidR="0017299E" w:rsidRDefault="0017299E" w:rsidP="0017299E">
      <w:pPr>
        <w:rPr>
          <w:lang w:val="en-US" w:eastAsia="zh-CN"/>
        </w:rPr>
      </w:pPr>
    </w:p>
    <w:p w14:paraId="0E937800" w14:textId="77777777" w:rsidR="0017299E" w:rsidRDefault="0017299E" w:rsidP="001729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299E" w14:paraId="392C6F9C" w14:textId="77777777" w:rsidTr="00BB01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463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function fl_TC_11_3_2_TestBody() runs on NR5GC_PTC</w:t>
            </w:r>
          </w:p>
          <w:p w14:paraId="29E6220C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B4ED50" w14:textId="79BB3C7B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440116CA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D41F9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//@siclog "Steps 21b5" siclog@</w:t>
            </w:r>
          </w:p>
          <w:p w14:paraId="7CCDE13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//IF pc_SwitchOnOff THEN switch off UE, IF pc_USIM_Removal THEN remove the USIM.</w:t>
            </w:r>
          </w:p>
          <w:p w14:paraId="0146D04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if(pc_SwitchOnOff){</w:t>
            </w:r>
          </w:p>
          <w:p w14:paraId="14B11C0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//@siclog "Steps 21b6" siclog@</w:t>
            </w:r>
          </w:p>
          <w:p w14:paraId="698CB8B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t_WaitTime.start(15.0);</w:t>
            </w:r>
          </w:p>
          <w:p w14:paraId="5696519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alt{</w:t>
            </w:r>
          </w:p>
          <w:p w14:paraId="5FC472E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//@siclog "Steps 21b6a1" siclog@</w:t>
            </w:r>
          </w:p>
          <w:p w14:paraId="0E7812F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SRB.receive(car_NR_SRB_NasPdu_IND(nr_Cell1,</w:t>
            </w:r>
          </w:p>
          <w:p w14:paraId="2F7C061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tsc_NR_RbId_SRB1,</w:t>
            </w:r>
          </w:p>
          <w:p w14:paraId="440265F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cr_NG_NAS_Ind(tsc_SHT_IntegrityProtected_Ciphered))) -&gt; value v_ReceivedAsp{</w:t>
            </w:r>
          </w:p>
          <w:p w14:paraId="2B0E84C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</w:p>
          <w:p w14:paraId="6707B9A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t_WaitTime.stop;</w:t>
            </w:r>
          </w:p>
          <w:p w14:paraId="2E6A17D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if (not f_Check_NG_DeregistrationReqMOMsg (v_ReceivedAsp.Signalling.Nas[0].Pdu.Msg, crs_DeregisterType('1'B, '0'B, '01'B))) {</w:t>
            </w:r>
          </w:p>
          <w:p w14:paraId="372109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f_NR_SetVerdictFailOrInconc(__FILE__, __LINE__, "Deregistration Request Message Failed");</w:t>
            </w:r>
          </w:p>
          <w:p w14:paraId="09853C8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}</w:t>
            </w:r>
          </w:p>
          <w:p w14:paraId="5770ED6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//@siclog "Steps 21b6a2" siclog@</w:t>
            </w:r>
          </w:p>
          <w:p w14:paraId="2251404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f_NR_RRCRelease(nr_Cell1);</w:t>
            </w:r>
          </w:p>
          <w:p w14:paraId="221B707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11B606B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t_WaitTime.timeout {</w:t>
            </w:r>
          </w:p>
          <w:p w14:paraId="0F2CFFB0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f_NR_SetVerdictFailOrInconc(__FILE__, __LINE__, "Deregistration failed");</w:t>
            </w:r>
          </w:p>
          <w:p w14:paraId="4C59CEEA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2C63C7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AF84A5A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72490DF9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7A9FAE5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F0B23B1" w14:textId="404E1098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79652AEB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8C27F6C" w14:textId="77777777" w:rsidR="0017299E" w:rsidRDefault="0017299E" w:rsidP="001729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299E" w14:paraId="17F8B94F" w14:textId="77777777" w:rsidTr="00BB01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726" w14:textId="77777777" w:rsidR="0017299E" w:rsidRPr="00616DB3" w:rsidRDefault="0017299E" w:rsidP="001729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function fl_TC_11_3_2_TestBody() runs on NR5GC_PTC</w:t>
            </w:r>
          </w:p>
          <w:p w14:paraId="71169C6F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0B7C30C9" w14:textId="7D069991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36683635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F4690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>//@siclog "Steps 21b5" siclog@</w:t>
            </w:r>
          </w:p>
          <w:p w14:paraId="796DAF8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//IF pc_SwitchOnOff THEN switch off UE, IF pc_USIM_Removal THEN remove the USIM.</w:t>
            </w:r>
          </w:p>
          <w:p w14:paraId="7FF35ED3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if(pc_SwitchOnOff){</w:t>
            </w:r>
          </w:p>
          <w:p w14:paraId="3689B8D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//@siclog "Steps 21b6" siclog@</w:t>
            </w:r>
          </w:p>
          <w:p w14:paraId="5C85EBF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</w:t>
            </w:r>
            <w:r w:rsidRPr="00616DB3">
              <w:rPr>
                <w:rFonts w:ascii="Arial" w:hAnsi="Arial" w:cs="Arial"/>
                <w:highlight w:val="yellow"/>
                <w:lang w:val="en-US" w:eastAsia="en-GB"/>
              </w:rPr>
              <w:t>f_UT_SwitchOffUE(UT, true);</w:t>
            </w:r>
            <w:r w:rsidRPr="00616DB3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18BB7D31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t_WaitTime.start(15.0);</w:t>
            </w:r>
          </w:p>
          <w:p w14:paraId="6BBE7553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alt{</w:t>
            </w:r>
          </w:p>
          <w:p w14:paraId="04A7D7A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//@siclog "Steps 21b6a1" siclog@</w:t>
            </w:r>
          </w:p>
          <w:p w14:paraId="36090E1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SRB.receive(car_NR_SRB_NasPdu_IND(nr_Cell1,</w:t>
            </w:r>
          </w:p>
          <w:p w14:paraId="146E5BD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tsc_NR_RbId_SRB1,</w:t>
            </w:r>
          </w:p>
          <w:p w14:paraId="68C594D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cr_NG_NAS_Ind(tsc_SHT_IntegrityProtected_Ciphered))) -&gt; value v_ReceivedAsp{</w:t>
            </w:r>
          </w:p>
          <w:p w14:paraId="7EEB676C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                     </w:t>
            </w:r>
          </w:p>
          <w:p w14:paraId="27EB955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t_WaitTime.stop;</w:t>
            </w:r>
          </w:p>
          <w:p w14:paraId="13CD153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if (not f_Check_NG_DeregistrationReqMOMsg (v_ReceivedAsp.Signalling.Nas[0].Pdu.Msg, crs_DeregisterType('1'B, '0'B, '01'B))) {</w:t>
            </w:r>
          </w:p>
          <w:p w14:paraId="3DB43E1E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    f_NR_SetVerdictFailOrInconc(__FILE__, __LINE__, "Deregistration Request Message Failed");</w:t>
            </w:r>
          </w:p>
          <w:p w14:paraId="46BFDBE4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}</w:t>
            </w:r>
          </w:p>
          <w:p w14:paraId="49638F3F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//@siclog "Steps 21b6a2" siclog@</w:t>
            </w:r>
          </w:p>
          <w:p w14:paraId="0B7B406D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f_NR_RRCRelease(nr_Cell1);</w:t>
            </w:r>
          </w:p>
          <w:p w14:paraId="12635597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7D739FB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[] t_WaitTime.timeout {</w:t>
            </w:r>
          </w:p>
          <w:p w14:paraId="66D80788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    f_NR_SetVerdictFailOrInconc(__FILE__, __LINE__, "Deregistration failed");</w:t>
            </w:r>
          </w:p>
          <w:p w14:paraId="08A5D2D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5C961AD5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    }</w:t>
            </w:r>
          </w:p>
          <w:p w14:paraId="059034F9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084CF4E6" w14:textId="77777777" w:rsidR="0017299E" w:rsidRPr="00616DB3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B5BD720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16DB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D58A99C" w14:textId="77777777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6FAE59" w14:textId="34A797F1" w:rsidR="0017299E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0805CA8" w14:textId="77777777" w:rsidR="0017299E" w:rsidRPr="00571BB2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476F6815" w14:textId="77777777" w:rsidR="0017299E" w:rsidRPr="00571BB2" w:rsidRDefault="0017299E" w:rsidP="00BB01A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BE9D0B5" w14:textId="77777777" w:rsidR="0017299E" w:rsidRPr="00AB302D" w:rsidRDefault="0017299E" w:rsidP="0017299E">
      <w:pPr>
        <w:rPr>
          <w:lang w:val="en-US" w:eastAsia="zh-CN"/>
        </w:rPr>
      </w:pPr>
    </w:p>
    <w:p w14:paraId="421E8500" w14:textId="77777777" w:rsidR="0017299E" w:rsidRPr="0017299E" w:rsidRDefault="0017299E" w:rsidP="0017299E"/>
    <w:sectPr w:rsidR="0017299E" w:rsidRPr="001729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A8D4" w14:textId="77777777" w:rsidR="008D241F" w:rsidRDefault="008D241F">
      <w:r>
        <w:separator/>
      </w:r>
    </w:p>
  </w:endnote>
  <w:endnote w:type="continuationSeparator" w:id="0">
    <w:p w14:paraId="55FD4B69" w14:textId="77777777" w:rsidR="008D241F" w:rsidRDefault="008D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64CEB" w14:textId="77777777" w:rsidR="008D241F" w:rsidRDefault="008D241F">
      <w:r>
        <w:separator/>
      </w:r>
    </w:p>
  </w:footnote>
  <w:footnote w:type="continuationSeparator" w:id="0">
    <w:p w14:paraId="4DF5AAB3" w14:textId="77777777" w:rsidR="008D241F" w:rsidRDefault="008D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757567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5841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04360">
    <w:abstractNumId w:val="0"/>
  </w:num>
  <w:num w:numId="4" w16cid:durableId="113563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299E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3E4B5B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241F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B6F75"/>
    <w:rsid w:val="00BD279D"/>
    <w:rsid w:val="00BD6BB8"/>
    <w:rsid w:val="00BE43C5"/>
    <w:rsid w:val="00C21643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459</Words>
  <Characters>4854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25</cp:revision>
  <cp:lastPrinted>1900-01-01T00:00:00Z</cp:lastPrinted>
  <dcterms:created xsi:type="dcterms:W3CDTF">2022-01-24T16:23:00Z</dcterms:created>
  <dcterms:modified xsi:type="dcterms:W3CDTF">2022-04-27T13:39:00Z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