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C97AE4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E1BCE">
          <w:rPr>
            <w:b/>
            <w:i/>
            <w:noProof/>
            <w:sz w:val="28"/>
          </w:rPr>
          <w:t>654</w:t>
        </w:r>
      </w:fldSimple>
    </w:p>
    <w:p w14:paraId="210A5493" w14:textId="77777777" w:rsidR="00745C21" w:rsidRDefault="00CF4101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F4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104C8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44066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81AEA" w:rsidR="001E41F3" w:rsidRPr="00745C21" w:rsidRDefault="003E1BC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0C1B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E1BC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6BA8B" w:rsidR="001E41F3" w:rsidRDefault="00440664" w:rsidP="00B7489A">
            <w:pPr>
              <w:pStyle w:val="CRCoverPage"/>
              <w:spacing w:after="0"/>
              <w:rPr>
                <w:noProof/>
              </w:rPr>
            </w:pPr>
            <w:r w:rsidRPr="00440664">
              <w:t>Correction for 5GMM test case 9.1.4.1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4014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</w:t>
            </w:r>
            <w:r w:rsidR="0044066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F4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ACF79" w14:textId="77777777" w:rsidR="00FD2087" w:rsidRDefault="00FD2087" w:rsidP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implementation of f_UT_ReadAllowedNSSAI() will return the allowed NSSAI according to the 1st +CGNSSAIRDP line returned by the UE. This may cause the test case 9.1.4.1 to fail at step 68 if the UE reports allowed NSSAI for multiple PLMN IDs. </w:t>
            </w:r>
          </w:p>
          <w:p w14:paraId="708AA7DE" w14:textId="6C647C65" w:rsidR="001E41F3" w:rsidRDefault="001E41F3" w:rsidP="00FD2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51172" w:rsidR="00CF1EF1" w:rsidRDefault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Pass PLMN ID to f_UT_ReadAllowedNSSAI so the correct set of allowed NSSAI can be returned.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6E39C" w:rsidR="001E41F3" w:rsidRDefault="00FD2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8D875" w:rsidR="001E41F3" w:rsidRDefault="0044066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9.1.4.1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59CA3830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42BE0714" w14:textId="77777777" w:rsidR="00440664" w:rsidRDefault="00440664" w:rsidP="004406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664" w14:paraId="5EA8C4C7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65AE" w14:textId="77777777" w:rsidR="00440664" w:rsidRDefault="00440664" w:rsidP="00220C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EC4" w14:textId="77777777" w:rsidR="00440664" w:rsidRPr="00B65B1E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</w:tc>
      </w:tr>
      <w:tr w:rsidR="00440664" w14:paraId="7773F308" w14:textId="77777777" w:rsidTr="00220CC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DC6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907D" w14:textId="44F263F5" w:rsidR="00440664" w:rsidRPr="008D31B6" w:rsidRDefault="00440664" w:rsidP="00220CC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implementation of </w:t>
            </w:r>
            <w:r w:rsidRPr="00440664">
              <w:rPr>
                <w:rFonts w:ascii="Arial" w:hAnsi="Arial"/>
                <w:noProof/>
              </w:rPr>
              <w:t>f_UT_ReadAllowedNSSAI</w:t>
            </w:r>
            <w:r>
              <w:rPr>
                <w:rFonts w:ascii="Arial" w:hAnsi="Arial"/>
                <w:noProof/>
              </w:rPr>
              <w:t>() will return the allowed NSSAI according to the 1</w:t>
            </w:r>
            <w:r w:rsidRPr="00440664">
              <w:rPr>
                <w:rFonts w:ascii="Arial" w:hAnsi="Arial"/>
                <w:noProof/>
                <w:vertAlign w:val="superscript"/>
              </w:rPr>
              <w:t>st</w:t>
            </w:r>
            <w:r>
              <w:rPr>
                <w:rFonts w:ascii="Arial" w:hAnsi="Arial"/>
                <w:noProof/>
              </w:rPr>
              <w:t xml:space="preserve"> +CGNSSAIRDP line returned by the UE. This may cause the test case 9.1.4.1 to fail at step 68 if the UE reports allowed NSSAI for multiple PLMN IDs. </w:t>
            </w:r>
          </w:p>
        </w:tc>
      </w:tr>
      <w:tr w:rsidR="00440664" w14:paraId="776DA4EB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23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C7F4" w14:textId="10AB48DE" w:rsidR="00440664" w:rsidRPr="0066224B" w:rsidRDefault="00440664" w:rsidP="00220CC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Pass PLMN ID to </w:t>
            </w:r>
            <w:r w:rsidRPr="00C9669A">
              <w:rPr>
                <w:noProof/>
              </w:rPr>
              <w:t>f_UT_ReadAllowedNSSAI</w:t>
            </w:r>
            <w:r>
              <w:rPr>
                <w:noProof/>
              </w:rPr>
              <w:t xml:space="preserve"> so the correct set of allowed NSSAI can be returned.</w:t>
            </w:r>
          </w:p>
        </w:tc>
      </w:tr>
      <w:tr w:rsidR="00440664" w14:paraId="609C820F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DF0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FB0" w14:textId="77777777" w:rsidR="00440664" w:rsidRDefault="00440664" w:rsidP="00220CC9">
            <w:pPr>
              <w:spacing w:after="0"/>
              <w:rPr>
                <w:rFonts w:ascii="Arial" w:hAnsi="Arial" w:cs="Arial"/>
                <w:lang w:eastAsia="en-GB"/>
              </w:rPr>
            </w:pPr>
            <w:r w:rsidRPr="00B834C9">
              <w:rPr>
                <w:rFonts w:ascii="Arial" w:hAnsi="Arial" w:cs="Arial"/>
                <w:lang w:eastAsia="en-GB"/>
              </w:rPr>
              <w:t>ConfigurationUpdate_NR5GC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40664" w14:paraId="0B9BA6A5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275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9C2" w14:textId="77777777" w:rsidR="00440664" w:rsidRDefault="00440664" w:rsidP="00220CC9">
            <w:pPr>
              <w:rPr>
                <w:rFonts w:ascii="Arial" w:hAnsi="Arial"/>
                <w:lang w:eastAsia="zh-CN"/>
              </w:rPr>
            </w:pPr>
          </w:p>
        </w:tc>
      </w:tr>
    </w:tbl>
    <w:p w14:paraId="6D54C023" w14:textId="77777777" w:rsidR="00440664" w:rsidRDefault="00440664" w:rsidP="00440664">
      <w:pPr>
        <w:rPr>
          <w:lang w:val="en-US" w:eastAsia="zh-CN"/>
        </w:rPr>
      </w:pPr>
    </w:p>
    <w:p w14:paraId="675BE16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3FEC6E87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212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  <w:p w14:paraId="783C1955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4A4C831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var NR_CellId_Type v_NGC_NASCellA := f_NR5GC_MapNASCell(ngc_CellA, NG_CellsOnDifferentPLMN);</w:t>
            </w:r>
          </w:p>
          <w:p w14:paraId="30A0D273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var NR_CellId_Type v_NGC_NASCellG := f_NR5GC_MapNASCell(ngc_CellG, NG_CellsOnDifferentPLMN);</w:t>
            </w:r>
          </w:p>
          <w:p w14:paraId="24B646AB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7FC1CD22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8E7885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//@siclog "Step 68" siclog@</w:t>
            </w:r>
          </w:p>
          <w:p w14:paraId="75663629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440664">
              <w:rPr>
                <w:rFonts w:ascii="Arial" w:hAnsi="Arial" w:cs="Arial"/>
                <w:lang w:val="en-US" w:eastAsia="en-GB"/>
              </w:rPr>
              <w:t>v_AT_Response := f_UT_ReadAllowedNSSAI(UT);</w:t>
            </w:r>
          </w:p>
          <w:p w14:paraId="6D38CAD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if (match (v_AT_Response, f_Convert_ListOfNSSAI_ForATCommand(cs_NSSAI_Allowed_Def))) { // @sic R5s201141, R5-26256 sic@</w:t>
            </w:r>
          </w:p>
          <w:p w14:paraId="36C97A9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f_NR_PreliminaryPass(__FILE__, __LINE__, "Step 68");</w:t>
            </w:r>
          </w:p>
          <w:p w14:paraId="6A708B0E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7A938B9F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f_NR_SetVerdictFailOrInconc(__FILE__, __LINE__, "Step 68");</w:t>
            </w:r>
          </w:p>
          <w:p w14:paraId="0960566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FDFD987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59A8F2A6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//@siclog "Step 69 - 70" siclog@</w:t>
            </w:r>
          </w:p>
          <w:p w14:paraId="4171A5A4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C5904BC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E179C61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5AD70749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63F5164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462222F3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6A391E8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0FF1DA0E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BA6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function fl_TC_9_1_4_1_TestBody() runs on NR5GC_PTC</w:t>
            </w:r>
          </w:p>
          <w:p w14:paraId="4F946C4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AE315C8" w14:textId="32ADF673" w:rsidR="00440664" w:rsidRDefault="00440664" w:rsidP="00FD20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4C798D0" w14:textId="3F120DF3" w:rsidR="00440664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183E207B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70DC03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>//@siclog "Step 68" siclog@</w:t>
            </w:r>
          </w:p>
          <w:p w14:paraId="5EB523F3" w14:textId="69171CA9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0664">
              <w:rPr>
                <w:rFonts w:ascii="Arial" w:hAnsi="Arial" w:cs="Arial"/>
                <w:lang w:val="en-US" w:eastAsia="en-GB"/>
              </w:rPr>
              <w:lastRenderedPageBreak/>
              <w:t>v_AT_Response := f_UT_ReadAllowedNSSAI(UT</w:t>
            </w:r>
            <w:r w:rsidRPr="00440664">
              <w:rPr>
                <w:rFonts w:ascii="Arial" w:hAnsi="Arial" w:cs="Arial"/>
                <w:highlight w:val="yellow"/>
                <w:lang w:val="en-US" w:eastAsia="en-GB"/>
              </w:rPr>
              <w:t>, f_ConvertPLMNtoString(v_PLMN_CellG)</w:t>
            </w:r>
            <w:r w:rsidRPr="00440664">
              <w:rPr>
                <w:rFonts w:ascii="Arial" w:hAnsi="Arial" w:cs="Arial"/>
                <w:lang w:val="en-US" w:eastAsia="en-GB"/>
              </w:rPr>
              <w:t>);</w:t>
            </w:r>
          </w:p>
          <w:p w14:paraId="6630F858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if (match (v_AT_Response, f_Convert_ListOfNSSAI_ForATCommand(cs_NSSAI_Allowed_Def))) { // @sic R5s201141, R5-26256 sic@</w:t>
            </w:r>
          </w:p>
          <w:p w14:paraId="7FB4245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f_NR_PreliminaryPass(__FILE__, __LINE__, "Step 68");</w:t>
            </w:r>
          </w:p>
          <w:p w14:paraId="3CE38F79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103FBB0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  f_NR_SetVerdictFailOrInconc(__FILE__, __LINE__, "Step 68");</w:t>
            </w:r>
          </w:p>
          <w:p w14:paraId="10DB438A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6BACC3E" w14:textId="77777777" w:rsidR="00440664" w:rsidRPr="00B834C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073A33F7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//@siclog "Step 69 - 70" siclog@</w:t>
            </w:r>
          </w:p>
          <w:p w14:paraId="5EE846D2" w14:textId="77777777" w:rsidR="00440664" w:rsidRPr="00571BB2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C4716EA" w14:textId="77777777" w:rsidR="00440664" w:rsidRPr="00AB302D" w:rsidRDefault="00440664" w:rsidP="00440664">
      <w:pPr>
        <w:rPr>
          <w:lang w:val="en-US" w:eastAsia="zh-CN"/>
        </w:rPr>
      </w:pPr>
    </w:p>
    <w:p w14:paraId="5E46E1F4" w14:textId="77777777" w:rsidR="00440664" w:rsidRPr="00AB302D" w:rsidRDefault="00440664" w:rsidP="00440664"/>
    <w:p w14:paraId="60572A66" w14:textId="77777777" w:rsidR="00440664" w:rsidRDefault="00440664" w:rsidP="0044066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40664" w14:paraId="1DBA50EA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651" w14:textId="77777777" w:rsidR="00440664" w:rsidRDefault="00440664" w:rsidP="00220CC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7D2E" w14:textId="5FD7217F" w:rsidR="00440664" w:rsidRPr="00B65B1E" w:rsidRDefault="00440664" w:rsidP="00220CC9">
            <w:pPr>
              <w:rPr>
                <w:rFonts w:ascii="Arial" w:hAnsi="Arial" w:cs="Arial"/>
                <w:lang w:val="en-US" w:eastAsia="en-GB"/>
              </w:rPr>
            </w:pPr>
            <w:r w:rsidRPr="005D0C0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f_UT_ReadAllowedNSSAI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440664" w14:paraId="19C0832D" w14:textId="77777777" w:rsidTr="00220CC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D696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719" w14:textId="1AD8526E" w:rsidR="00440664" w:rsidRPr="008D31B6" w:rsidRDefault="00FD2087" w:rsidP="00220CC9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Current implementation of </w:t>
            </w:r>
            <w:r w:rsidRPr="00440664">
              <w:rPr>
                <w:rFonts w:ascii="Arial" w:hAnsi="Arial"/>
                <w:noProof/>
              </w:rPr>
              <w:t>f_UT_ReadAllowedNSSAI</w:t>
            </w:r>
            <w:r>
              <w:rPr>
                <w:rFonts w:ascii="Arial" w:hAnsi="Arial"/>
                <w:noProof/>
              </w:rPr>
              <w:t>() will return the allowed NSSAI according to the 1</w:t>
            </w:r>
            <w:r w:rsidRPr="00440664">
              <w:rPr>
                <w:rFonts w:ascii="Arial" w:hAnsi="Arial"/>
                <w:noProof/>
                <w:vertAlign w:val="superscript"/>
              </w:rPr>
              <w:t>st</w:t>
            </w:r>
            <w:r>
              <w:rPr>
                <w:rFonts w:ascii="Arial" w:hAnsi="Arial"/>
                <w:noProof/>
              </w:rPr>
              <w:t xml:space="preserve"> +CGNSSAIRDP line returned by the UE. This may cause the test case 9.1.4.1 to fail at step 68 if the UE reports allowed NSSAI for multiple PLMN IDs.</w:t>
            </w:r>
          </w:p>
        </w:tc>
      </w:tr>
      <w:tr w:rsidR="00440664" w14:paraId="68890D2E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7B4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A43" w14:textId="198D6136" w:rsidR="00440664" w:rsidRPr="0066224B" w:rsidRDefault="00FD2087" w:rsidP="00220CC9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Take PLMN id string as additional input parameter to return correct list of allowed NSSAI</w:t>
            </w:r>
          </w:p>
        </w:tc>
      </w:tr>
      <w:tr w:rsidR="00440664" w14:paraId="659C28BF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8CAD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96C" w14:textId="77777777" w:rsidR="00440664" w:rsidRDefault="00440664" w:rsidP="00220CC9">
            <w:pPr>
              <w:spacing w:after="0"/>
              <w:rPr>
                <w:rFonts w:ascii="Arial" w:hAnsi="Arial" w:cs="Arial"/>
                <w:lang w:eastAsia="en-GB"/>
              </w:rPr>
            </w:pPr>
            <w:r w:rsidRPr="008E6C19">
              <w:rPr>
                <w:rFonts w:ascii="Arial" w:hAnsi="Arial" w:cs="Arial"/>
                <w:lang w:eastAsia="en-GB"/>
              </w:rPr>
              <w:t>UpperTesterFunctions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440664" w14:paraId="5100E228" w14:textId="77777777" w:rsidTr="00220CC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1289" w14:textId="77777777" w:rsidR="00440664" w:rsidRDefault="00440664" w:rsidP="00220CC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1DF" w14:textId="77777777" w:rsidR="00440664" w:rsidRDefault="00440664" w:rsidP="00220CC9">
            <w:pPr>
              <w:rPr>
                <w:rFonts w:ascii="Arial" w:hAnsi="Arial"/>
                <w:lang w:eastAsia="zh-CN"/>
              </w:rPr>
            </w:pPr>
          </w:p>
        </w:tc>
      </w:tr>
    </w:tbl>
    <w:p w14:paraId="29F0F093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1B49FB4A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5A4895E6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F1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function f_UT_ReadAllowedNSSAI(UT_PTC_MTC_PORT p_Port,</w:t>
            </w:r>
          </w:p>
          <w:p w14:paraId="4E61AA9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template (omit) charstring p_PLMN_ID := omit,</w:t>
            </w:r>
          </w:p>
          <w:p w14:paraId="13DA366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boolean p_Access3GPP := true) return charstring</w:t>
            </w:r>
          </w:p>
          <w:p w14:paraId="3565E396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0D8C6F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v_ResultString := f_UT_ReadNSSAI_DynamicParams(p_Port, Default_Rejected_Configured_Allowed, p_PLMN_ID);</w:t>
            </w:r>
          </w:p>
          <w:p w14:paraId="3756950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v_ListOfLines := f_StringSplitLines(v_ResultString, "&lt;CR&gt;&lt;LF&gt;");  // a list charstrings separated by CR LF @sic R5s210431 sic@</w:t>
            </w:r>
          </w:p>
          <w:p w14:paraId="0FA0F5F5" w14:textId="633C50F3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v_Allowed := "";</w:t>
            </w:r>
          </w:p>
          <w:p w14:paraId="2D08708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v_CharStringList;</w:t>
            </w:r>
          </w:p>
          <w:p w14:paraId="37D0B6B1" w14:textId="420CA900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7ABC43C8" w14:textId="77777777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FD761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A96A9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v_ListOfLines := f_CharStringList_Remove(v_ListOfLines, ""); // remove empty lines from the list @sic R5s210431 sic@</w:t>
            </w:r>
          </w:p>
          <w:p w14:paraId="386AE8D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highlight w:val="yellow"/>
                <w:lang w:val="en-US" w:eastAsia="en-GB"/>
              </w:rPr>
              <w:t>v_CharStringList := f_StringSplit(v_ListOfLines[1], {","}); // @sic R5s210431 sic@</w:t>
            </w:r>
          </w:p>
          <w:p w14:paraId="78734C9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4ED89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if (p_Access3GPP) {</w:t>
            </w:r>
          </w:p>
          <w:p w14:paraId="3DD8ADB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4;</w:t>
            </w:r>
          </w:p>
          <w:p w14:paraId="3C8D259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0DE8D39A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6;</w:t>
            </w:r>
          </w:p>
          <w:p w14:paraId="380A6D13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307393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2B89A3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if (isvalue(v_CharStringList[i])) { // @sic R5s210431 sic@</w:t>
            </w:r>
          </w:p>
          <w:p w14:paraId="6C4C200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v_Allowed := regexp(v_CharStringList[i], """(*)""", 0);</w:t>
            </w:r>
          </w:p>
          <w:p w14:paraId="3F76DB3B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DC542F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return v_Allowed;</w:t>
            </w:r>
          </w:p>
          <w:p w14:paraId="23A70A73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DAB744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25983B22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5C214671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39834A5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1285E62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</w:p>
    <w:p w14:paraId="04B9912C" w14:textId="77777777" w:rsidR="00440664" w:rsidRDefault="00440664" w:rsidP="004406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0664" w14:paraId="6E909D5E" w14:textId="77777777" w:rsidTr="00220CC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07F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function f_UT_ReadAllowedNSSAI(UT_PTC_MTC_PORT p_Port,</w:t>
            </w:r>
          </w:p>
          <w:p w14:paraId="3555A944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template (omit) charstring p_PLMN_ID := omit,</w:t>
            </w:r>
          </w:p>
          <w:p w14:paraId="324B6D12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                           boolean p_Access3GPP := true) return charstring</w:t>
            </w:r>
          </w:p>
          <w:p w14:paraId="12A41D7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D0A199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v_ResultString := f_UT_ReadNSSAI_DynamicParams(p_Port, Default_Rejected_Configured_Allowed, p_PLMN_ID);</w:t>
            </w:r>
          </w:p>
          <w:p w14:paraId="4785AAA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v_ListOfLines := f_StringSplitLines(v_ResultString, "&lt;CR&gt;&lt;LF&gt;");  // a list charstrings separated by CR LF @sic R5s210431 sic@</w:t>
            </w:r>
          </w:p>
          <w:p w14:paraId="6DEF8900" w14:textId="3E09E45D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 v_Allowed := "";</w:t>
            </w:r>
          </w:p>
          <w:p w14:paraId="1C8AAAD0" w14:textId="42B4E278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2087">
              <w:rPr>
                <w:rFonts w:ascii="Arial" w:hAnsi="Arial" w:cs="Arial"/>
                <w:lang w:val="en-US" w:eastAsia="en-GB"/>
              </w:rPr>
              <w:t xml:space="preserve">     </w:t>
            </w:r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>var charstring v_Allowed1 := "";</w:t>
            </w:r>
          </w:p>
          <w:p w14:paraId="1967ACC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CharStringList_Type v_CharStringList;</w:t>
            </w:r>
          </w:p>
          <w:p w14:paraId="395C17CC" w14:textId="3060DF7A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0F6A198C" w14:textId="1B05F470" w:rsidR="00FD2087" w:rsidRPr="008E6C19" w:rsidRDefault="00FD2087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D2087">
              <w:rPr>
                <w:rFonts w:ascii="Arial" w:hAnsi="Arial" w:cs="Arial"/>
                <w:highlight w:val="yellow"/>
                <w:lang w:val="en-US" w:eastAsia="en-GB"/>
              </w:rPr>
              <w:t>var integer j:=1;</w:t>
            </w:r>
          </w:p>
          <w:p w14:paraId="1D09CE3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C38FD68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v_ListOfLines := f_CharStringList_Remove(v_ListOfLines, ""); // remove empty lines from the list @sic R5s210431 sic@</w:t>
            </w:r>
          </w:p>
          <w:p w14:paraId="515E480F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>while (isvalue(v_ListOfLines[j])) {</w:t>
            </w:r>
          </w:p>
          <w:p w14:paraId="28FF5A04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v_CharStringList := f_StringSplit(v_ListOfLines[j], {","});</w:t>
            </w:r>
          </w:p>
          <w:p w14:paraId="672D1AE0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v_Allowed1 := regexp(v_CharStringList[0],"*C5GNSSAIRDP: ""(*)""*", 0);</w:t>
            </w:r>
          </w:p>
          <w:p w14:paraId="486CF1E5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if(match (p_PLMN_ID,v_Allowed1) )</w:t>
            </w:r>
          </w:p>
          <w:p w14:paraId="1688B4F6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{</w:t>
            </w:r>
          </w:p>
          <w:p w14:paraId="159301E2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  break;</w:t>
            </w:r>
          </w:p>
          <w:p w14:paraId="43BBFDA3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ab/>
              <w:t xml:space="preserve">       }</w:t>
            </w:r>
          </w:p>
          <w:p w14:paraId="1DFE3B72" w14:textId="77777777" w:rsidR="00440664" w:rsidRPr="00AB302D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 j:= j+1;</w:t>
            </w:r>
          </w:p>
          <w:p w14:paraId="3D3B471A" w14:textId="77777777" w:rsidR="00440664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B302D">
              <w:rPr>
                <w:rFonts w:ascii="Arial" w:hAnsi="Arial" w:cs="Arial"/>
                <w:highlight w:val="yellow"/>
                <w:lang w:val="en-US" w:eastAsia="en-GB"/>
              </w:rPr>
              <w:t xml:space="preserve">       }</w:t>
            </w:r>
          </w:p>
          <w:p w14:paraId="26237D4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88BAB2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if (p_Access3GPP) {</w:t>
            </w:r>
          </w:p>
          <w:p w14:paraId="2A6F0C3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4;</w:t>
            </w:r>
          </w:p>
          <w:p w14:paraId="013473C0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5449311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i := 6;</w:t>
            </w:r>
          </w:p>
          <w:p w14:paraId="16ED1CD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17949F7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174FFD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if (isvalue(v_CharStringList[i])) { // @sic R5s210431 sic@</w:t>
            </w:r>
          </w:p>
          <w:p w14:paraId="2A646CC9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  v_Allowed := regexp(v_CharStringList[i], """(*)""", 0);</w:t>
            </w:r>
          </w:p>
          <w:p w14:paraId="69AE269F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90C862A" w14:textId="77777777" w:rsidR="00440664" w:rsidRPr="008E6C19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  return v_Allowed;</w:t>
            </w:r>
          </w:p>
          <w:p w14:paraId="5083E262" w14:textId="77777777" w:rsidR="00440664" w:rsidRPr="00571BB2" w:rsidRDefault="00440664" w:rsidP="00220CC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CF22233" w14:textId="77777777" w:rsidR="00440664" w:rsidRDefault="00440664" w:rsidP="00440664"/>
    <w:p w14:paraId="3DDA7A34" w14:textId="77777777" w:rsidR="00440664" w:rsidRPr="00440664" w:rsidRDefault="00440664" w:rsidP="00440664"/>
    <w:sectPr w:rsidR="00440664" w:rsidRPr="004406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7125" w14:textId="77777777" w:rsidR="00CF4101" w:rsidRDefault="00CF4101">
      <w:r>
        <w:separator/>
      </w:r>
    </w:p>
  </w:endnote>
  <w:endnote w:type="continuationSeparator" w:id="0">
    <w:p w14:paraId="47FE24EC" w14:textId="77777777" w:rsidR="00CF4101" w:rsidRDefault="00CF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3A67F" w14:textId="77777777" w:rsidR="00CF4101" w:rsidRDefault="00CF4101">
      <w:r>
        <w:separator/>
      </w:r>
    </w:p>
  </w:footnote>
  <w:footnote w:type="continuationSeparator" w:id="0">
    <w:p w14:paraId="7B3C2390" w14:textId="77777777" w:rsidR="00CF4101" w:rsidRDefault="00CF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49197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7660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257498">
    <w:abstractNumId w:val="0"/>
  </w:num>
  <w:num w:numId="4" w16cid:durableId="988366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3E1BCE"/>
    <w:rsid w:val="00410371"/>
    <w:rsid w:val="004242F1"/>
    <w:rsid w:val="0044066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CF410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5</Pages>
  <Words>791</Words>
  <Characters>6470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24</cp:revision>
  <cp:lastPrinted>1900-01-01T00:00:00Z</cp:lastPrinted>
  <dcterms:created xsi:type="dcterms:W3CDTF">2022-01-24T16:23:00Z</dcterms:created>
  <dcterms:modified xsi:type="dcterms:W3CDTF">2022-04-27T13:36:00Z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