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2B18DB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C0DFF">
        <w:fldChar w:fldCharType="begin"/>
      </w:r>
      <w:r w:rsidR="003C0DFF">
        <w:instrText xml:space="preserve"> DOCPROPERTY  Tdoc#  \* MERGEFORMAT </w:instrText>
      </w:r>
      <w:r w:rsidR="003C0DFF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F455EE">
        <w:rPr>
          <w:b/>
          <w:i/>
          <w:noProof/>
          <w:sz w:val="28"/>
        </w:rPr>
        <w:t>0</w:t>
      </w:r>
      <w:r w:rsidR="003C0DFF">
        <w:rPr>
          <w:b/>
          <w:i/>
          <w:noProof/>
          <w:sz w:val="28"/>
        </w:rPr>
        <w:t>633</w:t>
      </w:r>
      <w:r w:rsidR="003C0DFF">
        <w:rPr>
          <w:b/>
          <w:i/>
          <w:noProof/>
          <w:sz w:val="28"/>
        </w:rPr>
        <w:fldChar w:fldCharType="end"/>
      </w:r>
    </w:p>
    <w:p w14:paraId="5D6FC58C" w14:textId="1E5CEA7A" w:rsidR="001A09A3" w:rsidRDefault="003C0DF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0459F8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00DCD01E" w:rsidR="001E41F3" w:rsidRPr="00A1055C" w:rsidRDefault="003C0DF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264DB26" w:rsidR="001E41F3" w:rsidRPr="00410371" w:rsidRDefault="003C0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55E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F45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DB8016" w:rsidR="001E41F3" w:rsidRDefault="00B43E68" w:rsidP="00F455EE">
            <w:pPr>
              <w:pStyle w:val="CRCoverPage"/>
              <w:spacing w:after="0"/>
              <w:rPr>
                <w:noProof/>
              </w:rPr>
            </w:pPr>
            <w:r w:rsidRPr="00B43E68">
              <w:t>NR5GC FR1 : Addition of R16 eNS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6C445E" w:rsidR="001E41F3" w:rsidRDefault="00F40404" w:rsidP="00F455EE">
            <w:pPr>
              <w:pStyle w:val="CRCoverPage"/>
              <w:spacing w:after="0"/>
              <w:rPr>
                <w:noProof/>
              </w:rPr>
            </w:pPr>
            <w:r>
              <w:t xml:space="preserve">TEI16_Test, </w:t>
            </w:r>
            <w:r w:rsidR="00B43E68">
              <w:rPr>
                <w:noProof/>
              </w:rPr>
              <w:t>e</w:t>
            </w:r>
            <w:r w:rsidR="00B43E68" w:rsidRPr="00B43E68">
              <w:rPr>
                <w:noProof/>
              </w:rPr>
              <w:t>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A80D5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B43E68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74971585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71BB54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45883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3E68">
              <w:rPr>
                <w:noProof/>
              </w:rPr>
              <w:t>10.6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E875EF5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</w:t>
            </w:r>
            <w:r w:rsidR="00B43E68">
              <w:rPr>
                <w:noProof/>
              </w:rPr>
              <w:t>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6704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A6A72C" w14:textId="026755C0" w:rsidR="00E600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00C9" w:rsidRPr="00AB50C3">
        <w:rPr>
          <w:rFonts w:cs="Arial"/>
          <w:iCs/>
        </w:rPr>
        <w:t>Table of Contents</w:t>
      </w:r>
      <w:r w:rsidR="00E600C9">
        <w:tab/>
      </w:r>
      <w:r w:rsidR="00E600C9">
        <w:fldChar w:fldCharType="begin"/>
      </w:r>
      <w:r w:rsidR="00E600C9">
        <w:instrText xml:space="preserve"> PAGEREF _Toc93670492 \h </w:instrText>
      </w:r>
      <w:r w:rsidR="00E600C9">
        <w:fldChar w:fldCharType="separate"/>
      </w:r>
      <w:r w:rsidR="00E600C9">
        <w:t>2</w:t>
      </w:r>
      <w:r w:rsidR="00E600C9">
        <w:fldChar w:fldCharType="end"/>
      </w:r>
    </w:p>
    <w:p w14:paraId="5D682703" w14:textId="412BC53F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_Toc93670493 \h </w:instrText>
      </w:r>
      <w:r>
        <w:fldChar w:fldCharType="separate"/>
      </w:r>
      <w:r>
        <w:t>3</w:t>
      </w:r>
      <w:r>
        <w:fldChar w:fldCharType="end"/>
      </w:r>
    </w:p>
    <w:p w14:paraId="7FAD8ABB" w14:textId="33059140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_Toc93670494 \h </w:instrText>
      </w:r>
      <w:r>
        <w:fldChar w:fldCharType="separate"/>
      </w:r>
      <w:r>
        <w:t>3</w:t>
      </w:r>
      <w:r>
        <w:fldChar w:fldCharType="end"/>
      </w:r>
    </w:p>
    <w:p w14:paraId="3FB036AC" w14:textId="0E215D8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_Toc93670495 \h </w:instrText>
      </w:r>
      <w:r>
        <w:fldChar w:fldCharType="separate"/>
      </w:r>
      <w:r>
        <w:t>3</w:t>
      </w:r>
      <w:r>
        <w:fldChar w:fldCharType="end"/>
      </w:r>
    </w:p>
    <w:p w14:paraId="662E3F5F" w14:textId="49B38C31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_Toc93670496 \h </w:instrText>
      </w:r>
      <w:r>
        <w:fldChar w:fldCharType="separate"/>
      </w:r>
      <w:r>
        <w:t>3</w:t>
      </w:r>
      <w:r>
        <w:fldChar w:fldCharType="end"/>
      </w:r>
    </w:p>
    <w:p w14:paraId="17420604" w14:textId="6E780C32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_Toc93670497 \h </w:instrText>
      </w:r>
      <w:r>
        <w:fldChar w:fldCharType="separate"/>
      </w:r>
      <w:r>
        <w:t>6</w:t>
      </w:r>
      <w:r>
        <w:fldChar w:fldCharType="end"/>
      </w:r>
    </w:p>
    <w:p w14:paraId="5AED8D82" w14:textId="63BA9D6F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_Toc93670498 \h </w:instrText>
      </w:r>
      <w:r>
        <w:fldChar w:fldCharType="separate"/>
      </w:r>
      <w:r>
        <w:t>11</w:t>
      </w:r>
      <w:r>
        <w:fldChar w:fldCharType="end"/>
      </w:r>
    </w:p>
    <w:p w14:paraId="665AAE0F" w14:textId="6C7069A2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_Toc93670499 \h </w:instrText>
      </w:r>
      <w:r>
        <w:fldChar w:fldCharType="separate"/>
      </w:r>
      <w:r>
        <w:t>12</w:t>
      </w:r>
      <w:r>
        <w:fldChar w:fldCharType="end"/>
      </w:r>
    </w:p>
    <w:p w14:paraId="3FD45CA0" w14:textId="458F1474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_Toc93670500 \h </w:instrText>
      </w:r>
      <w:r>
        <w:fldChar w:fldCharType="separate"/>
      </w:r>
      <w:r>
        <w:t>12</w:t>
      </w:r>
      <w:r>
        <w:fldChar w:fldCharType="end"/>
      </w:r>
    </w:p>
    <w:p w14:paraId="50F24489" w14:textId="4D0BB504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_Toc93670501 \h </w:instrText>
      </w:r>
      <w:r>
        <w:fldChar w:fldCharType="separate"/>
      </w:r>
      <w:r>
        <w:t>12</w:t>
      </w:r>
      <w:r>
        <w:fldChar w:fldCharType="end"/>
      </w:r>
    </w:p>
    <w:p w14:paraId="793C1083" w14:textId="632AE70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_Toc93670502 \h </w:instrText>
      </w:r>
      <w:r>
        <w:fldChar w:fldCharType="separate"/>
      </w:r>
      <w:r>
        <w:t>12</w:t>
      </w:r>
      <w:r>
        <w:fldChar w:fldCharType="end"/>
      </w:r>
    </w:p>
    <w:p w14:paraId="2E4D4796" w14:textId="10525C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67049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ADD6FC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</w:t>
      </w:r>
      <w:r w:rsidR="002A134C">
        <w:rPr>
          <w:rFonts w:cs="Arial"/>
        </w:rPr>
        <w:t>.10.6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 Kalahasti</w:t>
      </w:r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3670494"/>
      <w:r w:rsidRPr="00C549CB">
        <w:t>Verification Test Summary</w:t>
      </w:r>
      <w:bookmarkEnd w:id="4"/>
    </w:p>
    <w:p w14:paraId="1DDFE21D" w14:textId="29E30404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</w:t>
      </w:r>
      <w:r w:rsidR="00B43E68">
        <w:rPr>
          <w:rFonts w:cs="Arial"/>
          <w:lang w:eastAsia="ja-JP"/>
        </w:rPr>
        <w:t>10.6.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3670495"/>
      <w:r w:rsidRPr="00854C55">
        <w:rPr>
          <w:b/>
        </w:rPr>
        <w:t>Corrections required</w:t>
      </w:r>
      <w:bookmarkEnd w:id="5"/>
      <w:bookmarkEnd w:id="6"/>
      <w:bookmarkEnd w:id="7"/>
    </w:p>
    <w:p w14:paraId="2D581074" w14:textId="77777777" w:rsidR="00A137BE" w:rsidRDefault="00A137BE" w:rsidP="00A137B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027374"/>
      <w:bookmarkStart w:id="9" w:name="_Toc9367049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2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37BE" w14:paraId="69A3AF02" w14:textId="77777777" w:rsidTr="00BB69B0">
        <w:trPr>
          <w:trHeight w:val="447"/>
        </w:trPr>
        <w:tc>
          <w:tcPr>
            <w:tcW w:w="1985" w:type="dxa"/>
          </w:tcPr>
          <w:p w14:paraId="267C09E2" w14:textId="77777777" w:rsidR="00A137BE" w:rsidRDefault="00A137BE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93F179" w14:textId="234A3321" w:rsidR="00A137BE" w:rsidRDefault="00A137BE" w:rsidP="00BB69B0">
            <w:pPr>
              <w:tabs>
                <w:tab w:val="left" w:pos="612"/>
              </w:tabs>
              <w:spacing w:after="0"/>
            </w:pPr>
            <w:r w:rsidRPr="00624F48">
              <w:t>fl_TC_9_1_10_6_TestBody</w:t>
            </w:r>
            <w:r>
              <w:t>()</w:t>
            </w:r>
          </w:p>
        </w:tc>
      </w:tr>
      <w:tr w:rsidR="00A137BE" w14:paraId="6E6D83DC" w14:textId="77777777" w:rsidTr="00BB69B0">
        <w:trPr>
          <w:trHeight w:val="452"/>
        </w:trPr>
        <w:tc>
          <w:tcPr>
            <w:tcW w:w="1985" w:type="dxa"/>
          </w:tcPr>
          <w:p w14:paraId="477DC9E6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B76528" w14:textId="3B7A46DA" w:rsidR="00A137BE" w:rsidRP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One closing brace is no</w:t>
            </w:r>
            <w:r w:rsidRPr="00A137BE">
              <w:rPr>
                <w:rFonts w:ascii="Arial" w:hAnsi="Arial"/>
                <w:bCs/>
                <w:lang w:val="en-US" w:eastAsia="en-GB"/>
              </w:rPr>
              <w:t>t correct which causes incorrect steps to be executed.</w:t>
            </w:r>
          </w:p>
          <w:p w14:paraId="79B078E2" w14:textId="55E1DF09" w:rsid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lang w:eastAsia="en-GB"/>
              </w:rPr>
            </w:pPr>
            <w:r>
              <w:rPr>
                <w:lang w:eastAsia="en-GB"/>
              </w:rPr>
              <w:t>Step 28a1-a21 repeats steps 2-22, but only till step 20 is repeated</w:t>
            </w:r>
          </w:p>
          <w:p w14:paraId="68AD1E88" w14:textId="77777777" w:rsid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3834A6C" w14:textId="77777777" w:rsid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Steps28a22 is to remove the USIM, but TTCN is missing the user prompt of this</w:t>
            </w:r>
          </w:p>
          <w:p w14:paraId="3ECAFDBB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15A859A9" w14:textId="77777777" w:rsid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Since Step 28a22 is USIM removal without power down, function f_NR_UE_DeRegisterOnSwitchOff cannot be used here</w:t>
            </w:r>
          </w:p>
          <w:p w14:paraId="768456EC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79AFF596" w14:textId="72BB4739" w:rsidR="00A137BE" w:rsidRP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 28a25 is missing to prompt for reinserting the USIM and instead, Switch On is incorrectly used</w:t>
            </w:r>
          </w:p>
        </w:tc>
      </w:tr>
      <w:tr w:rsidR="00A137BE" w14:paraId="732E9A77" w14:textId="77777777" w:rsidTr="00BB69B0">
        <w:tc>
          <w:tcPr>
            <w:tcW w:w="1985" w:type="dxa"/>
          </w:tcPr>
          <w:p w14:paraId="7A687F3C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E62BCB" w14:textId="517F5049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Moved closing brace</w:t>
            </w:r>
          </w:p>
          <w:p w14:paraId="1C37D8CA" w14:textId="77777777" w:rsidR="00A137BE" w:rsidRDefault="00A137BE" w:rsidP="00A137B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AE938F8" w14:textId="77777777" w:rsid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steps 21 and 22 as repetition in Steps 28a1-a213</w:t>
            </w:r>
          </w:p>
          <w:p w14:paraId="503B397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75A82683" w14:textId="77777777" w:rsid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>Added the user prompt to remove USIM</w:t>
            </w:r>
          </w:p>
          <w:p w14:paraId="4EDA561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09A767B1" w14:textId="1E888021" w:rsidR="00A137BE" w:rsidRP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>Added steps to handle RRC_Idle DEREGISTRATION without the Switch Off prompt</w:t>
            </w:r>
          </w:p>
          <w:p w14:paraId="7641B508" w14:textId="4DE8D95F" w:rsidR="00A137BE" w:rsidRDefault="00A137BE" w:rsidP="00BB69B0">
            <w:pPr>
              <w:pStyle w:val="CRCoverPage"/>
              <w:spacing w:after="0"/>
              <w:rPr>
                <w:lang w:val="en-SG"/>
              </w:rPr>
            </w:pPr>
            <w:r w:rsidRPr="00A137B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>: A Prose CR on 38.523-1 will be raised at RAN5#94-e</w:t>
            </w:r>
          </w:p>
          <w:p w14:paraId="78E7EB93" w14:textId="77777777" w:rsidR="00A137BE" w:rsidRDefault="00A137BE" w:rsidP="00BB69B0">
            <w:pPr>
              <w:pStyle w:val="CRCoverPage"/>
              <w:spacing w:after="0"/>
              <w:rPr>
                <w:lang w:val="en-SG"/>
              </w:rPr>
            </w:pPr>
          </w:p>
          <w:p w14:paraId="51CAFBE6" w14:textId="629F8C11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the function to prompt the uset to re-insert the default USIM</w:t>
            </w:r>
          </w:p>
        </w:tc>
      </w:tr>
      <w:tr w:rsidR="00A137BE" w14:paraId="75666BE0" w14:textId="77777777" w:rsidTr="00BB69B0">
        <w:tc>
          <w:tcPr>
            <w:tcW w:w="1985" w:type="dxa"/>
          </w:tcPr>
          <w:p w14:paraId="5DE8C75B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34DF46" w14:textId="77777777" w:rsidR="00A137BE" w:rsidRDefault="00A137BE" w:rsidP="00BB69B0">
            <w:pPr>
              <w:spacing w:after="0"/>
              <w:rPr>
                <w:rFonts w:ascii="Arial" w:hAnsi="Arial" w:cs="Arial"/>
                <w:lang w:val="en-US"/>
              </w:rPr>
            </w:pPr>
            <w:r w:rsidRPr="00624F48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137BE" w14:paraId="41A2668B" w14:textId="77777777" w:rsidTr="00BB69B0">
        <w:tc>
          <w:tcPr>
            <w:tcW w:w="1985" w:type="dxa"/>
          </w:tcPr>
          <w:p w14:paraId="75455C58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0F4926F" w14:textId="77777777" w:rsidR="00A137BE" w:rsidRDefault="00A137BE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E44C182" w14:textId="77777777" w:rsidR="00A137BE" w:rsidRDefault="00A137BE" w:rsidP="00A137BE">
      <w:pPr>
        <w:rPr>
          <w:lang w:val="en-US"/>
        </w:rPr>
      </w:pPr>
    </w:p>
    <w:p w14:paraId="7EC06373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03C74A81" w14:textId="77777777" w:rsidTr="00BB69B0">
        <w:tc>
          <w:tcPr>
            <w:tcW w:w="9855" w:type="dxa"/>
          </w:tcPr>
          <w:p w14:paraId="35B44111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function fl_TC_9_1_10_6_TestBody() runs on NR5GC_PTC</w:t>
            </w:r>
          </w:p>
          <w:p w14:paraId="5F31009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F18643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B8A2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F3F644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siclog@ Prose CR required</w:t>
            </w:r>
          </w:p>
          <w:p w14:paraId="7DF6550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6E28BC97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f_NR_SetCellPower (v_NGC_NASCellA, tsc_NR_ServingCellSSS_EPRE_FR1, tsc_NR_ServingCellSSS_EPRE_FR2);</w:t>
            </w:r>
          </w:p>
          <w:p w14:paraId="2BD7DEF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pc_USIM_Removal = TRUE</w:t>
            </w:r>
          </w:p>
          <w:p w14:paraId="1391C2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if(pc_USIM_Removal){</w:t>
            </w:r>
          </w:p>
          <w:p w14:paraId="59DFDD1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21</w:t>
            </w:r>
            <w:r w:rsidRPr="00624F48">
              <w:rPr>
                <w:rFonts w:ascii="Arial" w:hAnsi="Arial"/>
                <w:bCs/>
                <w:lang w:val="en-US" w:eastAsia="en-GB"/>
              </w:rPr>
              <w:t>" siclog@</w:t>
            </w:r>
          </w:p>
          <w:p w14:paraId="7C3118A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028C07C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624F48">
              <w:rPr>
                <w:rFonts w:ascii="Arial" w:hAnsi="Arial"/>
                <w:bCs/>
                <w:highlight w:val="yellow"/>
                <w:lang w:val="en-US" w:eastAsia="en-GB"/>
              </w:rPr>
              <w:t xml:space="preserve">} </w:t>
            </w:r>
          </w:p>
          <w:p w14:paraId="511324D9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//@siclog "Step 28a22 - 28a23" siclog@</w:t>
            </w:r>
          </w:p>
          <w:p w14:paraId="66798494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//Switch off procedure in RRC_IDLE specified in TS 38.508-1 subclause 4.9.6.1 is performed.</w:t>
            </w:r>
          </w:p>
          <w:p w14:paraId="5EE01A4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f_NR_UE_DeRegisterOnSwitchOff(v_NGC_NASCellA, STATE_IDLE_1A, -, true);</w:t>
            </w:r>
          </w:p>
          <w:p w14:paraId="565BE61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28a24" siclog@</w:t>
            </w:r>
          </w:p>
          <w:p w14:paraId="1E96B5D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16CB609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f_NR_SetCellPower (v_NGC_NASCellA, tsc_NR_NonSuitableCellSSS_EPRE_FR1, tsc_NR_NonSuitableCellSSS_EPRE_FR2);</w:t>
            </w:r>
          </w:p>
          <w:p w14:paraId="13442B2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28a25" siclog@</w:t>
            </w:r>
          </w:p>
          <w:p w14:paraId="39389C3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4BCE898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f_UT_SwitchOnUE(UT, true);</w:t>
            </w:r>
          </w:p>
          <w:p w14:paraId="4D7FEBA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28a26" siclog@</w:t>
            </w:r>
          </w:p>
          <w:p w14:paraId="3F80EC3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4FF2E5C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v_AT_Response := f_UT_ReadRejectedNSSAI(UT, f_ConvertPLMNtoString(v_PLMN));</w:t>
            </w:r>
          </w:p>
          <w:p w14:paraId="3466D1E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if (match (v_AT_Response, f_Convert_ListOfRejectedNSSAI_ForATCommand(v_RejectedNSSAI))) {</w:t>
            </w:r>
          </w:p>
          <w:p w14:paraId="67902C8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f_NR_SetVerdictFailOrInconc(__FILE__, __LINE__, "Step 28a26");</w:t>
            </w:r>
          </w:p>
          <w:p w14:paraId="21089F5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2D6A3B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f_NR_PreliminaryPass(__FILE__, __LINE__, "Step 28a26");</w:t>
            </w:r>
          </w:p>
          <w:p w14:paraId="5F52FFF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//@siclog "Step 28a27" siclog@ Prose CR required</w:t>
            </w:r>
          </w:p>
          <w:p w14:paraId="0E327CD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41EB792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f_NR_SetCellPower (v_NGC_NASCellA, tsc_NR_ServingCellSSS_EPRE_FR1, tsc_NR_ServingCellSSS_EPRE_FR2);</w:t>
            </w:r>
          </w:p>
          <w:p w14:paraId="01949AF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0A245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29 - 47"</w:t>
            </w:r>
          </w:p>
          <w:p w14:paraId="491FF37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69CB2E4F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f_NR5GC_RRC_IdleState1N_Def(v_NGC_NASCellA);</w:t>
            </w:r>
          </w:p>
          <w:p w14:paraId="32BC7AFF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0F81DD61" w14:textId="77777777" w:rsidR="00A137BE" w:rsidRDefault="00A137BE" w:rsidP="00A137BE">
      <w:pPr>
        <w:rPr>
          <w:lang w:val="en-US"/>
        </w:rPr>
      </w:pPr>
    </w:p>
    <w:p w14:paraId="041693A8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47C6F49B" w14:textId="77777777" w:rsidTr="00BB69B0">
        <w:tc>
          <w:tcPr>
            <w:tcW w:w="9629" w:type="dxa"/>
          </w:tcPr>
          <w:p w14:paraId="712B371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</w:t>
            </w:r>
            <w:r w:rsidRPr="00624F48">
              <w:rPr>
                <w:rFonts w:ascii="Arial" w:hAnsi="Arial"/>
                <w:bCs/>
                <w:lang w:val="en-US" w:eastAsia="en-GB"/>
              </w:rPr>
              <w:t>function fl_TC_9_1_10_6_TestBody() runs on NR5GC_PTC</w:t>
            </w:r>
          </w:p>
          <w:p w14:paraId="21ED943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25C15F7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1C3749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5D29E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siclog@ Prose CR required</w:t>
            </w:r>
          </w:p>
          <w:p w14:paraId="1B1DB40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5D91197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f_NR_SetCellPower (v_NGC_NASCellA, tsc_NR_ServingCellSSS_EPRE_FR1, tsc_NR_ServingCellSSS_EPRE_FR2);</w:t>
            </w:r>
          </w:p>
          <w:p w14:paraId="228B7DD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pc_USIM_Removal = TRUE</w:t>
            </w:r>
          </w:p>
          <w:p w14:paraId="5C66979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if(pc_USIM_Removal){</w:t>
            </w:r>
          </w:p>
          <w:p w14:paraId="66D32FF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19</w:t>
            </w:r>
            <w:r w:rsidRPr="00D443A0">
              <w:rPr>
                <w:rFonts w:ascii="Arial" w:hAnsi="Arial"/>
                <w:bCs/>
                <w:lang w:val="en-US" w:eastAsia="en-GB"/>
              </w:rPr>
              <w:t>" siclog@</w:t>
            </w:r>
          </w:p>
          <w:p w14:paraId="4EE3C69C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13472B23" w14:textId="3A7A34B3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MOVED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  <w:r w:rsidRPr="00D443A0">
              <w:rPr>
                <w:rFonts w:ascii="Arial" w:hAnsi="Arial"/>
                <w:b/>
                <w:highlight w:val="yellow"/>
                <w:lang w:val="en-US" w:eastAsia="en-GB"/>
              </w:rPr>
              <w:t xml:space="preserve"> </w:t>
            </w:r>
          </w:p>
          <w:p w14:paraId="2C4E96B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5DF98CE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//@siclog "Step 28a20" siclog@</w:t>
            </w:r>
          </w:p>
          <w:p w14:paraId="499F554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/*Check: Is S-NSSAI=2 in the Rejected NSSAI list with cause 'S-NSSAI not available due to the failed or revoked</w:t>
            </w:r>
          </w:p>
          <w:p w14:paraId="0096889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network slice-specific authentication and authorization' associated with current PLMN */</w:t>
            </w:r>
          </w:p>
          <w:p w14:paraId="2A01D00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v_AT_Response := f_UT_ReadRejectedNSSAI(UT, f_ConvertPLMNtoString(v_PLMN));</w:t>
            </w:r>
          </w:p>
          <w:p w14:paraId="2295B27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if (match (v_AT_Response, f_Convert_ListOfRejectedNSSAI_ForATCommand(v_RejectedNSSAI))) {</w:t>
            </w:r>
          </w:p>
          <w:p w14:paraId="63EB9CF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f_NR_PreliminaryPass(__FILE__, __LINE__, "Step 21");</w:t>
            </w:r>
          </w:p>
          <w:p w14:paraId="60F16DE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 else {</w:t>
            </w:r>
          </w:p>
          <w:p w14:paraId="2911577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f_NR_SetVerdictFailOrInconc(__FILE__, __LINE__, "Step 21");</w:t>
            </w:r>
          </w:p>
          <w:p w14:paraId="195513F9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6FEC039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//@siclog "Step 28a21" siclog@</w:t>
            </w:r>
          </w:p>
          <w:p w14:paraId="4C5259F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//Cause the UE to request establishment of PDU session with S-NSSAI=2</w:t>
            </w:r>
          </w:p>
          <w:p w14:paraId="0E518BA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f_UT_RequestPDUSession(UT, 1, -, -, -, v_NSSAI);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9667CD9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1BD0771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77644B1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ab/>
              <w:t xml:space="preserve">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//Cause removal of USIM from the UE without powering down.</w:t>
            </w:r>
          </w:p>
          <w:p w14:paraId="7F35F3C4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28a22" siclog@</w:t>
            </w:r>
          </w:p>
          <w:p w14:paraId="53D5B29E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f_UT_USIM_Remove (UT);</w:t>
            </w:r>
          </w:p>
          <w:p w14:paraId="48324086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</w:p>
          <w:p w14:paraId="4AE22873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28a23" siclog@</w:t>
            </w:r>
          </w:p>
          <w:p w14:paraId="6136A076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v_ReceivedMsg := f_NR_RRC_ConnEst_DefWithNas (v_NGC_NASCellA, tsc_NR_RRC_TI_Def, ?);</w:t>
            </w:r>
          </w:p>
          <w:p w14:paraId="07B6C329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v_DetachReq := f_NR5GC_OptionalIMSDeregisterOnSwitchOff(v_NGC_NASCellA, v_ReceivedMsg); // @sic R5-204389 sic@</w:t>
            </w:r>
          </w:p>
          <w:p w14:paraId="0969ABC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f_NR_RRCRelease(v_NGC_NASCellA);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</w:p>
          <w:p w14:paraId="35EFA764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45F586B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73DD6B8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28a24" siclog@</w:t>
            </w:r>
          </w:p>
          <w:p w14:paraId="1A63528C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6F628884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f_NR_SetCellPower (v_NGC_NASCellA, tsc_NR_NonSuitableCellSSS_EPRE_FR1, tsc_NR_NonSuitableCellSSS_EPRE_FR2);</w:t>
            </w:r>
          </w:p>
          <w:p w14:paraId="321C30FB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28a25" siclog@</w:t>
            </w:r>
          </w:p>
          <w:p w14:paraId="7E8FDEE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706830D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green"/>
                <w:lang w:val="en-US" w:eastAsia="en-GB"/>
              </w:rPr>
              <w:t>f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_UT_USIM_Insert (UT, "38.508-1, USIM containing default values"); </w:t>
            </w:r>
          </w:p>
          <w:p w14:paraId="6825B28A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093F58A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28a26" siclog@</w:t>
            </w:r>
          </w:p>
          <w:p w14:paraId="5E382C6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2C0C0DF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v_AT_Response := f_UT_ReadRejectedNSSAI(UT, f_ConvertPLMNtoString(v_PLMN));</w:t>
            </w:r>
          </w:p>
          <w:p w14:paraId="6580661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if (match (v_AT_Response, f_Convert_ListOfRejectedNSSAI_ForATCommand(v_RejectedNSSAI))) {</w:t>
            </w:r>
          </w:p>
          <w:p w14:paraId="09D9646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f_NR_SetVerdictFailOrInconc(__FILE__, __LINE__, "Step 28a26");</w:t>
            </w:r>
          </w:p>
          <w:p w14:paraId="73ECF03F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3C9894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f_NR_PreliminaryPass(__FILE__, __LINE__, "Step 28a26");</w:t>
            </w:r>
          </w:p>
          <w:p w14:paraId="45A3AA3A" w14:textId="57D0F54D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32C6599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//@siclog "Step 28a27" siclog@ Prose CR required</w:t>
            </w:r>
          </w:p>
          <w:p w14:paraId="7E67227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55A1DC5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f_NR_SetCellPower (v_NGC_NASCellA, tsc_NR_ServingCellSSS_EPRE_FR1, tsc_NR_ServingCellSSS_EPRE_FR2);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8EB69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  </w:t>
            </w:r>
            <w:r w:rsidRPr="00624F48">
              <w:rPr>
                <w:rFonts w:ascii="Arial" w:hAnsi="Arial"/>
                <w:bCs/>
                <w:lang w:val="en-US" w:eastAsia="en-GB"/>
              </w:rPr>
              <w:t>//@siclog "Step 29 - 47"</w:t>
            </w:r>
          </w:p>
          <w:p w14:paraId="26FEC50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16D943AF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f_NR5GC_RRC_IdleState1N_Def(v_NGC_NASCellA);</w:t>
            </w:r>
          </w:p>
          <w:p w14:paraId="280655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     </w:t>
            </w:r>
          </w:p>
          <w:p w14:paraId="160B3A44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5473988" w14:textId="420D213E" w:rsidR="00B43E68" w:rsidRDefault="00B43E68" w:rsidP="00B43E68"/>
    <w:p w14:paraId="0CC130E0" w14:textId="6A7CC3AF" w:rsidR="00A137BE" w:rsidRDefault="00A137BE" w:rsidP="00B43E68"/>
    <w:p w14:paraId="3AF91120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93508301"/>
      <w:bookmarkStart w:id="14" w:name="_Toc93670497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3DF5996C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B17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1940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fl_TC_9_1_10_6_Steps2To20()</w:t>
            </w:r>
          </w:p>
        </w:tc>
      </w:tr>
      <w:tr w:rsidR="00A137BE" w14:paraId="2603882D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E4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02F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Incorrect iel for pendingNSSAI IE in Registration Accept at Step 12</w:t>
            </w:r>
          </w:p>
          <w:p w14:paraId="2EA7EE77" w14:textId="77777777" w:rsidR="00A137BE" w:rsidRDefault="00A137BE">
            <w:pPr>
              <w:pStyle w:val="ListParagraph"/>
              <w:ind w:left="360"/>
              <w:rPr>
                <w:rFonts w:ascii="Arial" w:hAnsi="Arial" w:cs="Arial"/>
                <w:lang w:eastAsia="en-GB"/>
              </w:rPr>
            </w:pPr>
          </w:p>
          <w:p w14:paraId="7B741A9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Invalid iel, s_nssai_length, s_nssai_sd values for rejectedNSSAI IE in Configuration Update Command at Step 18. See associated prose CR for more details.</w:t>
            </w:r>
          </w:p>
          <w:p w14:paraId="302C8751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7500977" w14:textId="22F9EFA8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Intiialisation step is missing in calculation of security parameters for EAP Authentication</w:t>
            </w:r>
          </w:p>
          <w:p w14:paraId="1487E84F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CE7DC8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ConfigUpdateInd IE in Configuraion Update Command at Step 18 is omitted by default. Prose requires this IE to be present as per TS 36.523-1 Table 9.1.10.6.3.3-6</w:t>
            </w:r>
          </w:p>
        </w:tc>
      </w:tr>
      <w:tr w:rsidR="00A137BE" w14:paraId="363D7E2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E01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A76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iel for v_PendingNSSAI from ‘04’O to ‘02’O</w:t>
            </w:r>
          </w:p>
          <w:p w14:paraId="45FB1982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4D0E657F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some of the values of v_RejectedNSSAI:</w:t>
            </w:r>
          </w:p>
          <w:p w14:paraId="3C5887BD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Iel from ‘02’O to ‘05’O</w:t>
            </w:r>
          </w:p>
          <w:p w14:paraId="2B5C25E5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length from ‘0001’B to ‘0100’B</w:t>
            </w:r>
          </w:p>
          <w:p w14:paraId="09267991" w14:textId="2BCDDBCA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sd from ‘omit’ to ‘FFFFFF’O</w:t>
            </w:r>
          </w:p>
          <w:p w14:paraId="13759DE4" w14:textId="7614304C" w:rsidR="00A137BE" w:rsidRDefault="00A137BE" w:rsidP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An associated prose CR on 38.523-1 will be raised at RAN5#94</w:t>
            </w:r>
          </w:p>
          <w:p w14:paraId="24126C12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1C8B173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initialized v_SecurityParams using PLMN and IMSI values prior to calculating EAP authentication parameters</w:t>
            </w:r>
          </w:p>
          <w:p w14:paraId="3B4C6A7C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7D9DEB7D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enabled configUpdateInd IE in Confioguration Update Command at Step 18 as per values in prose</w:t>
            </w:r>
          </w:p>
          <w:p w14:paraId="2E600F73" w14:textId="77777777" w:rsidR="00A137BE" w:rsidRDefault="00A137BE">
            <w:pPr>
              <w:pStyle w:val="CRCoverPage"/>
              <w:spacing w:after="0"/>
              <w:ind w:left="720"/>
              <w:rPr>
                <w:noProof/>
                <w:lang w:val="en-SG" w:eastAsia="en-GB"/>
              </w:rPr>
            </w:pPr>
          </w:p>
        </w:tc>
      </w:tr>
      <w:tr w:rsidR="00A137BE" w14:paraId="2C9A7A60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92C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8E3D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0CDEFA42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81E7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A45" w14:textId="77777777" w:rsidR="00A137BE" w:rsidRDefault="00A137BE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61336A8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0C899701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FBB4611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76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>function fl_TC_9_1_10_6_Steps2To20() runs on NR5GC_PTC</w:t>
            </w:r>
          </w:p>
          <w:p w14:paraId="6F594D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6D9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31D56E2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NAS_PlmnId v_PLMN := f_NR_Asn2Nas_PlmnId(f_NR_CellInfo_GetPLMN (v_NGC_NASCellA));</w:t>
            </w:r>
          </w:p>
          <w:p w14:paraId="63EFF6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07D47EB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TrackingAreaCode v_TAC := f_NR_CellInfo_GetTAC (v_NGC_NASCellA);</w:t>
            </w:r>
          </w:p>
          <w:p w14:paraId="7E0ED7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1A77B8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7DE7C8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NG_NAS_SecurityParams_Type v_SecurityParams;</w:t>
            </w:r>
          </w:p>
          <w:p w14:paraId="4002FF9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NG_NAS_DL_Message_Type v_MsgToSend;</w:t>
            </w:r>
          </w:p>
          <w:p w14:paraId="4E13DC5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GMM_MobilityInfo_Type v_GMM_MobilityInfo;</w:t>
            </w:r>
          </w:p>
          <w:p w14:paraId="6AF9781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NR_SRB_COMMON_IND v_ReceivedAsp;</w:t>
            </w:r>
          </w:p>
          <w:p w14:paraId="7F8196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EAP_Message v_EAP;</w:t>
            </w:r>
          </w:p>
          <w:p w14:paraId="2989AF5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NG_NAS_MSG_Indication_Type v_ReceivedMsg;</w:t>
            </w:r>
          </w:p>
          <w:p w14:paraId="221871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NR_RadioBearerId_Type v_SRB := tsc_NR_RbId_SRB1;</w:t>
            </w:r>
          </w:p>
          <w:p w14:paraId="1EBB8E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48C20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v_AllowedNSSAI:= {</w:t>
            </w:r>
          </w:p>
          <w:p w14:paraId="2E48AD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iei := '15'O,</w:t>
            </w:r>
          </w:p>
          <w:p w14:paraId="3539FBF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iel := '02'O,</w:t>
            </w:r>
          </w:p>
          <w:p w14:paraId="0C83091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  s_nssai := {cs_S_NSSAI(omit, '01'O, '01'O, omit)}</w:t>
            </w:r>
          </w:p>
          <w:p w14:paraId="1A00AE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2735CA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v_ConfiguredNSSAI := {</w:t>
            </w:r>
          </w:p>
          <w:p w14:paraId="55989C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iei := '31'O,</w:t>
            </w:r>
          </w:p>
          <w:p w14:paraId="5AAFF1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iel := '04'O,</w:t>
            </w:r>
          </w:p>
          <w:p w14:paraId="2ABFBF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s_nssai := {cs_S_NSSAI(omit, '01'O, '01'O, omit), cs_S_NSSAI(omit, '01'O, '02'O, omit)}</w:t>
            </w:r>
          </w:p>
          <w:p w14:paraId="19158B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6A9A12A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v_PendingNSSAI := {</w:t>
            </w:r>
          </w:p>
          <w:p w14:paraId="33CB4E5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iei := '39'O,</w:t>
            </w:r>
          </w:p>
          <w:p w14:paraId="198A25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iel := '04'O,</w:t>
            </w:r>
          </w:p>
          <w:p w14:paraId="63D2047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s_nssai := {cs_S_NSSAI(omit, '01'O, '02'O, omit)}</w:t>
            </w:r>
          </w:p>
          <w:p w14:paraId="0B0198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574DE9F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RejectedNSSAI v_RejectedNSSAI := {</w:t>
            </w:r>
          </w:p>
          <w:p w14:paraId="6314CD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iei := '11'O,</w:t>
            </w:r>
          </w:p>
          <w:p w14:paraId="3029A4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iel := '02'O,</w:t>
            </w:r>
          </w:p>
          <w:p w14:paraId="489E2B3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rejectS_NSSAI := {cs_RejectedS_NSSAI(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'0001'B,</w:t>
            </w:r>
            <w:r w:rsidRPr="00A137BE">
              <w:rPr>
                <w:rFonts w:ascii="Arial" w:hAnsi="Arial" w:cs="Arial"/>
                <w:lang w:eastAsia="de-DE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omit</w:t>
            </w:r>
            <w:r w:rsidRPr="00A137BE">
              <w:rPr>
                <w:rFonts w:ascii="Arial" w:hAnsi="Arial" w:cs="Arial"/>
                <w:lang w:eastAsia="de-DE"/>
              </w:rPr>
              <w:t>)}</w:t>
            </w:r>
          </w:p>
          <w:p w14:paraId="76ED2F6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043F77E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E6AB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2" siclog@</w:t>
            </w:r>
          </w:p>
          <w:p w14:paraId="595DD3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//Check: Does the UE transmit a REGISTRATION REQUEST message with NSSAA set to '1'B ?</w:t>
            </w:r>
          </w:p>
          <w:p w14:paraId="7F9418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v_ReceivedMsg := f_NR_RRC_ConnEst_DefWithNas (v_NGC_NASCellA, tsc_NR_RRC_TI_Def, ?);</w:t>
            </w:r>
          </w:p>
          <w:p w14:paraId="6F86421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(not f_Check_NG_RegistrationReqMsg (v_GMM_MobilityInfo, v_ReceivedMsg.Pdu, Initial_Secure,-,-,-,-,cdr_NG_GMM_Cap_NSSAA)) {</w:t>
            </w:r>
          </w:p>
          <w:p w14:paraId="0CA21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f_NR_SetVerdictFailOrInconc(__FILE__, __LINE__, "Registration Request Message Failed");</w:t>
            </w:r>
          </w:p>
          <w:p w14:paraId="40B216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}else {</w:t>
            </w:r>
          </w:p>
          <w:p w14:paraId="0B24DF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f_NR_PreliminaryPass(__FILE__, __LINE__, "Step 2");</w:t>
            </w:r>
          </w:p>
          <w:p w14:paraId="209488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D573D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ECB10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505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3-11" siclog@</w:t>
            </w:r>
          </w:p>
          <w:p w14:paraId="52E0427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f_NR5GC_RRC_Idle_Steps5_13 (v_GMM_MobilityInfo,</w:t>
            </w:r>
          </w:p>
          <w:p w14:paraId="00619B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v_NGC_NASCellA, v_ReceivedMsg,</w:t>
            </w:r>
          </w:p>
          <w:p w14:paraId="3BA1FA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f_NR_Asn2Nas_PlmnId(f_NR_CellInfo_GetPLMN (v_NGC_NASCellA)),</w:t>
            </w:r>
          </w:p>
          <w:p w14:paraId="5000FA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TESTMode_OFF);</w:t>
            </w:r>
          </w:p>
          <w:p w14:paraId="50A8AE9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EE7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12" siclog@</w:t>
            </w:r>
          </w:p>
          <w:p w14:paraId="723FCFE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v_MsgToSend := f_Get_NG_RegistrationAcceptMsg (Initial_Secure,</w:t>
            </w:r>
          </w:p>
          <w:p w14:paraId="1518A6D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v_GMM_MobilityInfo,</w:t>
            </w:r>
          </w:p>
          <w:p w14:paraId="6DC473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v_GUTIToSend,</w:t>
            </w:r>
          </w:p>
          <w:p w14:paraId="248331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v_TAIList,</w:t>
            </w:r>
          </w:p>
          <w:p w14:paraId="580575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omit,</w:t>
            </w:r>
          </w:p>
          <w:p w14:paraId="647AEA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v_AllowedNSSAI, -, v_ConfiguredNSSAI,</w:t>
            </w:r>
          </w:p>
          <w:p w14:paraId="5A7C5F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705640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37E5CD8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'1'B, -, -, -, -, -, -,</w:t>
            </w:r>
          </w:p>
          <w:p w14:paraId="060ABB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v_PendingNSSAI);</w:t>
            </w:r>
          </w:p>
          <w:p w14:paraId="64BA1A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SRB.send(cas_NR_SRB_NasPdu_REQ(v_NGC_NASCellA, tsc_NR_RbId_SRB1, -, cs_NG_NAS_Request(tsc_SHT_IntegrityProtected_Ciphered, v_MsgToSend)));</w:t>
            </w:r>
          </w:p>
          <w:p w14:paraId="529DA34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8DC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13" siclog@</w:t>
            </w:r>
          </w:p>
          <w:p w14:paraId="4EC4351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f_NR5GC_Registration_Complete(v_NGC_NASCellA);</w:t>
            </w:r>
          </w:p>
          <w:p w14:paraId="583522B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981E09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14a" siclog@</w:t>
            </w:r>
          </w:p>
          <w:p w14:paraId="56928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(pc_noOf_PDUsSameConnection &gt; 0 ){</w:t>
            </w:r>
          </w:p>
          <w:p w14:paraId="4F24DD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f_NR5GC_PDUSessionEstablishment (v_NGC_NASCellA, -, v_SRB);</w:t>
            </w:r>
          </w:p>
          <w:p w14:paraId="54503B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v_SRB := tsc_NR_RbId_SRB2; // SRB2 is established during PDU Session Establishment, hence further NAS signalling will happen on SRB2</w:t>
            </w:r>
          </w:p>
          <w:p w14:paraId="24FB023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91D6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v_SecurityParams := f_NR5GC_Security_Get();</w:t>
            </w:r>
          </w:p>
          <w:p w14:paraId="11E454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v_EAP := cs_EAP_Message (f_NG_EAP_ChallengeReq (v_SecurityParams, v_PLMN), omit);</w:t>
            </w:r>
          </w:p>
          <w:p w14:paraId="7F9532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15" siclog@</w:t>
            </w:r>
          </w:p>
          <w:p w14:paraId="19B1F6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SRB.send(cas_NR_SRB_NasPdu_REQ(v_NGC_NASCellA,</w:t>
            </w:r>
          </w:p>
          <w:p w14:paraId="5B4B9CB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                               v_SRB,</w:t>
            </w:r>
          </w:p>
          <w:p w14:paraId="7EC711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cs_TimingInfo_Now,</w:t>
            </w:r>
          </w:p>
          <w:p w14:paraId="35FB694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0903DB3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cs_NG_NETWORK_SLICE_SPECIFIC_AUTHENTICATION_COMMAND(cs_S_NSSAI(omit, '01'O, '02'O, omit),v_EAP))));</w:t>
            </w:r>
          </w:p>
          <w:p w14:paraId="73FE56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5B87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16" siclog@</w:t>
            </w:r>
          </w:p>
          <w:p w14:paraId="757A06C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SRB.receive (car_NR_SRB_NasPdu_IND(v_NGC_NASCellA, v_SRB, cr_NG_NAS_Ind(tsc_SHT_IntegrityProtected_Ciphered,</w:t>
            </w:r>
          </w:p>
          <w:p w14:paraId="6562FA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cr_NG_NETWORK_SLICE_SPECIFIC_AUTHENTICATION_COMPLETE(cs_S_NSSAI(omit, '01'O, '02'O, omit),?))))  -&gt; value v_ReceivedAsp;</w:t>
            </w:r>
          </w:p>
          <w:p w14:paraId="212B24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23A8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siclog@</w:t>
            </w:r>
          </w:p>
          <w:p w14:paraId="66012F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SRB.send(cas_NR_SRB_NasPdu_REQ(v_NGC_NASCellA,</w:t>
            </w:r>
          </w:p>
          <w:p w14:paraId="568223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v_SRB,</w:t>
            </w:r>
          </w:p>
          <w:p w14:paraId="5992179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cs_TimingInfo_Now,</w:t>
            </w:r>
          </w:p>
          <w:p w14:paraId="54A0FA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3EC5C54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cs_NG_NETWORK_SLICE_SPECIFIC_AUTHENTICATION_RESULT(cs_S_NSSAI(omit, '01'O, '02'O, omit),cs_EAP_Message(bit2oct(encvalue(cs_EAP_Failure)), omit)))));</w:t>
            </w:r>
          </w:p>
          <w:p w14:paraId="442E4DC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6B618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siclog@</w:t>
            </w:r>
          </w:p>
          <w:p w14:paraId="158855E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SRB.send(cas_NR_SRB_NasPdu_REQ(v_NGC_NASCellA,</w:t>
            </w:r>
          </w:p>
          <w:p w14:paraId="2A542F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v_SRB,</w:t>
            </w:r>
          </w:p>
          <w:p w14:paraId="7AB6A30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cs_TimingInfo_Now,</w:t>
            </w:r>
          </w:p>
          <w:p w14:paraId="4B98CB1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3FB4D8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cs_NG_CONFIGURATION_UPDATE_COMMAND(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A137BE">
              <w:rPr>
                <w:rFonts w:ascii="Arial" w:hAnsi="Arial" w:cs="Arial"/>
                <w:lang w:eastAsia="de-DE"/>
              </w:rPr>
              <w:t>, -, -, -, -, -, -,</w:t>
            </w:r>
          </w:p>
          <w:p w14:paraId="17DCAC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-, -, -, -, -, -, -, v_RejectedNSSAI))));</w:t>
            </w:r>
          </w:p>
          <w:p w14:paraId="07DBC9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D84E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19" siclog@</w:t>
            </w:r>
          </w:p>
          <w:p w14:paraId="265200D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SRB.receive (car_NR_SRB_NasPdu_IND(v_NGC_NASCellA, v_SRB, cr_NG_NAS_Ind(tsc_SHT_IntegrityProtected_Ciphered,</w:t>
            </w:r>
          </w:p>
          <w:p w14:paraId="32F6A0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cr_NG_CONFIGURATION_UPDATE_COMPLETE)));</w:t>
            </w:r>
          </w:p>
          <w:p w14:paraId="3A69E7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BD0FD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//SS releases the RRC connection.</w:t>
            </w:r>
          </w:p>
          <w:p w14:paraId="6BABC1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20" siclog@</w:t>
            </w:r>
          </w:p>
          <w:p w14:paraId="372469C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f_NR_RRCRelease(v_NGC_NASCellA);</w:t>
            </w:r>
          </w:p>
          <w:p w14:paraId="0AFA4B2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3F223E42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6E7BB6B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1B1D81B2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5D57DC2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C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>function fl_TC_9_1_10_6_Steps2To20() runs on NR5GC_PTC</w:t>
            </w:r>
          </w:p>
          <w:p w14:paraId="21FBE0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6D77A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NR_CellId_Type v_NGC_NASCellA := f_NR5GC_MapNASCell(ngc_CellA, NG_CellsOnDifferentPLMN);</w:t>
            </w:r>
          </w:p>
          <w:p w14:paraId="23864C7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NAS_PlmnId v_PLMN := f_NR_Asn2Nas_PlmnId(f_NR_CellInfo_GetPLMN (v_NGC_NASCellA));</w:t>
            </w:r>
          </w:p>
          <w:p w14:paraId="723157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NG_NAS_GutiParameters_Type v_GutiParams := f_NR5GC_CellInfo_GetGutiParameters (v_NGC_NASCellA);</w:t>
            </w:r>
          </w:p>
          <w:p w14:paraId="69FAF3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TrackingAreaCode v_TAC := f_NR_CellInfo_GetTAC (v_NGC_NASCellA);</w:t>
            </w:r>
          </w:p>
          <w:p w14:paraId="5B6440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3003596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0B89D4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NG_NAS_SecurityParams_Type v_SecurityParams;</w:t>
            </w:r>
          </w:p>
          <w:p w14:paraId="41AFFD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NG_NAS_DL_Message_Type v_MsgToSend;</w:t>
            </w:r>
          </w:p>
          <w:p w14:paraId="17A6D5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GMM_MobilityInfo_Type v_GMM_MobilityInfo;</w:t>
            </w:r>
          </w:p>
          <w:p w14:paraId="76525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NR_SRB_COMMON_IND v_ReceivedAsp;</w:t>
            </w:r>
          </w:p>
          <w:p w14:paraId="4FBDD6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EAP_Message v_EAP;</w:t>
            </w:r>
          </w:p>
          <w:p w14:paraId="40D9A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var NG_NAS_MSG_Indication_Type v_ReceivedMsg;</w:t>
            </w:r>
          </w:p>
          <w:p w14:paraId="79FEEC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NR_RadioBearerId_Type v_SRB := tsc_NR_RbId_SRB1;</w:t>
            </w:r>
          </w:p>
          <w:p w14:paraId="43CB56E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AD0FD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v_AllowedNSSAI:= {</w:t>
            </w:r>
          </w:p>
          <w:p w14:paraId="6E97634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iei := '15'O,</w:t>
            </w:r>
          </w:p>
          <w:p w14:paraId="40C8F1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iel := '02'O,</w:t>
            </w:r>
          </w:p>
          <w:p w14:paraId="77DE65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s_nssai := {cs_S_NSSAI(omit, '01'O, '01'O, omit)}</w:t>
            </w:r>
          </w:p>
          <w:p w14:paraId="29E4E40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4D0BCE3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v_ConfiguredNSSAI := {</w:t>
            </w:r>
          </w:p>
          <w:p w14:paraId="58F2AAE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iei := '31'O,</w:t>
            </w:r>
          </w:p>
          <w:p w14:paraId="709376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iel := '04'O,</w:t>
            </w:r>
          </w:p>
          <w:p w14:paraId="6433F0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s_nssai := {cs_S_NSSAI(omit, '01'O, '01'O, omit), cs_S_NSSAI(omit, '01'O, '02'O, omit)}</w:t>
            </w:r>
          </w:p>
          <w:p w14:paraId="379A2B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3088B0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v_PendingNSSAI := {</w:t>
            </w:r>
          </w:p>
          <w:p w14:paraId="06ECF4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iei := '39'O,</w:t>
            </w:r>
          </w:p>
          <w:p w14:paraId="4B7E97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iel := '02'O,</w:t>
            </w:r>
          </w:p>
          <w:p w14:paraId="529349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s_nssai := {cs_S_NSSAI(omit, '01'O, '02'O, omit)}</w:t>
            </w:r>
          </w:p>
          <w:p w14:paraId="776FEC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1BBEDFA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RejectedNSSAI v_RejectedNSSAI := {</w:t>
            </w:r>
          </w:p>
          <w:p w14:paraId="0497B19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iei := '11'O,</w:t>
            </w:r>
          </w:p>
          <w:p w14:paraId="4A83A04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iel := '05'O,</w:t>
            </w:r>
          </w:p>
          <w:p w14:paraId="36A7A7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rejectS_NSSAI := {cs_RejectedS_NSSAI(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'0100'B,</w:t>
            </w:r>
            <w:r w:rsidRPr="00A137BE">
              <w:rPr>
                <w:rFonts w:ascii="Arial" w:hAnsi="Arial" w:cs="Arial"/>
                <w:lang w:eastAsia="en-GB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'FFFFFF'O</w:t>
            </w:r>
            <w:r w:rsidRPr="00A137BE">
              <w:rPr>
                <w:rFonts w:ascii="Arial" w:hAnsi="Arial" w:cs="Arial"/>
                <w:lang w:eastAsia="en-GB"/>
              </w:rPr>
              <w:t>)}</w:t>
            </w:r>
          </w:p>
          <w:p w14:paraId="58C8CA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2A16E2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AFEC51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2" siclog@</w:t>
            </w:r>
          </w:p>
          <w:p w14:paraId="2ADB08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//Check: Does the UE transmit a REGISTRATION REQUEST message with NSSAA set to '1'B ?</w:t>
            </w:r>
          </w:p>
          <w:p w14:paraId="2FE987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v_ReceivedMsg := f_NR_RRC_ConnEst_DefWithNas (v_NGC_NASCellA, tsc_NR_RRC_TI_Def, ?);</w:t>
            </w:r>
          </w:p>
          <w:p w14:paraId="2D0411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(not f_Check_NG_RegistrationReqMsg (v_GMM_MobilityInfo, v_ReceivedMsg.Pdu, Initial_Secure,-,-,-,-,cdr_NG_GMM_Cap_NSSAA)) {</w:t>
            </w:r>
          </w:p>
          <w:p w14:paraId="10151E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f_NR_SetVerdictFailOrInconc(__FILE__, __LINE__, "Registration Request Message Failed");</w:t>
            </w:r>
          </w:p>
          <w:p w14:paraId="15412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}else {</w:t>
            </w:r>
          </w:p>
          <w:p w14:paraId="7E7741A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f_NR_PreliminaryPass(__FILE__, __LINE__, "Step 2");</w:t>
            </w:r>
          </w:p>
          <w:p w14:paraId="401D8C1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9416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4363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C63BB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3-11" siclog@</w:t>
            </w:r>
          </w:p>
          <w:p w14:paraId="75EDC5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f_NR5GC_RRC_Idle_Steps5_13 (v_GMM_MobilityInfo,</w:t>
            </w:r>
          </w:p>
          <w:p w14:paraId="3DB3410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v_NGC_NASCellA, v_ReceivedMsg,</w:t>
            </w:r>
          </w:p>
          <w:p w14:paraId="20D325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f_NR_Asn2Nas_PlmnId(f_NR_CellInfo_GetPLMN (v_NGC_NASCellA)),</w:t>
            </w:r>
          </w:p>
          <w:p w14:paraId="5F4800E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TESTMode_OFF);</w:t>
            </w:r>
          </w:p>
          <w:p w14:paraId="68588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69912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12" siclog@</w:t>
            </w:r>
          </w:p>
          <w:p w14:paraId="59672CB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v_MsgToSend := f_Get_NG_RegistrationAcceptMsg (Initial_Secure,</w:t>
            </w:r>
          </w:p>
          <w:p w14:paraId="662C14A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v_GMM_MobilityInfo,</w:t>
            </w:r>
          </w:p>
          <w:p w14:paraId="4420CA7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v_GUTIToSend,</w:t>
            </w:r>
          </w:p>
          <w:p w14:paraId="39033C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v_TAIList,</w:t>
            </w:r>
          </w:p>
          <w:p w14:paraId="4C2F005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omit,</w:t>
            </w:r>
          </w:p>
          <w:p w14:paraId="422DEE6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v_AllowedNSSAI, -, v_ConfiguredNSSAI,</w:t>
            </w:r>
          </w:p>
          <w:p w14:paraId="772031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291013D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68D4FF4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'1'B, -, -, -, -, -, -,</w:t>
            </w:r>
          </w:p>
          <w:p w14:paraId="4E525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v_PendingNSSAI);</w:t>
            </w:r>
          </w:p>
          <w:p w14:paraId="48B3713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70A44B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FFAC0C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13" siclog@</w:t>
            </w:r>
          </w:p>
          <w:p w14:paraId="61C250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f_NR5GC_Registration_Complete(v_NGC_NASCellA);</w:t>
            </w:r>
          </w:p>
          <w:p w14:paraId="76A1F53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E49937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14a" siclog@</w:t>
            </w:r>
          </w:p>
          <w:p w14:paraId="27AB8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(pc_noOf_PDUsSameConnection &gt; 0 ){</w:t>
            </w:r>
          </w:p>
          <w:p w14:paraId="7B7D32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f_NR5GC_PDUSessionEstablishment (v_NGC_NASCellA, -, v_SRB);</w:t>
            </w:r>
          </w:p>
          <w:p w14:paraId="0D11A3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  v_SRB := tsc_NR_RbId_SRB2; // SRB2 is established during PDU Session Establishment, hence further NAS signalling will happen on SRB2</w:t>
            </w:r>
          </w:p>
          <w:p w14:paraId="78BF3F4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BEADD2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v_SecurityParams := f_NR5GC_Security_Get();</w:t>
            </w:r>
          </w:p>
          <w:p w14:paraId="5C323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v_SecurityParams := f_NG_EAP_AuthenticationInit(v_SecurityParams, v_PLMN, hex2str(px_IMSI_Def));</w:t>
            </w:r>
          </w:p>
          <w:p w14:paraId="0E2117F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v_EAP := cs_EAP_Message (f_NG_EAP_ChallengeReq (v_SecurityParams, v_PLMN), omit);</w:t>
            </w:r>
          </w:p>
          <w:p w14:paraId="26A0DA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15" siclog@</w:t>
            </w:r>
          </w:p>
          <w:p w14:paraId="03FAEC5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SRB.send(cas_NR_SRB_NasPdu_REQ(v_NGC_NASCellA,</w:t>
            </w:r>
          </w:p>
          <w:p w14:paraId="4C4AB6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v_SRB,</w:t>
            </w:r>
          </w:p>
          <w:p w14:paraId="693BC8F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cs_TimingInfo_Now,</w:t>
            </w:r>
          </w:p>
          <w:p w14:paraId="359AA0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cs_NG_NAS_Request(tsc_SHT_IntegrityProtected_Ciphered,</w:t>
            </w:r>
          </w:p>
          <w:p w14:paraId="0811DB1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cs_NG_NETWORK_SLICE_SPECIFIC_AUTHENTICATION_COMMAND(cs_S_NSSAI(omit, '01'O, '02'O, omit),v_EAP))));</w:t>
            </w:r>
          </w:p>
          <w:p w14:paraId="300FED6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1485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16" siclog@</w:t>
            </w:r>
          </w:p>
          <w:p w14:paraId="245278F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SRB.receive (car_NR_SRB_NasPdu_IND(v_NGC_NASCellA, v_SRB, cr_NG_NAS_Ind(tsc_SHT_IntegrityProtected_Ciphered,</w:t>
            </w:r>
          </w:p>
          <w:p w14:paraId="0AF739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cr_NG_NETWORK_SLICE_SPECIFIC_AUTHENTICATION_COMPLETE(cs_S_NSSAI(omit, '01'O, '02'O, omit),?))))  -&gt; value v_ReceivedAsp;</w:t>
            </w:r>
          </w:p>
          <w:p w14:paraId="49705A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65C91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siclog@</w:t>
            </w:r>
          </w:p>
          <w:p w14:paraId="585095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SRB.send(cas_NR_SRB_NasPdu_REQ(v_NGC_NASCellA,</w:t>
            </w:r>
          </w:p>
          <w:p w14:paraId="2689B0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v_SRB,</w:t>
            </w:r>
          </w:p>
          <w:p w14:paraId="0B4835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cs_TimingInfo_Now,</w:t>
            </w:r>
          </w:p>
          <w:p w14:paraId="6C3BFC0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cs_NG_NAS_Request(tsc_SHT_IntegrityProtected_Ciphered,</w:t>
            </w:r>
          </w:p>
          <w:p w14:paraId="544078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cs_NG_NETWORK_SLICE_SPECIFIC_AUTHENTICATION_RESULT(cs_S_NSSAI(omit, '01'O, '02'O, omit),cs_EAP_Message(bit2oct(encvalue(cs_EAP_Failure)), omit)))));</w:t>
            </w:r>
          </w:p>
          <w:p w14:paraId="484E41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2C8F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siclog@</w:t>
            </w:r>
          </w:p>
          <w:p w14:paraId="318627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SRB.send(cas_NR_SRB_NasPdu_REQ(v_NGC_NASCellA,</w:t>
            </w:r>
          </w:p>
          <w:p w14:paraId="0297E63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v_SRB,</w:t>
            </w:r>
          </w:p>
          <w:p w14:paraId="1866D1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cs_TimingInfo_Now,</w:t>
            </w:r>
          </w:p>
          <w:p w14:paraId="3B7C099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cs_NG_NAS_Request(tsc_SHT_IntegrityProtected_Ciphered,</w:t>
            </w:r>
          </w:p>
          <w:p w14:paraId="208937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cs_NG_CONFIGURATION_UPDATE_COMMAND(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cs_ConfigUpdateInd('0'B, '1'B)</w:t>
            </w:r>
            <w:r w:rsidRPr="00A137BE">
              <w:rPr>
                <w:rFonts w:ascii="Arial" w:hAnsi="Arial" w:cs="Arial"/>
                <w:lang w:eastAsia="en-GB"/>
              </w:rPr>
              <w:t>, -, -, -, -, -, -,</w:t>
            </w:r>
          </w:p>
          <w:p w14:paraId="4B2BD22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-, -, -, -, -, -, -, v_RejectedNSSAI))));</w:t>
            </w:r>
          </w:p>
          <w:p w14:paraId="6B2A1E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DFEE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19" siclog@</w:t>
            </w:r>
          </w:p>
          <w:p w14:paraId="2EDD2A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SRB.receive (car_NR_SRB_NasPdu_IND(v_NGC_NASCellA, v_SRB, cr_NG_NAS_Ind(tsc_SHT_IntegrityProtected_Ciphered,</w:t>
            </w:r>
          </w:p>
          <w:p w14:paraId="75AC94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cr_NG_CONFIGURATION_UPDATE_COMPLETE)));</w:t>
            </w:r>
          </w:p>
          <w:p w14:paraId="78CFA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00944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//SS releases the RRC connection.</w:t>
            </w:r>
          </w:p>
          <w:p w14:paraId="7B461A2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20" siclog@</w:t>
            </w:r>
          </w:p>
          <w:p w14:paraId="4B66FF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f_NR_RRCRelease(v_NGC_NASCellA);</w:t>
            </w:r>
          </w:p>
          <w:p w14:paraId="496F1716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}</w:t>
            </w:r>
          </w:p>
        </w:tc>
      </w:tr>
    </w:tbl>
    <w:p w14:paraId="2A46625B" w14:textId="77777777" w:rsidR="00A137BE" w:rsidRDefault="00A137BE" w:rsidP="00A137BE">
      <w:pPr>
        <w:rPr>
          <w:lang w:val="pt-BR"/>
        </w:rPr>
      </w:pPr>
    </w:p>
    <w:p w14:paraId="6937FF98" w14:textId="696BC3C4" w:rsidR="00A137BE" w:rsidRDefault="00A137BE" w:rsidP="00A137BE">
      <w:pPr>
        <w:spacing w:after="0"/>
        <w:rPr>
          <w:noProof/>
        </w:rPr>
      </w:pPr>
      <w:r>
        <w:rPr>
          <w:noProof/>
        </w:rPr>
        <w:br w:type="page"/>
      </w:r>
    </w:p>
    <w:p w14:paraId="48A86295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93508302"/>
      <w:bookmarkStart w:id="16" w:name="_Toc93670498"/>
      <w:r>
        <w:rPr>
          <w:b/>
          <w:lang w:val="pt-BR"/>
        </w:rPr>
        <w:lastRenderedPageBreak/>
        <w:t>Change 3</w:t>
      </w:r>
      <w:bookmarkEnd w:id="15"/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5804B23F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2B8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FD2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cs_NG_NETWORK_SLICE_SPECIFIC_AUTHENTICATION_RESULT</w:t>
            </w:r>
          </w:p>
        </w:tc>
      </w:tr>
      <w:tr w:rsidR="00A137BE" w14:paraId="0F5AEA27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540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457" w14:textId="77777777" w:rsidR="00A137BE" w:rsidRDefault="00A137B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Incorrect messageType used for this template</w:t>
            </w:r>
          </w:p>
        </w:tc>
      </w:tr>
      <w:tr w:rsidR="00A137BE" w14:paraId="322CF18C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4A7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59C" w14:textId="6F6E46AB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the messageType from tsc_MT_NG_NetworkSliceSpecificAuthenticationComplete to tsc_MT_NG_NetworkSliceSpecificAuthenticationResult</w:t>
            </w:r>
          </w:p>
          <w:p w14:paraId="749A063A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34ED421" w14:textId="53EDE5DE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This change was previously included in R5s211718 and was accepted as “</w:t>
            </w:r>
            <w:r w:rsidRPr="00A137BE">
              <w:rPr>
                <w:noProof/>
                <w:lang w:val="en-SG" w:eastAsia="en-GB"/>
              </w:rPr>
              <w:t>Accepted (Already implemented in 21wk49)</w:t>
            </w:r>
            <w:r>
              <w:rPr>
                <w:noProof/>
                <w:lang w:val="en-SG" w:eastAsia="en-GB"/>
              </w:rPr>
              <w:t xml:space="preserve">” but the correction is actually not in IWD-21wk49, so is included here again. </w:t>
            </w:r>
          </w:p>
        </w:tc>
      </w:tr>
      <w:tr w:rsidR="00A137BE" w14:paraId="49924FE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F92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0FF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6F28E5A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67F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BC1" w14:textId="77777777" w:rsidR="00A137BE" w:rsidRDefault="00A137BE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EFE4C6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4CC4AE28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42152BA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F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>template (value) NG_NAS_DL_Message_Type cs_NG_NETWORK_SLICE_SPECIFIC_AUTHENTICATION_RESULT (template (value) S_NSSAI_Type p_S_NSSAI,</w:t>
            </w:r>
          </w:p>
          <w:p w14:paraId="07AFDDA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template (value) EAP_Message p_EAP) :=</w:t>
            </w:r>
          </w:p>
          <w:p w14:paraId="00D77C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BD038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/* 24.501 cl. 8.2.33 */</w:t>
            </w:r>
          </w:p>
          <w:p w14:paraId="1F3C87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network_Slice_Specific_Authentication_Result := {</w:t>
            </w:r>
          </w:p>
          <w:p w14:paraId="702995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protocolDiscriminator   := tsc_EPD_GMM,                                         /* cl. 9.2       M V 1   */</w:t>
            </w:r>
          </w:p>
          <w:p w14:paraId="06668D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spareHalfOctet          := tsc_SpareHalfOctet,                                  /* cl. 9.5       M V 1   */</w:t>
            </w:r>
          </w:p>
          <w:p w14:paraId="2747E3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securityHeaderType      := tsc_SHT_NoSecurityProtection,</w:t>
            </w:r>
          </w:p>
          <w:p w14:paraId="0BF6EEE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messageType             :=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tsc_MT_NG_NetworkSliceSpecificAuthenticationComplete</w:t>
            </w:r>
            <w:r w:rsidRPr="00A137BE">
              <w:rPr>
                <w:rFonts w:ascii="Arial" w:hAnsi="Arial" w:cs="Arial"/>
                <w:lang w:eastAsia="de-DE"/>
              </w:rPr>
              <w:t>, /* cl. 9.7       M V 1   */</w:t>
            </w:r>
          </w:p>
          <w:p w14:paraId="1B3788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sNSSAI                  := p_S_NSSAI,</w:t>
            </w:r>
          </w:p>
          <w:p w14:paraId="3C862B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eapMessage              := p_EAP</w:t>
            </w:r>
          </w:p>
          <w:p w14:paraId="023EDF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1141F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BF86AAD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4D6F884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4ACBFC69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5A53D2A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2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>template (value) NG_NAS_DL_Message_Type cs_NG_NETWORK_SLICE_SPECIFIC_AUTHENTICATION_RESULT (template (value) S_NSSAI_Type p_S_NSSAI,</w:t>
            </w:r>
          </w:p>
          <w:p w14:paraId="09F031D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template (value) EAP_Message p_EAP) :=</w:t>
            </w:r>
          </w:p>
          <w:p w14:paraId="5EB485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E6EB6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/* 24.501 cl. 8.2.33 */</w:t>
            </w:r>
          </w:p>
          <w:p w14:paraId="084DF78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network_Slice_Specific_Authentication_Result := {</w:t>
            </w:r>
          </w:p>
          <w:p w14:paraId="321E44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protocolDiscriminator   := tsc_EPD_GMM,                                         /* cl. 9.2       M V 1   */</w:t>
            </w:r>
          </w:p>
          <w:p w14:paraId="4E245A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spareHalfOctet          := tsc_SpareHalfOctet,                                  /* cl. 9.5       M V 1   */</w:t>
            </w:r>
          </w:p>
          <w:p w14:paraId="63A9C1D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securityHeaderType      := tsc_SHT_NoSecurityProtection,</w:t>
            </w:r>
          </w:p>
          <w:p w14:paraId="027E754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messageType             :=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tsc_MT_NG_NetworkSliceSpecificAuthenticationResult</w:t>
            </w:r>
            <w:r w:rsidRPr="00A137BE">
              <w:rPr>
                <w:rFonts w:ascii="Arial" w:hAnsi="Arial" w:cs="Arial"/>
                <w:lang w:eastAsia="en-GB"/>
              </w:rPr>
              <w:t>, /* cl. 9.7       M V 1   */</w:t>
            </w:r>
          </w:p>
          <w:p w14:paraId="4866F22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sNSSAI                  := p_S_NSSAI,</w:t>
            </w:r>
          </w:p>
          <w:p w14:paraId="30647A3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eapMessage              := p_EAP</w:t>
            </w:r>
          </w:p>
          <w:p w14:paraId="19B17B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E47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};</w:t>
            </w:r>
          </w:p>
          <w:p w14:paraId="7EAB889F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</w:tc>
      </w:tr>
    </w:tbl>
    <w:p w14:paraId="7F284268" w14:textId="77777777" w:rsidR="00A137BE" w:rsidRDefault="00A137BE" w:rsidP="00A137BE">
      <w:pPr>
        <w:rPr>
          <w:lang w:val="pt-BR"/>
        </w:rPr>
      </w:pPr>
    </w:p>
    <w:p w14:paraId="664217D5" w14:textId="77777777" w:rsidR="00A137BE" w:rsidRDefault="00A137BE" w:rsidP="00A137BE">
      <w:pPr>
        <w:spacing w:after="0"/>
        <w:rPr>
          <w:noProof/>
        </w:rPr>
      </w:pPr>
    </w:p>
    <w:p w14:paraId="4F6C0743" w14:textId="77777777" w:rsidR="00A137BE" w:rsidRPr="00B43E68" w:rsidRDefault="00A137BE" w:rsidP="00B43E68"/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93670499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uing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9367050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3670501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2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61CFD80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</w:t>
      </w:r>
      <w:r w:rsidR="00B43E68">
        <w:rPr>
          <w:rFonts w:cs="Arial"/>
        </w:rPr>
        <w:t>_10_6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6AA0BD6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3BA17B91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62CF26A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3670502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51A54D4F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B43E68">
              <w:rPr>
                <w:rFonts w:cs="Arial"/>
                <w:b/>
                <w:sz w:val="18"/>
              </w:rPr>
              <w:t xml:space="preserve">23 : </w:t>
            </w:r>
            <w:r w:rsidR="00B43E68" w:rsidRPr="00B43E68">
              <w:rPr>
                <w:rFonts w:cs="Arial"/>
                <w:b/>
                <w:sz w:val="18"/>
              </w:rPr>
              <w:t>NR5GC FR1 : Addition of R16 eNS test case 9.1.10.6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3C68" w14:textId="77777777" w:rsidR="003E5B50" w:rsidRDefault="003E5B50">
      <w:r>
        <w:separator/>
      </w:r>
    </w:p>
  </w:endnote>
  <w:endnote w:type="continuationSeparator" w:id="0">
    <w:p w14:paraId="28212217" w14:textId="77777777" w:rsidR="003E5B50" w:rsidRDefault="003E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E4A8" w14:textId="77777777" w:rsidR="003E5B50" w:rsidRDefault="003E5B50">
      <w:r>
        <w:separator/>
      </w:r>
    </w:p>
  </w:footnote>
  <w:footnote w:type="continuationSeparator" w:id="0">
    <w:p w14:paraId="79C202E9" w14:textId="77777777" w:rsidR="003E5B50" w:rsidRDefault="003E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420593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8183561">
    <w:abstractNumId w:val="5"/>
  </w:num>
  <w:num w:numId="3" w16cid:durableId="65491841">
    <w:abstractNumId w:val="3"/>
  </w:num>
  <w:num w:numId="4" w16cid:durableId="1239242164">
    <w:abstractNumId w:val="5"/>
  </w:num>
  <w:num w:numId="5" w16cid:durableId="1007246947">
    <w:abstractNumId w:val="2"/>
  </w:num>
  <w:num w:numId="6" w16cid:durableId="651372645">
    <w:abstractNumId w:val="6"/>
  </w:num>
  <w:num w:numId="7" w16cid:durableId="401215888">
    <w:abstractNumId w:val="8"/>
  </w:num>
  <w:num w:numId="8" w16cid:durableId="1548446581">
    <w:abstractNumId w:val="1"/>
  </w:num>
  <w:num w:numId="9" w16cid:durableId="1471677496">
    <w:abstractNumId w:val="7"/>
  </w:num>
  <w:num w:numId="10" w16cid:durableId="17514667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146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578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B1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134C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0DFF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47111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A2CBC"/>
    <w:rsid w:val="00AC5820"/>
    <w:rsid w:val="00AD1CD8"/>
    <w:rsid w:val="00B258BB"/>
    <w:rsid w:val="00B43E68"/>
    <w:rsid w:val="00B61148"/>
    <w:rsid w:val="00B67B97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12</Pages>
  <Words>2317</Words>
  <Characters>23731</Characters>
  <Application>Microsoft Office Word</Application>
  <DocSecurity>0</DocSecurity>
  <Lines>197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</cp:revision>
  <cp:lastPrinted>1900-01-01T00:00:00Z</cp:lastPrinted>
  <dcterms:created xsi:type="dcterms:W3CDTF">2021-12-13T09:58:00Z</dcterms:created>
  <dcterms:modified xsi:type="dcterms:W3CDTF">2022-04-27T12:41:00Z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