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005AC" w14:textId="478A9AE9" w:rsidR="009C1B35" w:rsidRDefault="009C1B35" w:rsidP="00B7179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w:t>
      </w:r>
      <w:r>
        <w:rPr>
          <w:b/>
          <w:noProof/>
          <w:sz w:val="24"/>
        </w:rPr>
        <w:fldChar w:fldCharType="end"/>
      </w:r>
      <w:r>
        <w:rPr>
          <w:b/>
          <w:noProof/>
          <w:sz w:val="24"/>
        </w:rPr>
        <w:t>2</w:t>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w:t>
      </w:r>
      <w:r>
        <w:rPr>
          <w:b/>
          <w:i/>
          <w:noProof/>
          <w:sz w:val="28"/>
        </w:rPr>
        <w:fldChar w:fldCharType="end"/>
      </w:r>
      <w:r>
        <w:rPr>
          <w:b/>
          <w:i/>
          <w:noProof/>
          <w:sz w:val="28"/>
        </w:rPr>
        <w:t>s</w:t>
      </w:r>
      <w:r>
        <w:rPr>
          <w:b/>
          <w:i/>
          <w:noProof/>
          <w:sz w:val="28"/>
        </w:rPr>
        <w:t>22</w:t>
      </w:r>
      <w:r>
        <w:rPr>
          <w:b/>
          <w:i/>
          <w:noProof/>
          <w:sz w:val="28"/>
        </w:rPr>
        <w:t>0624</w:t>
      </w:r>
    </w:p>
    <w:p w14:paraId="4796609D" w14:textId="77777777" w:rsidR="009C1B35" w:rsidRDefault="009C1B35" w:rsidP="009C1B3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21st</w:t>
      </w:r>
      <w:r w:rsidRPr="00BA51D9">
        <w:rPr>
          <w:b/>
          <w:noProof/>
          <w:sz w:val="24"/>
        </w:rPr>
        <w:t xml:space="preserve"> </w:t>
      </w:r>
      <w:r>
        <w:rPr>
          <w:b/>
          <w:noProof/>
          <w:sz w:val="24"/>
        </w:rPr>
        <w:t>Feb</w:t>
      </w:r>
      <w:r w:rsidRPr="00BA51D9">
        <w:rPr>
          <w:b/>
          <w:noProof/>
          <w:sz w:val="24"/>
        </w:rPr>
        <w:t xml:space="preserve"> 202</w:t>
      </w:r>
      <w:r>
        <w:rPr>
          <w:b/>
          <w:noProof/>
          <w:sz w:val="24"/>
        </w:rPr>
        <w:t>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3rd</w:t>
      </w:r>
      <w:r w:rsidRPr="00BA51D9">
        <w:rPr>
          <w:b/>
          <w:noProof/>
          <w:sz w:val="24"/>
        </w:rPr>
        <w:t xml:space="preserve"> </w:t>
      </w:r>
      <w:r>
        <w:rPr>
          <w:b/>
          <w:noProof/>
          <w:sz w:val="24"/>
        </w:rPr>
        <w:t>Mar</w:t>
      </w:r>
      <w:r w:rsidRPr="00BA51D9">
        <w:rPr>
          <w:b/>
          <w:noProof/>
          <w:sz w:val="24"/>
        </w:rPr>
        <w:t xml:space="preserve"> 202</w:t>
      </w:r>
      <w:r>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8354F" w14:paraId="23ACCA47" w14:textId="77777777" w:rsidTr="00547111">
        <w:tc>
          <w:tcPr>
            <w:tcW w:w="9641" w:type="dxa"/>
            <w:gridSpan w:val="9"/>
            <w:tcBorders>
              <w:top w:val="single" w:sz="4" w:space="0" w:color="auto"/>
              <w:left w:val="single" w:sz="4" w:space="0" w:color="auto"/>
              <w:right w:val="single" w:sz="4" w:space="0" w:color="auto"/>
            </w:tcBorders>
          </w:tcPr>
          <w:p w14:paraId="23ACCA46" w14:textId="77777777" w:rsidR="001E41F3" w:rsidRPr="00C8354F" w:rsidRDefault="00305409" w:rsidP="00E34898">
            <w:pPr>
              <w:pStyle w:val="CRCoverPage"/>
              <w:spacing w:after="0"/>
              <w:jc w:val="right"/>
              <w:rPr>
                <w:i/>
                <w:noProof/>
              </w:rPr>
            </w:pPr>
            <w:r w:rsidRPr="00C8354F">
              <w:rPr>
                <w:i/>
                <w:noProof/>
                <w:sz w:val="14"/>
              </w:rPr>
              <w:t>CR-Form-v</w:t>
            </w:r>
            <w:r w:rsidR="008863B9" w:rsidRPr="00C8354F">
              <w:rPr>
                <w:i/>
                <w:noProof/>
                <w:sz w:val="14"/>
              </w:rPr>
              <w:t>12.</w:t>
            </w:r>
            <w:r w:rsidR="002E472E" w:rsidRPr="00C8354F">
              <w:rPr>
                <w:i/>
                <w:noProof/>
                <w:sz w:val="14"/>
              </w:rPr>
              <w:t>1</w:t>
            </w:r>
          </w:p>
        </w:tc>
      </w:tr>
      <w:tr w:rsidR="001E41F3" w:rsidRPr="00C8354F" w14:paraId="23ACCA49" w14:textId="77777777" w:rsidTr="00547111">
        <w:tc>
          <w:tcPr>
            <w:tcW w:w="9641" w:type="dxa"/>
            <w:gridSpan w:val="9"/>
            <w:tcBorders>
              <w:left w:val="single" w:sz="4" w:space="0" w:color="auto"/>
              <w:right w:val="single" w:sz="4" w:space="0" w:color="auto"/>
            </w:tcBorders>
          </w:tcPr>
          <w:p w14:paraId="23ACCA48" w14:textId="77777777" w:rsidR="001E41F3" w:rsidRPr="00C8354F" w:rsidRDefault="001E41F3">
            <w:pPr>
              <w:pStyle w:val="CRCoverPage"/>
              <w:spacing w:after="0"/>
              <w:jc w:val="center"/>
              <w:rPr>
                <w:noProof/>
              </w:rPr>
            </w:pPr>
            <w:r w:rsidRPr="00C8354F">
              <w:rPr>
                <w:b/>
                <w:noProof/>
                <w:sz w:val="32"/>
              </w:rPr>
              <w:t>CHANGE REQUEST</w:t>
            </w:r>
          </w:p>
        </w:tc>
      </w:tr>
      <w:tr w:rsidR="001E41F3" w:rsidRPr="00C8354F" w14:paraId="23ACCA4B" w14:textId="77777777" w:rsidTr="00547111">
        <w:tc>
          <w:tcPr>
            <w:tcW w:w="9641" w:type="dxa"/>
            <w:gridSpan w:val="9"/>
            <w:tcBorders>
              <w:left w:val="single" w:sz="4" w:space="0" w:color="auto"/>
              <w:right w:val="single" w:sz="4" w:space="0" w:color="auto"/>
            </w:tcBorders>
          </w:tcPr>
          <w:p w14:paraId="23ACCA4A" w14:textId="77777777" w:rsidR="001E41F3" w:rsidRPr="00C8354F" w:rsidRDefault="001E41F3">
            <w:pPr>
              <w:pStyle w:val="CRCoverPage"/>
              <w:spacing w:after="0"/>
              <w:rPr>
                <w:noProof/>
                <w:sz w:val="8"/>
                <w:szCs w:val="8"/>
              </w:rPr>
            </w:pPr>
          </w:p>
        </w:tc>
      </w:tr>
      <w:tr w:rsidR="001E41F3" w:rsidRPr="00C8354F" w14:paraId="23ACCA55" w14:textId="77777777" w:rsidTr="00547111">
        <w:tc>
          <w:tcPr>
            <w:tcW w:w="142" w:type="dxa"/>
            <w:tcBorders>
              <w:left w:val="single" w:sz="4" w:space="0" w:color="auto"/>
            </w:tcBorders>
          </w:tcPr>
          <w:p w14:paraId="23ACCA4C" w14:textId="77777777" w:rsidR="001E41F3" w:rsidRPr="00C8354F" w:rsidRDefault="001E41F3">
            <w:pPr>
              <w:pStyle w:val="CRCoverPage"/>
              <w:spacing w:after="0"/>
              <w:jc w:val="right"/>
              <w:rPr>
                <w:noProof/>
              </w:rPr>
            </w:pPr>
          </w:p>
        </w:tc>
        <w:tc>
          <w:tcPr>
            <w:tcW w:w="1559" w:type="dxa"/>
            <w:shd w:val="pct30" w:color="FFFF00" w:fill="auto"/>
          </w:tcPr>
          <w:p w14:paraId="23ACCA4D" w14:textId="77777777" w:rsidR="001E41F3" w:rsidRPr="00C8354F" w:rsidRDefault="00375F92" w:rsidP="00E13F3D">
            <w:pPr>
              <w:pStyle w:val="CRCoverPage"/>
              <w:spacing w:after="0"/>
              <w:jc w:val="right"/>
              <w:rPr>
                <w:b/>
                <w:noProof/>
                <w:sz w:val="28"/>
              </w:rPr>
            </w:pPr>
            <w:r w:rsidRPr="00C8354F">
              <w:rPr>
                <w:b/>
                <w:sz w:val="28"/>
                <w:lang w:val="zh-CN" w:eastAsia="zh-CN"/>
              </w:rPr>
              <w:fldChar w:fldCharType="begin"/>
            </w:r>
            <w:r w:rsidRPr="00C8354F">
              <w:rPr>
                <w:b/>
                <w:sz w:val="28"/>
                <w:lang w:val="zh-CN" w:eastAsia="zh-CN"/>
              </w:rPr>
              <w:instrText xml:space="preserve"> DOCPROPERTY  Spec#  \* MERGEFORMAT </w:instrText>
            </w:r>
            <w:r w:rsidRPr="00C8354F">
              <w:rPr>
                <w:b/>
                <w:sz w:val="28"/>
                <w:lang w:val="zh-CN" w:eastAsia="zh-CN"/>
              </w:rPr>
              <w:fldChar w:fldCharType="separate"/>
            </w:r>
            <w:r w:rsidRPr="00C8354F">
              <w:rPr>
                <w:b/>
                <w:sz w:val="28"/>
                <w:lang w:val="zh-CN" w:eastAsia="zh-CN"/>
              </w:rPr>
              <w:t>38.523-</w:t>
            </w:r>
            <w:r w:rsidRPr="00C8354F">
              <w:rPr>
                <w:b/>
                <w:sz w:val="28"/>
                <w:lang w:val="zh-CN" w:eastAsia="zh-CN"/>
              </w:rPr>
              <w:fldChar w:fldCharType="end"/>
            </w:r>
            <w:r w:rsidRPr="00C8354F">
              <w:rPr>
                <w:rFonts w:hint="eastAsia"/>
                <w:b/>
                <w:sz w:val="28"/>
                <w:lang w:val="en-US" w:eastAsia="zh-CN"/>
              </w:rPr>
              <w:t>3</w:t>
            </w:r>
          </w:p>
        </w:tc>
        <w:tc>
          <w:tcPr>
            <w:tcW w:w="709" w:type="dxa"/>
          </w:tcPr>
          <w:p w14:paraId="23ACCA4E" w14:textId="77777777" w:rsidR="001E41F3" w:rsidRPr="00C8354F" w:rsidRDefault="001E41F3">
            <w:pPr>
              <w:pStyle w:val="CRCoverPage"/>
              <w:spacing w:after="0"/>
              <w:jc w:val="center"/>
              <w:rPr>
                <w:noProof/>
              </w:rPr>
            </w:pPr>
            <w:r w:rsidRPr="00C8354F">
              <w:rPr>
                <w:b/>
                <w:noProof/>
                <w:sz w:val="28"/>
              </w:rPr>
              <w:t>CR</w:t>
            </w:r>
          </w:p>
        </w:tc>
        <w:tc>
          <w:tcPr>
            <w:tcW w:w="1276" w:type="dxa"/>
            <w:shd w:val="pct30" w:color="FFFF00" w:fill="auto"/>
          </w:tcPr>
          <w:p w14:paraId="23ACCA4F" w14:textId="77777777" w:rsidR="001E41F3" w:rsidRPr="00C8354F" w:rsidRDefault="0067554F" w:rsidP="00CC067B">
            <w:pPr>
              <w:pStyle w:val="CRCoverPage"/>
              <w:spacing w:after="0"/>
              <w:rPr>
                <w:noProof/>
              </w:rPr>
            </w:pPr>
            <w:r>
              <w:rPr>
                <w:rFonts w:hint="eastAsia"/>
                <w:b/>
                <w:sz w:val="28"/>
                <w:lang w:val="en-US" w:eastAsia="zh-CN"/>
              </w:rPr>
              <w:t>22</w:t>
            </w:r>
            <w:r w:rsidR="00CC067B">
              <w:rPr>
                <w:rFonts w:hint="eastAsia"/>
                <w:b/>
                <w:sz w:val="28"/>
                <w:lang w:val="en-US" w:eastAsia="zh-CN"/>
              </w:rPr>
              <w:t>23</w:t>
            </w:r>
          </w:p>
        </w:tc>
        <w:tc>
          <w:tcPr>
            <w:tcW w:w="709" w:type="dxa"/>
          </w:tcPr>
          <w:p w14:paraId="23ACCA50" w14:textId="77777777" w:rsidR="001E41F3" w:rsidRPr="00C8354F" w:rsidRDefault="001E41F3" w:rsidP="0051580D">
            <w:pPr>
              <w:pStyle w:val="CRCoverPage"/>
              <w:tabs>
                <w:tab w:val="right" w:pos="625"/>
              </w:tabs>
              <w:spacing w:after="0"/>
              <w:jc w:val="center"/>
              <w:rPr>
                <w:noProof/>
              </w:rPr>
            </w:pPr>
            <w:r w:rsidRPr="00C8354F">
              <w:rPr>
                <w:b/>
                <w:bCs/>
                <w:noProof/>
                <w:sz w:val="28"/>
              </w:rPr>
              <w:t>rev</w:t>
            </w:r>
          </w:p>
        </w:tc>
        <w:tc>
          <w:tcPr>
            <w:tcW w:w="992" w:type="dxa"/>
            <w:shd w:val="pct30" w:color="FFFF00" w:fill="auto"/>
          </w:tcPr>
          <w:p w14:paraId="23ACCA51" w14:textId="775BAD1F" w:rsidR="001E41F3" w:rsidRPr="00C8354F" w:rsidRDefault="009C1B35" w:rsidP="00E13F3D">
            <w:pPr>
              <w:pStyle w:val="CRCoverPage"/>
              <w:spacing w:after="0"/>
              <w:jc w:val="center"/>
              <w:rPr>
                <w:b/>
                <w:bCs/>
                <w:noProof/>
              </w:rPr>
            </w:pPr>
            <w:r>
              <w:rPr>
                <w:b/>
                <w:bCs/>
                <w:sz w:val="28"/>
                <w:szCs w:val="28"/>
              </w:rPr>
              <w:t>1</w:t>
            </w:r>
          </w:p>
        </w:tc>
        <w:tc>
          <w:tcPr>
            <w:tcW w:w="2410" w:type="dxa"/>
          </w:tcPr>
          <w:p w14:paraId="23ACCA52" w14:textId="77777777" w:rsidR="001E41F3" w:rsidRPr="00C8354F" w:rsidRDefault="001E41F3" w:rsidP="0051580D">
            <w:pPr>
              <w:pStyle w:val="CRCoverPage"/>
              <w:tabs>
                <w:tab w:val="right" w:pos="1825"/>
              </w:tabs>
              <w:spacing w:after="0"/>
              <w:jc w:val="center"/>
              <w:rPr>
                <w:noProof/>
              </w:rPr>
            </w:pPr>
            <w:r w:rsidRPr="00C8354F">
              <w:rPr>
                <w:b/>
                <w:noProof/>
                <w:sz w:val="28"/>
                <w:szCs w:val="28"/>
              </w:rPr>
              <w:t>Current version:</w:t>
            </w:r>
          </w:p>
        </w:tc>
        <w:tc>
          <w:tcPr>
            <w:tcW w:w="1701" w:type="dxa"/>
            <w:shd w:val="pct30" w:color="FFFF00" w:fill="auto"/>
          </w:tcPr>
          <w:p w14:paraId="23ACCA53" w14:textId="078E4ED9" w:rsidR="001E41F3" w:rsidRPr="00C8354F" w:rsidRDefault="00375F92" w:rsidP="0074398B">
            <w:pPr>
              <w:pStyle w:val="CRCoverPage"/>
              <w:spacing w:after="0"/>
              <w:jc w:val="center"/>
              <w:rPr>
                <w:noProof/>
                <w:sz w:val="28"/>
              </w:rPr>
            </w:pPr>
            <w:r w:rsidRPr="00C8354F">
              <w:rPr>
                <w:b/>
                <w:sz w:val="28"/>
                <w:lang w:val="zh-CN" w:eastAsia="zh-CN"/>
              </w:rPr>
              <w:t>1</w:t>
            </w:r>
            <w:r w:rsidR="0074398B">
              <w:rPr>
                <w:rFonts w:hint="eastAsia"/>
                <w:b/>
                <w:sz w:val="28"/>
                <w:lang w:val="en-US" w:eastAsia="zh-CN"/>
              </w:rPr>
              <w:t>7</w:t>
            </w:r>
            <w:r w:rsidRPr="00C8354F">
              <w:rPr>
                <w:b/>
                <w:sz w:val="28"/>
                <w:lang w:val="zh-CN" w:eastAsia="zh-CN"/>
              </w:rPr>
              <w:t>.</w:t>
            </w:r>
            <w:r w:rsidR="009C1B35">
              <w:rPr>
                <w:b/>
                <w:sz w:val="28"/>
                <w:lang w:val="en-US" w:eastAsia="zh-CN"/>
              </w:rPr>
              <w:t>2</w:t>
            </w:r>
            <w:r w:rsidRPr="00C8354F">
              <w:rPr>
                <w:b/>
                <w:sz w:val="28"/>
                <w:lang w:val="zh-CN" w:eastAsia="zh-CN"/>
              </w:rPr>
              <w:t>.0</w:t>
            </w:r>
          </w:p>
        </w:tc>
        <w:tc>
          <w:tcPr>
            <w:tcW w:w="143" w:type="dxa"/>
            <w:tcBorders>
              <w:right w:val="single" w:sz="4" w:space="0" w:color="auto"/>
            </w:tcBorders>
          </w:tcPr>
          <w:p w14:paraId="23ACCA54" w14:textId="77777777" w:rsidR="001E41F3" w:rsidRPr="00C8354F" w:rsidRDefault="001E41F3">
            <w:pPr>
              <w:pStyle w:val="CRCoverPage"/>
              <w:spacing w:after="0"/>
              <w:rPr>
                <w:noProof/>
              </w:rPr>
            </w:pPr>
          </w:p>
        </w:tc>
      </w:tr>
      <w:tr w:rsidR="001E41F3" w:rsidRPr="00C8354F" w14:paraId="23ACCA57" w14:textId="77777777" w:rsidTr="00547111">
        <w:tc>
          <w:tcPr>
            <w:tcW w:w="9641" w:type="dxa"/>
            <w:gridSpan w:val="9"/>
            <w:tcBorders>
              <w:left w:val="single" w:sz="4" w:space="0" w:color="auto"/>
              <w:right w:val="single" w:sz="4" w:space="0" w:color="auto"/>
            </w:tcBorders>
          </w:tcPr>
          <w:p w14:paraId="23ACCA56" w14:textId="77777777" w:rsidR="001E41F3" w:rsidRPr="00C8354F" w:rsidRDefault="001E41F3">
            <w:pPr>
              <w:pStyle w:val="CRCoverPage"/>
              <w:spacing w:after="0"/>
              <w:rPr>
                <w:noProof/>
              </w:rPr>
            </w:pPr>
          </w:p>
        </w:tc>
      </w:tr>
      <w:tr w:rsidR="001E41F3" w:rsidRPr="00C8354F" w14:paraId="23ACCA59" w14:textId="77777777" w:rsidTr="00547111">
        <w:tc>
          <w:tcPr>
            <w:tcW w:w="9641" w:type="dxa"/>
            <w:gridSpan w:val="9"/>
            <w:tcBorders>
              <w:top w:val="single" w:sz="4" w:space="0" w:color="auto"/>
            </w:tcBorders>
          </w:tcPr>
          <w:p w14:paraId="23ACCA58" w14:textId="77777777" w:rsidR="001E41F3" w:rsidRPr="00C8354F" w:rsidRDefault="001E41F3">
            <w:pPr>
              <w:pStyle w:val="CRCoverPage"/>
              <w:spacing w:after="0"/>
              <w:jc w:val="center"/>
              <w:rPr>
                <w:rFonts w:cs="Arial"/>
                <w:i/>
                <w:noProof/>
              </w:rPr>
            </w:pPr>
            <w:r w:rsidRPr="00C8354F">
              <w:rPr>
                <w:rFonts w:cs="Arial"/>
                <w:i/>
                <w:noProof/>
              </w:rPr>
              <w:t xml:space="preserve">For </w:t>
            </w:r>
            <w:hyperlink r:id="rId9" w:anchor="_blank" w:history="1">
              <w:r w:rsidRPr="00C8354F">
                <w:rPr>
                  <w:rStyle w:val="Hyperlink"/>
                  <w:rFonts w:cs="Arial"/>
                  <w:b/>
                  <w:i/>
                  <w:noProof/>
                  <w:color w:val="FF0000"/>
                </w:rPr>
                <w:t>HE</w:t>
              </w:r>
              <w:bookmarkStart w:id="0" w:name="_Hlt497126619"/>
              <w:r w:rsidRPr="00C8354F">
                <w:rPr>
                  <w:rStyle w:val="Hyperlink"/>
                  <w:rFonts w:cs="Arial"/>
                  <w:b/>
                  <w:i/>
                  <w:noProof/>
                  <w:color w:val="FF0000"/>
                </w:rPr>
                <w:t>L</w:t>
              </w:r>
              <w:bookmarkEnd w:id="0"/>
              <w:r w:rsidRPr="00C8354F">
                <w:rPr>
                  <w:rStyle w:val="Hyperlink"/>
                  <w:rFonts w:cs="Arial"/>
                  <w:b/>
                  <w:i/>
                  <w:noProof/>
                  <w:color w:val="FF0000"/>
                </w:rPr>
                <w:t>P</w:t>
              </w:r>
            </w:hyperlink>
            <w:r w:rsidRPr="00C8354F">
              <w:rPr>
                <w:rFonts w:cs="Arial"/>
                <w:b/>
                <w:i/>
                <w:noProof/>
                <w:color w:val="FF0000"/>
              </w:rPr>
              <w:t xml:space="preserve"> </w:t>
            </w:r>
            <w:r w:rsidRPr="00C8354F">
              <w:rPr>
                <w:rFonts w:cs="Arial"/>
                <w:i/>
                <w:noProof/>
              </w:rPr>
              <w:t>on using this form</w:t>
            </w:r>
            <w:r w:rsidR="0051580D" w:rsidRPr="00C8354F">
              <w:rPr>
                <w:rFonts w:cs="Arial"/>
                <w:i/>
                <w:noProof/>
              </w:rPr>
              <w:t>: c</w:t>
            </w:r>
            <w:r w:rsidR="00F25D98" w:rsidRPr="00C8354F">
              <w:rPr>
                <w:rFonts w:cs="Arial"/>
                <w:i/>
                <w:noProof/>
              </w:rPr>
              <w:t xml:space="preserve">omprehensive instructions can be found at </w:t>
            </w:r>
            <w:r w:rsidR="001B7A65" w:rsidRPr="00C8354F">
              <w:rPr>
                <w:rFonts w:cs="Arial"/>
                <w:i/>
                <w:noProof/>
              </w:rPr>
              <w:br/>
            </w:r>
            <w:hyperlink r:id="rId10" w:history="1">
              <w:r w:rsidR="00DE34CF" w:rsidRPr="00C8354F">
                <w:rPr>
                  <w:rStyle w:val="Hyperlink"/>
                  <w:rFonts w:cs="Arial"/>
                  <w:i/>
                  <w:noProof/>
                </w:rPr>
                <w:t>http://www.3gpp.org/Change-Requests</w:t>
              </w:r>
            </w:hyperlink>
            <w:r w:rsidR="00F25D98" w:rsidRPr="00C8354F">
              <w:rPr>
                <w:rFonts w:cs="Arial"/>
                <w:i/>
                <w:noProof/>
              </w:rPr>
              <w:t>.</w:t>
            </w:r>
          </w:p>
        </w:tc>
      </w:tr>
      <w:tr w:rsidR="001E41F3" w:rsidRPr="00C8354F" w14:paraId="23ACCA5B" w14:textId="77777777" w:rsidTr="00547111">
        <w:tc>
          <w:tcPr>
            <w:tcW w:w="9641" w:type="dxa"/>
            <w:gridSpan w:val="9"/>
          </w:tcPr>
          <w:p w14:paraId="23ACCA5A" w14:textId="77777777" w:rsidR="001E41F3" w:rsidRPr="00C8354F" w:rsidRDefault="001E41F3">
            <w:pPr>
              <w:pStyle w:val="CRCoverPage"/>
              <w:spacing w:after="0"/>
              <w:rPr>
                <w:noProof/>
                <w:sz w:val="8"/>
                <w:szCs w:val="8"/>
              </w:rPr>
            </w:pPr>
          </w:p>
        </w:tc>
      </w:tr>
    </w:tbl>
    <w:p w14:paraId="23ACCA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8354F" w14:paraId="23ACCA66" w14:textId="77777777" w:rsidTr="00A7671C">
        <w:tc>
          <w:tcPr>
            <w:tcW w:w="2835" w:type="dxa"/>
          </w:tcPr>
          <w:p w14:paraId="23ACCA5D" w14:textId="77777777" w:rsidR="00F25D98" w:rsidRPr="00C8354F" w:rsidRDefault="00F25D98" w:rsidP="001E41F3">
            <w:pPr>
              <w:pStyle w:val="CRCoverPage"/>
              <w:tabs>
                <w:tab w:val="right" w:pos="2751"/>
              </w:tabs>
              <w:spacing w:after="0"/>
              <w:rPr>
                <w:b/>
                <w:i/>
                <w:noProof/>
              </w:rPr>
            </w:pPr>
            <w:r w:rsidRPr="00C8354F">
              <w:rPr>
                <w:b/>
                <w:i/>
                <w:noProof/>
              </w:rPr>
              <w:t>Proposed change</w:t>
            </w:r>
            <w:r w:rsidR="00A7671C" w:rsidRPr="00C8354F">
              <w:rPr>
                <w:b/>
                <w:i/>
                <w:noProof/>
              </w:rPr>
              <w:t xml:space="preserve"> </w:t>
            </w:r>
            <w:r w:rsidRPr="00C8354F">
              <w:rPr>
                <w:b/>
                <w:i/>
                <w:noProof/>
              </w:rPr>
              <w:t>affects:</w:t>
            </w:r>
          </w:p>
        </w:tc>
        <w:tc>
          <w:tcPr>
            <w:tcW w:w="1418" w:type="dxa"/>
          </w:tcPr>
          <w:p w14:paraId="23ACCA5E" w14:textId="77777777" w:rsidR="00F25D98" w:rsidRPr="00C8354F" w:rsidRDefault="00F25D98" w:rsidP="001E41F3">
            <w:pPr>
              <w:pStyle w:val="CRCoverPage"/>
              <w:spacing w:after="0"/>
              <w:jc w:val="right"/>
              <w:rPr>
                <w:noProof/>
              </w:rPr>
            </w:pPr>
            <w:r w:rsidRPr="00C835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ACCA5F" w14:textId="77777777" w:rsidR="00F25D98" w:rsidRPr="00C8354F" w:rsidRDefault="00F25D98" w:rsidP="001E41F3">
            <w:pPr>
              <w:pStyle w:val="CRCoverPage"/>
              <w:spacing w:after="0"/>
              <w:jc w:val="center"/>
              <w:rPr>
                <w:b/>
                <w:caps/>
                <w:noProof/>
              </w:rPr>
            </w:pPr>
          </w:p>
        </w:tc>
        <w:tc>
          <w:tcPr>
            <w:tcW w:w="709" w:type="dxa"/>
            <w:tcBorders>
              <w:left w:val="single" w:sz="4" w:space="0" w:color="auto"/>
            </w:tcBorders>
          </w:tcPr>
          <w:p w14:paraId="23ACCA60" w14:textId="77777777" w:rsidR="00F25D98" w:rsidRPr="00C8354F" w:rsidRDefault="00F25D98" w:rsidP="001E41F3">
            <w:pPr>
              <w:pStyle w:val="CRCoverPage"/>
              <w:spacing w:after="0"/>
              <w:jc w:val="right"/>
              <w:rPr>
                <w:noProof/>
                <w:u w:val="single"/>
              </w:rPr>
            </w:pPr>
            <w:r w:rsidRPr="00C835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ACCA61" w14:textId="77777777" w:rsidR="00F25D98" w:rsidRPr="00C8354F" w:rsidRDefault="00F25D98" w:rsidP="001E41F3">
            <w:pPr>
              <w:pStyle w:val="CRCoverPage"/>
              <w:spacing w:after="0"/>
              <w:jc w:val="center"/>
              <w:rPr>
                <w:b/>
                <w:caps/>
                <w:noProof/>
              </w:rPr>
            </w:pPr>
          </w:p>
        </w:tc>
        <w:tc>
          <w:tcPr>
            <w:tcW w:w="2126" w:type="dxa"/>
          </w:tcPr>
          <w:p w14:paraId="23ACCA62" w14:textId="77777777" w:rsidR="00F25D98" w:rsidRPr="00C8354F" w:rsidRDefault="00F25D98" w:rsidP="001E41F3">
            <w:pPr>
              <w:pStyle w:val="CRCoverPage"/>
              <w:spacing w:after="0"/>
              <w:jc w:val="right"/>
              <w:rPr>
                <w:noProof/>
                <w:u w:val="single"/>
              </w:rPr>
            </w:pPr>
            <w:r w:rsidRPr="00C835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ACCA63" w14:textId="77777777" w:rsidR="00F25D98" w:rsidRPr="00C8354F" w:rsidRDefault="00F25D98" w:rsidP="001E41F3">
            <w:pPr>
              <w:pStyle w:val="CRCoverPage"/>
              <w:spacing w:after="0"/>
              <w:jc w:val="center"/>
              <w:rPr>
                <w:b/>
                <w:caps/>
                <w:noProof/>
              </w:rPr>
            </w:pPr>
          </w:p>
        </w:tc>
        <w:tc>
          <w:tcPr>
            <w:tcW w:w="1418" w:type="dxa"/>
            <w:tcBorders>
              <w:left w:val="nil"/>
            </w:tcBorders>
          </w:tcPr>
          <w:p w14:paraId="23ACCA64" w14:textId="77777777" w:rsidR="00F25D98" w:rsidRPr="00C8354F" w:rsidRDefault="00F25D98" w:rsidP="001E41F3">
            <w:pPr>
              <w:pStyle w:val="CRCoverPage"/>
              <w:spacing w:after="0"/>
              <w:jc w:val="right"/>
              <w:rPr>
                <w:noProof/>
              </w:rPr>
            </w:pPr>
            <w:r w:rsidRPr="00C835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CCA65" w14:textId="77777777" w:rsidR="00F25D98" w:rsidRPr="00C8354F" w:rsidRDefault="00F25D98" w:rsidP="001E41F3">
            <w:pPr>
              <w:pStyle w:val="CRCoverPage"/>
              <w:spacing w:after="0"/>
              <w:jc w:val="center"/>
              <w:rPr>
                <w:b/>
                <w:bCs/>
                <w:caps/>
                <w:noProof/>
              </w:rPr>
            </w:pPr>
          </w:p>
        </w:tc>
      </w:tr>
    </w:tbl>
    <w:p w14:paraId="23ACCA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8354F" w14:paraId="23ACCA69" w14:textId="77777777" w:rsidTr="00547111">
        <w:tc>
          <w:tcPr>
            <w:tcW w:w="9640" w:type="dxa"/>
            <w:gridSpan w:val="11"/>
          </w:tcPr>
          <w:p w14:paraId="23ACCA68" w14:textId="77777777" w:rsidR="001E41F3" w:rsidRPr="00C8354F" w:rsidRDefault="001E41F3">
            <w:pPr>
              <w:pStyle w:val="CRCoverPage"/>
              <w:spacing w:after="0"/>
              <w:rPr>
                <w:noProof/>
                <w:sz w:val="8"/>
                <w:szCs w:val="8"/>
              </w:rPr>
            </w:pPr>
          </w:p>
        </w:tc>
      </w:tr>
      <w:tr w:rsidR="001E41F3" w:rsidRPr="00C8354F" w14:paraId="23ACCA6C" w14:textId="77777777" w:rsidTr="00547111">
        <w:tc>
          <w:tcPr>
            <w:tcW w:w="1843" w:type="dxa"/>
            <w:tcBorders>
              <w:top w:val="single" w:sz="4" w:space="0" w:color="auto"/>
              <w:left w:val="single" w:sz="4" w:space="0" w:color="auto"/>
            </w:tcBorders>
          </w:tcPr>
          <w:p w14:paraId="23ACCA6A" w14:textId="77777777" w:rsidR="001E41F3" w:rsidRPr="00C8354F" w:rsidRDefault="001E41F3">
            <w:pPr>
              <w:pStyle w:val="CRCoverPage"/>
              <w:tabs>
                <w:tab w:val="right" w:pos="1759"/>
              </w:tabs>
              <w:spacing w:after="0"/>
              <w:rPr>
                <w:b/>
                <w:i/>
                <w:noProof/>
              </w:rPr>
            </w:pPr>
            <w:r w:rsidRPr="00C8354F">
              <w:rPr>
                <w:b/>
                <w:i/>
                <w:noProof/>
              </w:rPr>
              <w:t>Title:</w:t>
            </w:r>
            <w:r w:rsidRPr="00C8354F">
              <w:rPr>
                <w:b/>
                <w:i/>
                <w:noProof/>
              </w:rPr>
              <w:tab/>
            </w:r>
          </w:p>
        </w:tc>
        <w:tc>
          <w:tcPr>
            <w:tcW w:w="7797" w:type="dxa"/>
            <w:gridSpan w:val="10"/>
            <w:tcBorders>
              <w:top w:val="single" w:sz="4" w:space="0" w:color="auto"/>
              <w:right w:val="single" w:sz="4" w:space="0" w:color="auto"/>
            </w:tcBorders>
            <w:shd w:val="pct30" w:color="FFFF00" w:fill="auto"/>
          </w:tcPr>
          <w:p w14:paraId="23ACCA6B" w14:textId="77777777" w:rsidR="001E41F3" w:rsidRPr="00C8354F" w:rsidRDefault="00375F92" w:rsidP="00761715">
            <w:pPr>
              <w:pStyle w:val="CRCoverPage"/>
              <w:spacing w:after="0"/>
              <w:ind w:left="100"/>
              <w:rPr>
                <w:noProof/>
              </w:rPr>
            </w:pPr>
            <w:r w:rsidRPr="00C8354F">
              <w:rPr>
                <w:rFonts w:hint="eastAsia"/>
                <w:lang w:eastAsia="zh-CN"/>
              </w:rPr>
              <w:t xml:space="preserve">Addition of </w:t>
            </w:r>
            <w:r w:rsidRPr="00C8354F">
              <w:t>NR</w:t>
            </w:r>
            <w:r w:rsidRPr="00C8354F">
              <w:rPr>
                <w:rFonts w:hint="eastAsia"/>
                <w:lang w:eastAsia="zh-CN"/>
              </w:rPr>
              <w:t>5GC test case</w:t>
            </w:r>
            <w:r w:rsidRPr="00C8354F">
              <w:t xml:space="preserve"> </w:t>
            </w:r>
            <w:r w:rsidR="00D666BE">
              <w:rPr>
                <w:rFonts w:hint="eastAsia"/>
                <w:lang w:eastAsia="zh-CN"/>
              </w:rPr>
              <w:t>11.1.</w:t>
            </w:r>
            <w:r w:rsidR="00761715">
              <w:rPr>
                <w:rFonts w:hint="eastAsia"/>
                <w:lang w:eastAsia="zh-CN"/>
              </w:rPr>
              <w:t>6</w:t>
            </w:r>
            <w:r w:rsidRPr="00C8354F">
              <w:rPr>
                <w:rFonts w:hint="eastAsia"/>
                <w:lang w:eastAsia="zh-CN"/>
              </w:rPr>
              <w:t xml:space="preserve"> in FR1</w:t>
            </w:r>
          </w:p>
        </w:tc>
      </w:tr>
      <w:tr w:rsidR="001E41F3" w:rsidRPr="00C8354F" w14:paraId="23ACCA6F" w14:textId="77777777" w:rsidTr="00547111">
        <w:tc>
          <w:tcPr>
            <w:tcW w:w="1843" w:type="dxa"/>
            <w:tcBorders>
              <w:left w:val="single" w:sz="4" w:space="0" w:color="auto"/>
            </w:tcBorders>
          </w:tcPr>
          <w:p w14:paraId="23ACCA6D" w14:textId="77777777" w:rsidR="001E41F3" w:rsidRPr="00C8354F" w:rsidRDefault="001E41F3">
            <w:pPr>
              <w:pStyle w:val="CRCoverPage"/>
              <w:spacing w:after="0"/>
              <w:rPr>
                <w:b/>
                <w:i/>
                <w:noProof/>
                <w:sz w:val="8"/>
                <w:szCs w:val="8"/>
              </w:rPr>
            </w:pPr>
          </w:p>
        </w:tc>
        <w:tc>
          <w:tcPr>
            <w:tcW w:w="7797" w:type="dxa"/>
            <w:gridSpan w:val="10"/>
            <w:tcBorders>
              <w:right w:val="single" w:sz="4" w:space="0" w:color="auto"/>
            </w:tcBorders>
          </w:tcPr>
          <w:p w14:paraId="23ACCA6E" w14:textId="77777777" w:rsidR="001E41F3" w:rsidRPr="00C8354F" w:rsidRDefault="001E41F3">
            <w:pPr>
              <w:pStyle w:val="CRCoverPage"/>
              <w:spacing w:after="0"/>
              <w:rPr>
                <w:noProof/>
                <w:sz w:val="8"/>
                <w:szCs w:val="8"/>
              </w:rPr>
            </w:pPr>
          </w:p>
        </w:tc>
      </w:tr>
      <w:tr w:rsidR="001E41F3" w:rsidRPr="00C8354F" w14:paraId="23ACCA72" w14:textId="77777777" w:rsidTr="00547111">
        <w:tc>
          <w:tcPr>
            <w:tcW w:w="1843" w:type="dxa"/>
            <w:tcBorders>
              <w:left w:val="single" w:sz="4" w:space="0" w:color="auto"/>
            </w:tcBorders>
          </w:tcPr>
          <w:p w14:paraId="23ACCA70" w14:textId="77777777" w:rsidR="001E41F3" w:rsidRPr="00C8354F" w:rsidRDefault="001E41F3">
            <w:pPr>
              <w:pStyle w:val="CRCoverPage"/>
              <w:tabs>
                <w:tab w:val="right" w:pos="1759"/>
              </w:tabs>
              <w:spacing w:after="0"/>
              <w:rPr>
                <w:b/>
                <w:i/>
                <w:noProof/>
              </w:rPr>
            </w:pPr>
            <w:r w:rsidRPr="00C8354F">
              <w:rPr>
                <w:b/>
                <w:i/>
                <w:noProof/>
              </w:rPr>
              <w:t>Source to WG:</w:t>
            </w:r>
          </w:p>
        </w:tc>
        <w:tc>
          <w:tcPr>
            <w:tcW w:w="7797" w:type="dxa"/>
            <w:gridSpan w:val="10"/>
            <w:tcBorders>
              <w:right w:val="single" w:sz="4" w:space="0" w:color="auto"/>
            </w:tcBorders>
            <w:shd w:val="pct30" w:color="FFFF00" w:fill="auto"/>
          </w:tcPr>
          <w:p w14:paraId="23ACCA71" w14:textId="77777777" w:rsidR="001E41F3" w:rsidRPr="00C8354F" w:rsidRDefault="00375F92" w:rsidP="00D666BE">
            <w:pPr>
              <w:pStyle w:val="CRCoverPage"/>
              <w:spacing w:after="0"/>
              <w:ind w:left="100"/>
              <w:rPr>
                <w:noProof/>
                <w:lang w:eastAsia="zh-CN"/>
              </w:rPr>
            </w:pPr>
            <w:r w:rsidRPr="00C8354F">
              <w:rPr>
                <w:lang w:eastAsia="zh-CN"/>
              </w:rPr>
              <w:t>Datang</w:t>
            </w:r>
            <w:r w:rsidR="00AE537C">
              <w:rPr>
                <w:rFonts w:hint="eastAsia"/>
                <w:lang w:eastAsia="zh-CN"/>
              </w:rPr>
              <w:t xml:space="preserve"> LinkTester</w:t>
            </w:r>
          </w:p>
        </w:tc>
      </w:tr>
      <w:tr w:rsidR="001E41F3" w:rsidRPr="00C8354F" w14:paraId="23ACCA75" w14:textId="77777777" w:rsidTr="00547111">
        <w:tc>
          <w:tcPr>
            <w:tcW w:w="1843" w:type="dxa"/>
            <w:tcBorders>
              <w:left w:val="single" w:sz="4" w:space="0" w:color="auto"/>
            </w:tcBorders>
          </w:tcPr>
          <w:p w14:paraId="23ACCA73" w14:textId="77777777" w:rsidR="001E41F3" w:rsidRPr="00C8354F" w:rsidRDefault="001E41F3">
            <w:pPr>
              <w:pStyle w:val="CRCoverPage"/>
              <w:tabs>
                <w:tab w:val="right" w:pos="1759"/>
              </w:tabs>
              <w:spacing w:after="0"/>
              <w:rPr>
                <w:b/>
                <w:i/>
                <w:noProof/>
              </w:rPr>
            </w:pPr>
            <w:r w:rsidRPr="00C8354F">
              <w:rPr>
                <w:b/>
                <w:i/>
                <w:noProof/>
              </w:rPr>
              <w:t>Source to TSG:</w:t>
            </w:r>
          </w:p>
        </w:tc>
        <w:tc>
          <w:tcPr>
            <w:tcW w:w="7797" w:type="dxa"/>
            <w:gridSpan w:val="10"/>
            <w:tcBorders>
              <w:right w:val="single" w:sz="4" w:space="0" w:color="auto"/>
            </w:tcBorders>
            <w:shd w:val="pct30" w:color="FFFF00" w:fill="auto"/>
          </w:tcPr>
          <w:p w14:paraId="23ACCA74" w14:textId="77777777" w:rsidR="001E41F3" w:rsidRPr="00C8354F" w:rsidRDefault="006B3C17" w:rsidP="00547111">
            <w:pPr>
              <w:pStyle w:val="CRCoverPage"/>
              <w:spacing w:after="0"/>
              <w:ind w:left="100"/>
              <w:rPr>
                <w:noProof/>
              </w:rPr>
            </w:pPr>
            <w:r w:rsidRPr="00C8354F">
              <w:t>R5</w:t>
            </w:r>
          </w:p>
        </w:tc>
      </w:tr>
      <w:tr w:rsidR="001E41F3" w:rsidRPr="00C8354F" w14:paraId="23ACCA78" w14:textId="77777777" w:rsidTr="00547111">
        <w:tc>
          <w:tcPr>
            <w:tcW w:w="1843" w:type="dxa"/>
            <w:tcBorders>
              <w:left w:val="single" w:sz="4" w:space="0" w:color="auto"/>
            </w:tcBorders>
          </w:tcPr>
          <w:p w14:paraId="23ACCA76" w14:textId="77777777" w:rsidR="001E41F3" w:rsidRPr="00C8354F" w:rsidRDefault="001E41F3">
            <w:pPr>
              <w:pStyle w:val="CRCoverPage"/>
              <w:spacing w:after="0"/>
              <w:rPr>
                <w:b/>
                <w:i/>
                <w:noProof/>
                <w:sz w:val="8"/>
                <w:szCs w:val="8"/>
              </w:rPr>
            </w:pPr>
          </w:p>
        </w:tc>
        <w:tc>
          <w:tcPr>
            <w:tcW w:w="7797" w:type="dxa"/>
            <w:gridSpan w:val="10"/>
            <w:tcBorders>
              <w:right w:val="single" w:sz="4" w:space="0" w:color="auto"/>
            </w:tcBorders>
          </w:tcPr>
          <w:p w14:paraId="23ACCA77" w14:textId="77777777" w:rsidR="001E41F3" w:rsidRPr="00C8354F" w:rsidRDefault="001E41F3">
            <w:pPr>
              <w:pStyle w:val="CRCoverPage"/>
              <w:spacing w:after="0"/>
              <w:rPr>
                <w:noProof/>
                <w:sz w:val="8"/>
                <w:szCs w:val="8"/>
              </w:rPr>
            </w:pPr>
          </w:p>
        </w:tc>
      </w:tr>
      <w:tr w:rsidR="001E41F3" w:rsidRPr="00C8354F" w14:paraId="23ACCA7E" w14:textId="77777777" w:rsidTr="00547111">
        <w:tc>
          <w:tcPr>
            <w:tcW w:w="1843" w:type="dxa"/>
            <w:tcBorders>
              <w:left w:val="single" w:sz="4" w:space="0" w:color="auto"/>
            </w:tcBorders>
          </w:tcPr>
          <w:p w14:paraId="23ACCA79" w14:textId="77777777" w:rsidR="001E41F3" w:rsidRPr="00C8354F" w:rsidRDefault="001E41F3">
            <w:pPr>
              <w:pStyle w:val="CRCoverPage"/>
              <w:tabs>
                <w:tab w:val="right" w:pos="1759"/>
              </w:tabs>
              <w:spacing w:after="0"/>
              <w:rPr>
                <w:b/>
                <w:i/>
                <w:noProof/>
              </w:rPr>
            </w:pPr>
            <w:r w:rsidRPr="00C8354F">
              <w:rPr>
                <w:b/>
                <w:i/>
                <w:noProof/>
              </w:rPr>
              <w:t>Work item code</w:t>
            </w:r>
            <w:r w:rsidR="0051580D" w:rsidRPr="00C8354F">
              <w:rPr>
                <w:b/>
                <w:i/>
                <w:noProof/>
              </w:rPr>
              <w:t>:</w:t>
            </w:r>
          </w:p>
        </w:tc>
        <w:tc>
          <w:tcPr>
            <w:tcW w:w="3686" w:type="dxa"/>
            <w:gridSpan w:val="5"/>
            <w:shd w:val="pct30" w:color="FFFF00" w:fill="auto"/>
          </w:tcPr>
          <w:p w14:paraId="23ACCA7A" w14:textId="77777777" w:rsidR="001E41F3" w:rsidRPr="00C8354F" w:rsidRDefault="00375F92">
            <w:pPr>
              <w:pStyle w:val="CRCoverPage"/>
              <w:spacing w:after="0"/>
              <w:ind w:left="100"/>
              <w:rPr>
                <w:noProof/>
              </w:rPr>
            </w:pPr>
            <w:r w:rsidRPr="00C8354F">
              <w:rPr>
                <w:lang w:val="zh-CN" w:eastAsia="zh-CN"/>
              </w:rPr>
              <w:fldChar w:fldCharType="begin"/>
            </w:r>
            <w:r w:rsidRPr="00C8354F">
              <w:rPr>
                <w:lang w:val="zh-CN" w:eastAsia="zh-CN"/>
              </w:rPr>
              <w:instrText xml:space="preserve"> DOCPROPERTY  RelatedWis  \* MERGEFORMAT </w:instrText>
            </w:r>
            <w:r w:rsidRPr="00C8354F">
              <w:rPr>
                <w:lang w:val="zh-CN" w:eastAsia="zh-CN"/>
              </w:rPr>
              <w:fldChar w:fldCharType="separate"/>
            </w:r>
            <w:r w:rsidRPr="00C8354F">
              <w:rPr>
                <w:lang w:val="zh-CN" w:eastAsia="zh-CN"/>
              </w:rPr>
              <w:t>5GS_NR_LTE-UEConTest</w:t>
            </w:r>
            <w:r w:rsidRPr="00C8354F">
              <w:rPr>
                <w:lang w:val="zh-CN" w:eastAsia="zh-CN"/>
              </w:rPr>
              <w:fldChar w:fldCharType="end"/>
            </w:r>
          </w:p>
        </w:tc>
        <w:tc>
          <w:tcPr>
            <w:tcW w:w="567" w:type="dxa"/>
            <w:tcBorders>
              <w:left w:val="nil"/>
            </w:tcBorders>
          </w:tcPr>
          <w:p w14:paraId="23ACCA7B" w14:textId="77777777" w:rsidR="001E41F3" w:rsidRPr="00C8354F" w:rsidRDefault="001E41F3">
            <w:pPr>
              <w:pStyle w:val="CRCoverPage"/>
              <w:spacing w:after="0"/>
              <w:ind w:right="100"/>
              <w:rPr>
                <w:noProof/>
              </w:rPr>
            </w:pPr>
          </w:p>
        </w:tc>
        <w:tc>
          <w:tcPr>
            <w:tcW w:w="1417" w:type="dxa"/>
            <w:gridSpan w:val="3"/>
            <w:tcBorders>
              <w:left w:val="nil"/>
            </w:tcBorders>
          </w:tcPr>
          <w:p w14:paraId="23ACCA7C" w14:textId="77777777" w:rsidR="001E41F3" w:rsidRPr="00C8354F" w:rsidRDefault="001E41F3">
            <w:pPr>
              <w:pStyle w:val="CRCoverPage"/>
              <w:spacing w:after="0"/>
              <w:jc w:val="right"/>
              <w:rPr>
                <w:noProof/>
              </w:rPr>
            </w:pPr>
            <w:r w:rsidRPr="00C8354F">
              <w:rPr>
                <w:b/>
                <w:i/>
                <w:noProof/>
              </w:rPr>
              <w:t>Date:</w:t>
            </w:r>
          </w:p>
        </w:tc>
        <w:tc>
          <w:tcPr>
            <w:tcW w:w="2127" w:type="dxa"/>
            <w:tcBorders>
              <w:right w:val="single" w:sz="4" w:space="0" w:color="auto"/>
            </w:tcBorders>
            <w:shd w:val="pct30" w:color="FFFF00" w:fill="auto"/>
          </w:tcPr>
          <w:p w14:paraId="23ACCA7D" w14:textId="77777777" w:rsidR="001E41F3" w:rsidRPr="00C8354F" w:rsidRDefault="00375F92" w:rsidP="005A218D">
            <w:pPr>
              <w:pStyle w:val="CRCoverPage"/>
              <w:spacing w:after="0"/>
              <w:ind w:left="100"/>
              <w:rPr>
                <w:noProof/>
              </w:rPr>
            </w:pPr>
            <w:r w:rsidRPr="00C8354F">
              <w:rPr>
                <w:lang w:val="zh-CN" w:eastAsia="zh-CN"/>
              </w:rPr>
              <w:fldChar w:fldCharType="begin"/>
            </w:r>
            <w:r w:rsidRPr="00C8354F">
              <w:rPr>
                <w:lang w:val="zh-CN" w:eastAsia="zh-CN"/>
              </w:rPr>
              <w:instrText xml:space="preserve"> DOCPROPERTY  ResDate  \* MERGEFORMAT </w:instrText>
            </w:r>
            <w:r w:rsidRPr="00C8354F">
              <w:rPr>
                <w:lang w:val="zh-CN" w:eastAsia="zh-CN"/>
              </w:rPr>
              <w:fldChar w:fldCharType="separate"/>
            </w:r>
            <w:r w:rsidRPr="00C8354F">
              <w:rPr>
                <w:lang w:val="zh-CN" w:eastAsia="zh-CN"/>
              </w:rPr>
              <w:t>202</w:t>
            </w:r>
            <w:r w:rsidR="00F7684F">
              <w:rPr>
                <w:rFonts w:hint="eastAsia"/>
                <w:lang w:val="zh-CN" w:eastAsia="zh-CN"/>
              </w:rPr>
              <w:t>1</w:t>
            </w:r>
            <w:r w:rsidRPr="00C8354F">
              <w:rPr>
                <w:lang w:val="zh-CN" w:eastAsia="zh-CN"/>
              </w:rPr>
              <w:t>-</w:t>
            </w:r>
            <w:r w:rsidR="0074398B">
              <w:rPr>
                <w:rFonts w:hint="eastAsia"/>
                <w:lang w:val="zh-CN" w:eastAsia="zh-CN"/>
              </w:rPr>
              <w:t>1</w:t>
            </w:r>
            <w:r w:rsidR="00251C82">
              <w:rPr>
                <w:rFonts w:hint="eastAsia"/>
                <w:lang w:val="zh-CN" w:eastAsia="zh-CN"/>
              </w:rPr>
              <w:t>2</w:t>
            </w:r>
            <w:r w:rsidRPr="00C8354F">
              <w:rPr>
                <w:lang w:val="zh-CN" w:eastAsia="zh-CN"/>
              </w:rPr>
              <w:t>-</w:t>
            </w:r>
            <w:r w:rsidRPr="00C8354F">
              <w:rPr>
                <w:lang w:val="zh-CN" w:eastAsia="zh-CN"/>
              </w:rPr>
              <w:fldChar w:fldCharType="end"/>
            </w:r>
            <w:r w:rsidR="005A218D">
              <w:rPr>
                <w:rFonts w:hint="eastAsia"/>
                <w:lang w:val="zh-CN" w:eastAsia="zh-CN"/>
              </w:rPr>
              <w:t>6</w:t>
            </w:r>
          </w:p>
        </w:tc>
      </w:tr>
      <w:tr w:rsidR="001E41F3" w:rsidRPr="00C8354F" w14:paraId="23ACCA84" w14:textId="77777777" w:rsidTr="00547111">
        <w:tc>
          <w:tcPr>
            <w:tcW w:w="1843" w:type="dxa"/>
            <w:tcBorders>
              <w:left w:val="single" w:sz="4" w:space="0" w:color="auto"/>
            </w:tcBorders>
          </w:tcPr>
          <w:p w14:paraId="23ACCA7F" w14:textId="77777777" w:rsidR="001E41F3" w:rsidRPr="00C8354F" w:rsidRDefault="001E41F3">
            <w:pPr>
              <w:pStyle w:val="CRCoverPage"/>
              <w:spacing w:after="0"/>
              <w:rPr>
                <w:b/>
                <w:i/>
                <w:noProof/>
                <w:sz w:val="8"/>
                <w:szCs w:val="8"/>
              </w:rPr>
            </w:pPr>
          </w:p>
        </w:tc>
        <w:tc>
          <w:tcPr>
            <w:tcW w:w="1986" w:type="dxa"/>
            <w:gridSpan w:val="4"/>
          </w:tcPr>
          <w:p w14:paraId="23ACCA80" w14:textId="77777777" w:rsidR="001E41F3" w:rsidRPr="00C8354F" w:rsidRDefault="001E41F3">
            <w:pPr>
              <w:pStyle w:val="CRCoverPage"/>
              <w:spacing w:after="0"/>
              <w:rPr>
                <w:noProof/>
                <w:sz w:val="8"/>
                <w:szCs w:val="8"/>
              </w:rPr>
            </w:pPr>
          </w:p>
        </w:tc>
        <w:tc>
          <w:tcPr>
            <w:tcW w:w="2267" w:type="dxa"/>
            <w:gridSpan w:val="2"/>
          </w:tcPr>
          <w:p w14:paraId="23ACCA81" w14:textId="77777777" w:rsidR="001E41F3" w:rsidRPr="00C8354F" w:rsidRDefault="001E41F3">
            <w:pPr>
              <w:pStyle w:val="CRCoverPage"/>
              <w:spacing w:after="0"/>
              <w:rPr>
                <w:noProof/>
                <w:sz w:val="8"/>
                <w:szCs w:val="8"/>
              </w:rPr>
            </w:pPr>
          </w:p>
        </w:tc>
        <w:tc>
          <w:tcPr>
            <w:tcW w:w="1417" w:type="dxa"/>
            <w:gridSpan w:val="3"/>
          </w:tcPr>
          <w:p w14:paraId="23ACCA82" w14:textId="77777777" w:rsidR="001E41F3" w:rsidRPr="00C8354F" w:rsidRDefault="001E41F3">
            <w:pPr>
              <w:pStyle w:val="CRCoverPage"/>
              <w:spacing w:after="0"/>
              <w:rPr>
                <w:noProof/>
                <w:sz w:val="8"/>
                <w:szCs w:val="8"/>
              </w:rPr>
            </w:pPr>
          </w:p>
        </w:tc>
        <w:tc>
          <w:tcPr>
            <w:tcW w:w="2127" w:type="dxa"/>
            <w:tcBorders>
              <w:right w:val="single" w:sz="4" w:space="0" w:color="auto"/>
            </w:tcBorders>
          </w:tcPr>
          <w:p w14:paraId="23ACCA83" w14:textId="77777777" w:rsidR="001E41F3" w:rsidRPr="00C8354F" w:rsidRDefault="001E41F3">
            <w:pPr>
              <w:pStyle w:val="CRCoverPage"/>
              <w:spacing w:after="0"/>
              <w:rPr>
                <w:noProof/>
                <w:sz w:val="8"/>
                <w:szCs w:val="8"/>
              </w:rPr>
            </w:pPr>
          </w:p>
        </w:tc>
      </w:tr>
      <w:tr w:rsidR="001E41F3" w:rsidRPr="00C8354F" w14:paraId="23ACCA8A" w14:textId="77777777" w:rsidTr="00547111">
        <w:trPr>
          <w:cantSplit/>
        </w:trPr>
        <w:tc>
          <w:tcPr>
            <w:tcW w:w="1843" w:type="dxa"/>
            <w:tcBorders>
              <w:left w:val="single" w:sz="4" w:space="0" w:color="auto"/>
            </w:tcBorders>
          </w:tcPr>
          <w:p w14:paraId="23ACCA85" w14:textId="77777777" w:rsidR="001E41F3" w:rsidRPr="00C8354F" w:rsidRDefault="001E41F3">
            <w:pPr>
              <w:pStyle w:val="CRCoverPage"/>
              <w:tabs>
                <w:tab w:val="right" w:pos="1759"/>
              </w:tabs>
              <w:spacing w:after="0"/>
              <w:rPr>
                <w:b/>
                <w:i/>
                <w:noProof/>
              </w:rPr>
            </w:pPr>
            <w:r w:rsidRPr="00C8354F">
              <w:rPr>
                <w:b/>
                <w:i/>
                <w:noProof/>
              </w:rPr>
              <w:t>Category:</w:t>
            </w:r>
          </w:p>
        </w:tc>
        <w:tc>
          <w:tcPr>
            <w:tcW w:w="851" w:type="dxa"/>
            <w:shd w:val="pct30" w:color="FFFF00" w:fill="auto"/>
          </w:tcPr>
          <w:p w14:paraId="23ACCA86" w14:textId="77777777" w:rsidR="001E41F3" w:rsidRPr="00C8354F" w:rsidRDefault="00375F92" w:rsidP="00D24991">
            <w:pPr>
              <w:pStyle w:val="CRCoverPage"/>
              <w:spacing w:after="0"/>
              <w:ind w:left="100" w:right="-609"/>
              <w:rPr>
                <w:b/>
                <w:noProof/>
              </w:rPr>
            </w:pPr>
            <w:r w:rsidRPr="00C8354F">
              <w:rPr>
                <w:rFonts w:hint="eastAsia"/>
                <w:b/>
                <w:lang w:val="en-US" w:eastAsia="zh-CN"/>
              </w:rPr>
              <w:t>B</w:t>
            </w:r>
          </w:p>
        </w:tc>
        <w:tc>
          <w:tcPr>
            <w:tcW w:w="3402" w:type="dxa"/>
            <w:gridSpan w:val="5"/>
            <w:tcBorders>
              <w:left w:val="nil"/>
            </w:tcBorders>
          </w:tcPr>
          <w:p w14:paraId="23ACCA87" w14:textId="77777777" w:rsidR="001E41F3" w:rsidRPr="00C8354F" w:rsidRDefault="001E41F3">
            <w:pPr>
              <w:pStyle w:val="CRCoverPage"/>
              <w:spacing w:after="0"/>
              <w:rPr>
                <w:noProof/>
              </w:rPr>
            </w:pPr>
          </w:p>
        </w:tc>
        <w:tc>
          <w:tcPr>
            <w:tcW w:w="1417" w:type="dxa"/>
            <w:gridSpan w:val="3"/>
            <w:tcBorders>
              <w:left w:val="nil"/>
            </w:tcBorders>
          </w:tcPr>
          <w:p w14:paraId="23ACCA88" w14:textId="77777777" w:rsidR="001E41F3" w:rsidRPr="00C8354F" w:rsidRDefault="001E41F3">
            <w:pPr>
              <w:pStyle w:val="CRCoverPage"/>
              <w:spacing w:after="0"/>
              <w:jc w:val="right"/>
              <w:rPr>
                <w:b/>
                <w:i/>
                <w:noProof/>
              </w:rPr>
            </w:pPr>
            <w:r w:rsidRPr="00C8354F">
              <w:rPr>
                <w:b/>
                <w:i/>
                <w:noProof/>
              </w:rPr>
              <w:t>Release:</w:t>
            </w:r>
          </w:p>
        </w:tc>
        <w:tc>
          <w:tcPr>
            <w:tcW w:w="2127" w:type="dxa"/>
            <w:tcBorders>
              <w:right w:val="single" w:sz="4" w:space="0" w:color="auto"/>
            </w:tcBorders>
            <w:shd w:val="pct30" w:color="FFFF00" w:fill="auto"/>
          </w:tcPr>
          <w:p w14:paraId="23ACCA89" w14:textId="77777777" w:rsidR="001E41F3" w:rsidRPr="00C8354F" w:rsidRDefault="00375F92" w:rsidP="0074398B">
            <w:pPr>
              <w:pStyle w:val="CRCoverPage"/>
              <w:spacing w:after="0"/>
              <w:ind w:left="100"/>
              <w:rPr>
                <w:noProof/>
              </w:rPr>
            </w:pPr>
            <w:r w:rsidRPr="00C8354F">
              <w:rPr>
                <w:lang w:val="zh-CN" w:eastAsia="zh-CN"/>
              </w:rPr>
              <w:fldChar w:fldCharType="begin"/>
            </w:r>
            <w:r w:rsidRPr="00C8354F">
              <w:rPr>
                <w:lang w:val="zh-CN" w:eastAsia="zh-CN"/>
              </w:rPr>
              <w:instrText xml:space="preserve"> DOCPROPERTY  Release  \* MERGEFORMAT </w:instrText>
            </w:r>
            <w:r w:rsidRPr="00C8354F">
              <w:rPr>
                <w:lang w:val="zh-CN" w:eastAsia="zh-CN"/>
              </w:rPr>
              <w:fldChar w:fldCharType="separate"/>
            </w:r>
            <w:r w:rsidRPr="00C8354F">
              <w:rPr>
                <w:lang w:val="zh-CN" w:eastAsia="zh-CN"/>
              </w:rPr>
              <w:t>Rel-1</w:t>
            </w:r>
            <w:r w:rsidRPr="00C8354F">
              <w:rPr>
                <w:lang w:val="zh-CN" w:eastAsia="zh-CN"/>
              </w:rPr>
              <w:fldChar w:fldCharType="end"/>
            </w:r>
            <w:r w:rsidR="0074398B">
              <w:rPr>
                <w:rFonts w:hint="eastAsia"/>
                <w:lang w:val="en-US" w:eastAsia="zh-CN"/>
              </w:rPr>
              <w:t>7</w:t>
            </w:r>
          </w:p>
        </w:tc>
      </w:tr>
      <w:tr w:rsidR="001E41F3" w:rsidRPr="00C8354F" w14:paraId="23ACCA8F" w14:textId="77777777" w:rsidTr="00547111">
        <w:tc>
          <w:tcPr>
            <w:tcW w:w="1843" w:type="dxa"/>
            <w:tcBorders>
              <w:left w:val="single" w:sz="4" w:space="0" w:color="auto"/>
              <w:bottom w:val="single" w:sz="4" w:space="0" w:color="auto"/>
            </w:tcBorders>
          </w:tcPr>
          <w:p w14:paraId="23ACCA8B" w14:textId="77777777" w:rsidR="001E41F3" w:rsidRPr="00C8354F" w:rsidRDefault="001E41F3">
            <w:pPr>
              <w:pStyle w:val="CRCoverPage"/>
              <w:spacing w:after="0"/>
              <w:rPr>
                <w:b/>
                <w:i/>
                <w:noProof/>
              </w:rPr>
            </w:pPr>
          </w:p>
        </w:tc>
        <w:tc>
          <w:tcPr>
            <w:tcW w:w="4677" w:type="dxa"/>
            <w:gridSpan w:val="8"/>
            <w:tcBorders>
              <w:bottom w:val="single" w:sz="4" w:space="0" w:color="auto"/>
            </w:tcBorders>
          </w:tcPr>
          <w:p w14:paraId="23ACCA8C" w14:textId="77777777" w:rsidR="001E41F3" w:rsidRPr="00C8354F" w:rsidRDefault="001E41F3">
            <w:pPr>
              <w:pStyle w:val="CRCoverPage"/>
              <w:spacing w:after="0"/>
              <w:ind w:left="383" w:hanging="383"/>
              <w:rPr>
                <w:i/>
                <w:noProof/>
                <w:sz w:val="18"/>
              </w:rPr>
            </w:pPr>
            <w:r w:rsidRPr="00C8354F">
              <w:rPr>
                <w:i/>
                <w:noProof/>
                <w:sz w:val="18"/>
              </w:rPr>
              <w:t xml:space="preserve">Use </w:t>
            </w:r>
            <w:r w:rsidRPr="00C8354F">
              <w:rPr>
                <w:i/>
                <w:noProof/>
                <w:sz w:val="18"/>
                <w:u w:val="single"/>
              </w:rPr>
              <w:t>one</w:t>
            </w:r>
            <w:r w:rsidRPr="00C8354F">
              <w:rPr>
                <w:i/>
                <w:noProof/>
                <w:sz w:val="18"/>
              </w:rPr>
              <w:t xml:space="preserve"> of the following categories:</w:t>
            </w:r>
            <w:r w:rsidRPr="00C8354F">
              <w:rPr>
                <w:b/>
                <w:i/>
                <w:noProof/>
                <w:sz w:val="18"/>
              </w:rPr>
              <w:br/>
              <w:t>F</w:t>
            </w:r>
            <w:r w:rsidRPr="00C8354F">
              <w:rPr>
                <w:i/>
                <w:noProof/>
                <w:sz w:val="18"/>
              </w:rPr>
              <w:t xml:space="preserve">  (correction)</w:t>
            </w:r>
            <w:r w:rsidRPr="00C8354F">
              <w:rPr>
                <w:i/>
                <w:noProof/>
                <w:sz w:val="18"/>
              </w:rPr>
              <w:br/>
            </w:r>
            <w:r w:rsidRPr="00C8354F">
              <w:rPr>
                <w:b/>
                <w:i/>
                <w:noProof/>
                <w:sz w:val="18"/>
              </w:rPr>
              <w:t>A</w:t>
            </w:r>
            <w:r w:rsidRPr="00C8354F">
              <w:rPr>
                <w:i/>
                <w:noProof/>
                <w:sz w:val="18"/>
              </w:rPr>
              <w:t xml:space="preserve">  (</w:t>
            </w:r>
            <w:r w:rsidR="00DE34CF" w:rsidRPr="00C8354F">
              <w:rPr>
                <w:i/>
                <w:noProof/>
                <w:sz w:val="18"/>
              </w:rPr>
              <w:t xml:space="preserve">mirror </w:t>
            </w:r>
            <w:r w:rsidRPr="00C8354F">
              <w:rPr>
                <w:i/>
                <w:noProof/>
                <w:sz w:val="18"/>
              </w:rPr>
              <w:t>correspond</w:t>
            </w:r>
            <w:r w:rsidR="00DE34CF" w:rsidRPr="00C8354F">
              <w:rPr>
                <w:i/>
                <w:noProof/>
                <w:sz w:val="18"/>
              </w:rPr>
              <w:t xml:space="preserve">ing </w:t>
            </w:r>
            <w:r w:rsidRPr="00C8354F">
              <w:rPr>
                <w:i/>
                <w:noProof/>
                <w:sz w:val="18"/>
              </w:rPr>
              <w:t xml:space="preserve">to a </w:t>
            </w:r>
            <w:r w:rsidR="00DE34CF" w:rsidRPr="00C8354F">
              <w:rPr>
                <w:i/>
                <w:noProof/>
                <w:sz w:val="18"/>
              </w:rPr>
              <w:t xml:space="preserve">change </w:t>
            </w:r>
            <w:r w:rsidRPr="00C8354F">
              <w:rPr>
                <w:i/>
                <w:noProof/>
                <w:sz w:val="18"/>
              </w:rPr>
              <w:t xml:space="preserve">in an earlier </w:t>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Pr="00C8354F">
              <w:rPr>
                <w:i/>
                <w:noProof/>
                <w:sz w:val="18"/>
              </w:rPr>
              <w:t>release)</w:t>
            </w:r>
            <w:r w:rsidRPr="00C8354F">
              <w:rPr>
                <w:i/>
                <w:noProof/>
                <w:sz w:val="18"/>
              </w:rPr>
              <w:br/>
            </w:r>
            <w:r w:rsidRPr="00C8354F">
              <w:rPr>
                <w:b/>
                <w:i/>
                <w:noProof/>
                <w:sz w:val="18"/>
              </w:rPr>
              <w:t>B</w:t>
            </w:r>
            <w:r w:rsidRPr="00C8354F">
              <w:rPr>
                <w:i/>
                <w:noProof/>
                <w:sz w:val="18"/>
              </w:rPr>
              <w:t xml:space="preserve">  (addition of feature), </w:t>
            </w:r>
            <w:r w:rsidRPr="00C8354F">
              <w:rPr>
                <w:i/>
                <w:noProof/>
                <w:sz w:val="18"/>
              </w:rPr>
              <w:br/>
            </w:r>
            <w:r w:rsidRPr="00C8354F">
              <w:rPr>
                <w:b/>
                <w:i/>
                <w:noProof/>
                <w:sz w:val="18"/>
              </w:rPr>
              <w:t>C</w:t>
            </w:r>
            <w:r w:rsidRPr="00C8354F">
              <w:rPr>
                <w:i/>
                <w:noProof/>
                <w:sz w:val="18"/>
              </w:rPr>
              <w:t xml:space="preserve">  (functional modification of feature)</w:t>
            </w:r>
            <w:r w:rsidRPr="00C8354F">
              <w:rPr>
                <w:i/>
                <w:noProof/>
                <w:sz w:val="18"/>
              </w:rPr>
              <w:br/>
            </w:r>
            <w:r w:rsidRPr="00C8354F">
              <w:rPr>
                <w:b/>
                <w:i/>
                <w:noProof/>
                <w:sz w:val="18"/>
              </w:rPr>
              <w:t>D</w:t>
            </w:r>
            <w:r w:rsidRPr="00C8354F">
              <w:rPr>
                <w:i/>
                <w:noProof/>
                <w:sz w:val="18"/>
              </w:rPr>
              <w:t xml:space="preserve">  (editorial modification)</w:t>
            </w:r>
          </w:p>
          <w:p w14:paraId="23ACCA8D" w14:textId="77777777" w:rsidR="001E41F3" w:rsidRPr="00C8354F" w:rsidRDefault="001E41F3">
            <w:pPr>
              <w:pStyle w:val="CRCoverPage"/>
              <w:rPr>
                <w:noProof/>
              </w:rPr>
            </w:pPr>
            <w:r w:rsidRPr="00C8354F">
              <w:rPr>
                <w:noProof/>
                <w:sz w:val="18"/>
              </w:rPr>
              <w:t>Detailed explanations of the above categories can</w:t>
            </w:r>
            <w:r w:rsidRPr="00C8354F">
              <w:rPr>
                <w:noProof/>
                <w:sz w:val="18"/>
              </w:rPr>
              <w:br/>
              <w:t xml:space="preserve">be found in 3GPP </w:t>
            </w:r>
            <w:hyperlink r:id="rId11" w:history="1">
              <w:r w:rsidRPr="00C8354F">
                <w:rPr>
                  <w:rStyle w:val="Hyperlink"/>
                  <w:noProof/>
                  <w:sz w:val="18"/>
                </w:rPr>
                <w:t>TR 21.900</w:t>
              </w:r>
            </w:hyperlink>
            <w:r w:rsidRPr="00C8354F">
              <w:rPr>
                <w:noProof/>
                <w:sz w:val="18"/>
              </w:rPr>
              <w:t>.</w:t>
            </w:r>
          </w:p>
        </w:tc>
        <w:tc>
          <w:tcPr>
            <w:tcW w:w="3120" w:type="dxa"/>
            <w:gridSpan w:val="2"/>
            <w:tcBorders>
              <w:bottom w:val="single" w:sz="4" w:space="0" w:color="auto"/>
              <w:right w:val="single" w:sz="4" w:space="0" w:color="auto"/>
            </w:tcBorders>
          </w:tcPr>
          <w:p w14:paraId="23ACCA8E" w14:textId="77777777" w:rsidR="000C038A" w:rsidRPr="00C8354F" w:rsidRDefault="001E41F3" w:rsidP="00BD6BB8">
            <w:pPr>
              <w:pStyle w:val="CRCoverPage"/>
              <w:tabs>
                <w:tab w:val="left" w:pos="950"/>
              </w:tabs>
              <w:spacing w:after="0"/>
              <w:ind w:left="241" w:hanging="241"/>
              <w:rPr>
                <w:i/>
                <w:noProof/>
                <w:sz w:val="18"/>
              </w:rPr>
            </w:pPr>
            <w:r w:rsidRPr="00C8354F">
              <w:rPr>
                <w:i/>
                <w:noProof/>
                <w:sz w:val="18"/>
              </w:rPr>
              <w:t xml:space="preserve">Use </w:t>
            </w:r>
            <w:r w:rsidRPr="00C8354F">
              <w:rPr>
                <w:i/>
                <w:noProof/>
                <w:sz w:val="18"/>
                <w:u w:val="single"/>
              </w:rPr>
              <w:t>one</w:t>
            </w:r>
            <w:r w:rsidRPr="00C8354F">
              <w:rPr>
                <w:i/>
                <w:noProof/>
                <w:sz w:val="18"/>
              </w:rPr>
              <w:t xml:space="preserve"> of the following releases:</w:t>
            </w:r>
            <w:r w:rsidRPr="00C8354F">
              <w:rPr>
                <w:i/>
                <w:noProof/>
                <w:sz w:val="18"/>
              </w:rPr>
              <w:br/>
              <w:t>Rel-8</w:t>
            </w:r>
            <w:r w:rsidRPr="00C8354F">
              <w:rPr>
                <w:i/>
                <w:noProof/>
                <w:sz w:val="18"/>
              </w:rPr>
              <w:tab/>
              <w:t>(Release 8)</w:t>
            </w:r>
            <w:r w:rsidR="007C2097" w:rsidRPr="00C8354F">
              <w:rPr>
                <w:i/>
                <w:noProof/>
                <w:sz w:val="18"/>
              </w:rPr>
              <w:br/>
              <w:t>Rel-9</w:t>
            </w:r>
            <w:r w:rsidR="007C2097" w:rsidRPr="00C8354F">
              <w:rPr>
                <w:i/>
                <w:noProof/>
                <w:sz w:val="18"/>
              </w:rPr>
              <w:tab/>
              <w:t>(Release 9)</w:t>
            </w:r>
            <w:r w:rsidR="009777D9" w:rsidRPr="00C8354F">
              <w:rPr>
                <w:i/>
                <w:noProof/>
                <w:sz w:val="18"/>
              </w:rPr>
              <w:br/>
              <w:t>Rel-10</w:t>
            </w:r>
            <w:r w:rsidR="009777D9" w:rsidRPr="00C8354F">
              <w:rPr>
                <w:i/>
                <w:noProof/>
                <w:sz w:val="18"/>
              </w:rPr>
              <w:tab/>
              <w:t>(Release 10)</w:t>
            </w:r>
            <w:r w:rsidR="000C038A" w:rsidRPr="00C8354F">
              <w:rPr>
                <w:i/>
                <w:noProof/>
                <w:sz w:val="18"/>
              </w:rPr>
              <w:br/>
              <w:t>Rel-11</w:t>
            </w:r>
            <w:r w:rsidR="000C038A" w:rsidRPr="00C8354F">
              <w:rPr>
                <w:i/>
                <w:noProof/>
                <w:sz w:val="18"/>
              </w:rPr>
              <w:tab/>
              <w:t>(Release 11)</w:t>
            </w:r>
            <w:r w:rsidR="000C038A" w:rsidRPr="00C8354F">
              <w:rPr>
                <w:i/>
                <w:noProof/>
                <w:sz w:val="18"/>
              </w:rPr>
              <w:br/>
            </w:r>
            <w:r w:rsidR="002E472E" w:rsidRPr="00C8354F">
              <w:rPr>
                <w:i/>
                <w:noProof/>
                <w:sz w:val="18"/>
              </w:rPr>
              <w:t>…</w:t>
            </w:r>
            <w:r w:rsidR="0051580D" w:rsidRPr="00C8354F">
              <w:rPr>
                <w:i/>
                <w:noProof/>
                <w:sz w:val="18"/>
              </w:rPr>
              <w:br/>
            </w:r>
            <w:r w:rsidR="00E34898" w:rsidRPr="00C8354F">
              <w:rPr>
                <w:i/>
                <w:noProof/>
                <w:sz w:val="18"/>
              </w:rPr>
              <w:t>Rel-15</w:t>
            </w:r>
            <w:r w:rsidR="00E34898" w:rsidRPr="00C8354F">
              <w:rPr>
                <w:i/>
                <w:noProof/>
                <w:sz w:val="18"/>
              </w:rPr>
              <w:tab/>
              <w:t>(Release 15)</w:t>
            </w:r>
            <w:r w:rsidR="00E34898" w:rsidRPr="00C8354F">
              <w:rPr>
                <w:i/>
                <w:noProof/>
                <w:sz w:val="18"/>
              </w:rPr>
              <w:br/>
              <w:t>Rel-16</w:t>
            </w:r>
            <w:r w:rsidR="00E34898" w:rsidRPr="00C8354F">
              <w:rPr>
                <w:i/>
                <w:noProof/>
                <w:sz w:val="18"/>
              </w:rPr>
              <w:tab/>
              <w:t>(Release 16)</w:t>
            </w:r>
            <w:r w:rsidR="002E472E" w:rsidRPr="00C8354F">
              <w:rPr>
                <w:i/>
                <w:noProof/>
                <w:sz w:val="18"/>
              </w:rPr>
              <w:br/>
              <w:t>Rel-17</w:t>
            </w:r>
            <w:r w:rsidR="002E472E" w:rsidRPr="00C8354F">
              <w:rPr>
                <w:i/>
                <w:noProof/>
                <w:sz w:val="18"/>
              </w:rPr>
              <w:tab/>
              <w:t>(Release 17)</w:t>
            </w:r>
            <w:r w:rsidR="002E472E" w:rsidRPr="00C8354F">
              <w:rPr>
                <w:i/>
                <w:noProof/>
                <w:sz w:val="18"/>
              </w:rPr>
              <w:br/>
              <w:t>Rel-18</w:t>
            </w:r>
            <w:r w:rsidR="002E472E" w:rsidRPr="00C8354F">
              <w:rPr>
                <w:i/>
                <w:noProof/>
                <w:sz w:val="18"/>
              </w:rPr>
              <w:tab/>
              <w:t>(Release 18)</w:t>
            </w:r>
          </w:p>
        </w:tc>
      </w:tr>
      <w:tr w:rsidR="001E41F3" w:rsidRPr="00C8354F" w14:paraId="23ACCA92" w14:textId="77777777" w:rsidTr="00547111">
        <w:tc>
          <w:tcPr>
            <w:tcW w:w="1843" w:type="dxa"/>
          </w:tcPr>
          <w:p w14:paraId="23ACCA90" w14:textId="77777777" w:rsidR="001E41F3" w:rsidRPr="00C8354F" w:rsidRDefault="001E41F3">
            <w:pPr>
              <w:pStyle w:val="CRCoverPage"/>
              <w:spacing w:after="0"/>
              <w:rPr>
                <w:b/>
                <w:i/>
                <w:noProof/>
                <w:sz w:val="8"/>
                <w:szCs w:val="8"/>
              </w:rPr>
            </w:pPr>
          </w:p>
        </w:tc>
        <w:tc>
          <w:tcPr>
            <w:tcW w:w="7797" w:type="dxa"/>
            <w:gridSpan w:val="10"/>
          </w:tcPr>
          <w:p w14:paraId="23ACCA91" w14:textId="77777777" w:rsidR="001E41F3" w:rsidRPr="00C8354F" w:rsidRDefault="001E41F3">
            <w:pPr>
              <w:pStyle w:val="CRCoverPage"/>
              <w:spacing w:after="0"/>
              <w:rPr>
                <w:noProof/>
                <w:sz w:val="8"/>
                <w:szCs w:val="8"/>
              </w:rPr>
            </w:pPr>
          </w:p>
        </w:tc>
      </w:tr>
      <w:tr w:rsidR="001E41F3" w:rsidRPr="00C8354F" w14:paraId="23ACCA95" w14:textId="77777777" w:rsidTr="00547111">
        <w:tc>
          <w:tcPr>
            <w:tcW w:w="2694" w:type="dxa"/>
            <w:gridSpan w:val="2"/>
            <w:tcBorders>
              <w:top w:val="single" w:sz="4" w:space="0" w:color="auto"/>
              <w:left w:val="single" w:sz="4" w:space="0" w:color="auto"/>
            </w:tcBorders>
          </w:tcPr>
          <w:p w14:paraId="23ACCA93" w14:textId="77777777" w:rsidR="001E41F3" w:rsidRPr="00C8354F" w:rsidRDefault="001E41F3">
            <w:pPr>
              <w:pStyle w:val="CRCoverPage"/>
              <w:tabs>
                <w:tab w:val="right" w:pos="2184"/>
              </w:tabs>
              <w:spacing w:after="0"/>
              <w:rPr>
                <w:b/>
                <w:i/>
                <w:noProof/>
              </w:rPr>
            </w:pPr>
            <w:r w:rsidRPr="00C8354F">
              <w:rPr>
                <w:b/>
                <w:i/>
                <w:noProof/>
              </w:rPr>
              <w:t>Reason for change:</w:t>
            </w:r>
          </w:p>
        </w:tc>
        <w:tc>
          <w:tcPr>
            <w:tcW w:w="6946" w:type="dxa"/>
            <w:gridSpan w:val="9"/>
            <w:tcBorders>
              <w:top w:val="single" w:sz="4" w:space="0" w:color="auto"/>
              <w:right w:val="single" w:sz="4" w:space="0" w:color="auto"/>
            </w:tcBorders>
            <w:shd w:val="pct30" w:color="FFFF00" w:fill="auto"/>
          </w:tcPr>
          <w:p w14:paraId="23ACCA94" w14:textId="77777777" w:rsidR="001E41F3" w:rsidRPr="00C8354F" w:rsidRDefault="00375F92" w:rsidP="00761715">
            <w:pPr>
              <w:pStyle w:val="CRCoverPage"/>
              <w:spacing w:after="0"/>
              <w:ind w:left="100"/>
              <w:rPr>
                <w:noProof/>
              </w:rPr>
            </w:pPr>
            <w:r w:rsidRPr="00C8354F">
              <w:t>To add Rel-1</w:t>
            </w:r>
            <w:r w:rsidR="00C4324E">
              <w:rPr>
                <w:rFonts w:hint="eastAsia"/>
                <w:lang w:eastAsia="zh-CN"/>
              </w:rPr>
              <w:t>5</w:t>
            </w:r>
            <w:r w:rsidRPr="00C8354F">
              <w:t xml:space="preserve"> </w:t>
            </w:r>
            <w:r w:rsidRPr="00C8354F">
              <w:rPr>
                <w:rFonts w:hint="eastAsia"/>
                <w:lang w:eastAsia="zh-CN"/>
              </w:rPr>
              <w:t>NR5GC</w:t>
            </w:r>
            <w:r w:rsidRPr="00C8354F">
              <w:t xml:space="preserve"> test case </w:t>
            </w:r>
            <w:r w:rsidR="00DF6C79">
              <w:rPr>
                <w:rFonts w:hint="eastAsia"/>
                <w:lang w:eastAsia="zh-CN"/>
              </w:rPr>
              <w:t>11.1.</w:t>
            </w:r>
            <w:r w:rsidR="00761715">
              <w:rPr>
                <w:rFonts w:hint="eastAsia"/>
                <w:lang w:eastAsia="zh-CN"/>
              </w:rPr>
              <w:t>6</w:t>
            </w:r>
            <w:r w:rsidRPr="00C8354F">
              <w:rPr>
                <w:rFonts w:cs="Arial"/>
              </w:rPr>
              <w:t xml:space="preserve"> </w:t>
            </w:r>
            <w:r w:rsidRPr="00C8354F">
              <w:t xml:space="preserve">to the </w:t>
            </w:r>
            <w:r w:rsidRPr="00C8354F">
              <w:rPr>
                <w:rFonts w:hint="eastAsia"/>
                <w:lang w:eastAsia="zh-CN"/>
              </w:rPr>
              <w:t>NR5GC</w:t>
            </w:r>
            <w:r w:rsidRPr="00C8354F">
              <w:t xml:space="preserve"> ATS</w:t>
            </w:r>
          </w:p>
        </w:tc>
      </w:tr>
      <w:tr w:rsidR="001E41F3" w:rsidRPr="00C8354F" w14:paraId="23ACCA98" w14:textId="77777777" w:rsidTr="00547111">
        <w:tc>
          <w:tcPr>
            <w:tcW w:w="2694" w:type="dxa"/>
            <w:gridSpan w:val="2"/>
            <w:tcBorders>
              <w:left w:val="single" w:sz="4" w:space="0" w:color="auto"/>
            </w:tcBorders>
          </w:tcPr>
          <w:p w14:paraId="23ACCA96" w14:textId="77777777"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14:paraId="23ACCA97" w14:textId="77777777" w:rsidR="001E41F3" w:rsidRPr="00C8354F" w:rsidRDefault="001E41F3">
            <w:pPr>
              <w:pStyle w:val="CRCoverPage"/>
              <w:spacing w:after="0"/>
              <w:rPr>
                <w:noProof/>
                <w:sz w:val="8"/>
                <w:szCs w:val="8"/>
              </w:rPr>
            </w:pPr>
          </w:p>
        </w:tc>
      </w:tr>
      <w:tr w:rsidR="001E41F3" w:rsidRPr="00C8354F" w14:paraId="23ACCA9B" w14:textId="77777777" w:rsidTr="00547111">
        <w:tc>
          <w:tcPr>
            <w:tcW w:w="2694" w:type="dxa"/>
            <w:gridSpan w:val="2"/>
            <w:tcBorders>
              <w:left w:val="single" w:sz="4" w:space="0" w:color="auto"/>
            </w:tcBorders>
          </w:tcPr>
          <w:p w14:paraId="23ACCA99" w14:textId="77777777" w:rsidR="001E41F3" w:rsidRPr="00C8354F" w:rsidRDefault="001E41F3">
            <w:pPr>
              <w:pStyle w:val="CRCoverPage"/>
              <w:tabs>
                <w:tab w:val="right" w:pos="2184"/>
              </w:tabs>
              <w:spacing w:after="0"/>
              <w:rPr>
                <w:b/>
                <w:i/>
                <w:noProof/>
              </w:rPr>
            </w:pPr>
            <w:r w:rsidRPr="00C8354F">
              <w:rPr>
                <w:b/>
                <w:i/>
                <w:noProof/>
              </w:rPr>
              <w:t>Summary of change</w:t>
            </w:r>
            <w:r w:rsidR="0051580D" w:rsidRPr="00C8354F">
              <w:rPr>
                <w:b/>
                <w:i/>
                <w:noProof/>
              </w:rPr>
              <w:t>:</w:t>
            </w:r>
          </w:p>
        </w:tc>
        <w:tc>
          <w:tcPr>
            <w:tcW w:w="6946" w:type="dxa"/>
            <w:gridSpan w:val="9"/>
            <w:tcBorders>
              <w:right w:val="single" w:sz="4" w:space="0" w:color="auto"/>
            </w:tcBorders>
            <w:shd w:val="pct30" w:color="FFFF00" w:fill="auto"/>
          </w:tcPr>
          <w:p w14:paraId="23ACCA9A" w14:textId="77777777" w:rsidR="001E41F3" w:rsidRPr="00C8354F" w:rsidRDefault="00375F92" w:rsidP="00761715">
            <w:pPr>
              <w:pStyle w:val="CRCoverPage"/>
              <w:spacing w:after="0"/>
              <w:ind w:left="100"/>
              <w:rPr>
                <w:noProof/>
              </w:rPr>
            </w:pPr>
            <w:r w:rsidRPr="00C8354F">
              <w:t xml:space="preserve">This document lists all changes applied to </w:t>
            </w:r>
            <w:r w:rsidRPr="00C8354F">
              <w:rPr>
                <w:rFonts w:hint="eastAsia"/>
                <w:lang w:eastAsia="zh-CN"/>
              </w:rPr>
              <w:t>NR5GC</w:t>
            </w:r>
            <w:r w:rsidRPr="00C8354F">
              <w:t xml:space="preserve"> test case  </w:t>
            </w:r>
            <w:r w:rsidR="00DF6C79">
              <w:rPr>
                <w:rFonts w:hint="eastAsia"/>
                <w:lang w:eastAsia="zh-CN"/>
              </w:rPr>
              <w:t>11.1.</w:t>
            </w:r>
            <w:r w:rsidR="00761715">
              <w:rPr>
                <w:rFonts w:hint="eastAsia"/>
                <w:lang w:eastAsia="zh-CN"/>
              </w:rPr>
              <w:t>6</w:t>
            </w:r>
            <w:r w:rsidRPr="00C8354F">
              <w:rPr>
                <w:rFonts w:cs="Arial" w:hint="eastAsia"/>
                <w:lang w:eastAsia="ja-JP"/>
              </w:rPr>
              <w:t xml:space="preserve">　</w:t>
            </w:r>
            <w:r w:rsidRPr="00C8354F">
              <w:t>required for approval. See detailed change description for further information</w:t>
            </w:r>
            <w:r w:rsidRPr="00C8354F">
              <w:rPr>
                <w:rFonts w:hint="eastAsia"/>
                <w:lang w:val="en-US" w:eastAsia="zh-CN"/>
              </w:rPr>
              <w:t>.</w:t>
            </w:r>
          </w:p>
        </w:tc>
      </w:tr>
      <w:tr w:rsidR="001E41F3" w:rsidRPr="00C8354F" w14:paraId="23ACCA9E" w14:textId="77777777" w:rsidTr="00547111">
        <w:tc>
          <w:tcPr>
            <w:tcW w:w="2694" w:type="dxa"/>
            <w:gridSpan w:val="2"/>
            <w:tcBorders>
              <w:left w:val="single" w:sz="4" w:space="0" w:color="auto"/>
            </w:tcBorders>
          </w:tcPr>
          <w:p w14:paraId="23ACCA9C" w14:textId="77777777"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14:paraId="23ACCA9D" w14:textId="77777777" w:rsidR="001E41F3" w:rsidRPr="00C8354F" w:rsidRDefault="001E41F3">
            <w:pPr>
              <w:pStyle w:val="CRCoverPage"/>
              <w:spacing w:after="0"/>
              <w:rPr>
                <w:noProof/>
                <w:sz w:val="8"/>
                <w:szCs w:val="8"/>
              </w:rPr>
            </w:pPr>
          </w:p>
        </w:tc>
      </w:tr>
      <w:tr w:rsidR="001E41F3" w:rsidRPr="00C8354F" w14:paraId="23ACCAA1" w14:textId="77777777" w:rsidTr="00547111">
        <w:tc>
          <w:tcPr>
            <w:tcW w:w="2694" w:type="dxa"/>
            <w:gridSpan w:val="2"/>
            <w:tcBorders>
              <w:left w:val="single" w:sz="4" w:space="0" w:color="auto"/>
              <w:bottom w:val="single" w:sz="4" w:space="0" w:color="auto"/>
            </w:tcBorders>
          </w:tcPr>
          <w:p w14:paraId="23ACCA9F" w14:textId="77777777" w:rsidR="001E41F3" w:rsidRPr="00C8354F" w:rsidRDefault="001E41F3">
            <w:pPr>
              <w:pStyle w:val="CRCoverPage"/>
              <w:tabs>
                <w:tab w:val="right" w:pos="2184"/>
              </w:tabs>
              <w:spacing w:after="0"/>
              <w:rPr>
                <w:b/>
                <w:i/>
                <w:noProof/>
              </w:rPr>
            </w:pPr>
            <w:r w:rsidRPr="00C835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ACCAA0" w14:textId="77777777" w:rsidR="001E41F3" w:rsidRPr="00C8354F" w:rsidRDefault="00375F92">
            <w:pPr>
              <w:pStyle w:val="CRCoverPage"/>
              <w:spacing w:after="0"/>
              <w:ind w:left="100"/>
              <w:rPr>
                <w:noProof/>
              </w:rPr>
            </w:pPr>
            <w:r w:rsidRPr="00C8354F">
              <w:rPr>
                <w:lang w:eastAsia="zh-CN"/>
              </w:rPr>
              <w:t>Test case will not be added to ATS</w:t>
            </w:r>
            <w:r w:rsidRPr="00C8354F">
              <w:rPr>
                <w:rFonts w:hint="eastAsia"/>
                <w:lang w:val="en-US" w:eastAsia="zh-CN"/>
              </w:rPr>
              <w:t>.</w:t>
            </w:r>
          </w:p>
        </w:tc>
      </w:tr>
      <w:tr w:rsidR="001E41F3" w:rsidRPr="00C8354F" w14:paraId="23ACCAA4" w14:textId="77777777" w:rsidTr="00547111">
        <w:tc>
          <w:tcPr>
            <w:tcW w:w="2694" w:type="dxa"/>
            <w:gridSpan w:val="2"/>
          </w:tcPr>
          <w:p w14:paraId="23ACCAA2" w14:textId="77777777" w:rsidR="001E41F3" w:rsidRPr="00C8354F" w:rsidRDefault="001E41F3">
            <w:pPr>
              <w:pStyle w:val="CRCoverPage"/>
              <w:spacing w:after="0"/>
              <w:rPr>
                <w:b/>
                <w:i/>
                <w:noProof/>
                <w:sz w:val="8"/>
                <w:szCs w:val="8"/>
              </w:rPr>
            </w:pPr>
          </w:p>
        </w:tc>
        <w:tc>
          <w:tcPr>
            <w:tcW w:w="6946" w:type="dxa"/>
            <w:gridSpan w:val="9"/>
          </w:tcPr>
          <w:p w14:paraId="23ACCAA3" w14:textId="77777777" w:rsidR="001E41F3" w:rsidRPr="00C8354F" w:rsidRDefault="001E41F3">
            <w:pPr>
              <w:pStyle w:val="CRCoverPage"/>
              <w:spacing w:after="0"/>
              <w:rPr>
                <w:noProof/>
                <w:sz w:val="8"/>
                <w:szCs w:val="8"/>
              </w:rPr>
            </w:pPr>
          </w:p>
        </w:tc>
      </w:tr>
      <w:tr w:rsidR="001E41F3" w:rsidRPr="00C8354F" w14:paraId="23ACCAA7" w14:textId="77777777" w:rsidTr="00547111">
        <w:tc>
          <w:tcPr>
            <w:tcW w:w="2694" w:type="dxa"/>
            <w:gridSpan w:val="2"/>
            <w:tcBorders>
              <w:top w:val="single" w:sz="4" w:space="0" w:color="auto"/>
              <w:left w:val="single" w:sz="4" w:space="0" w:color="auto"/>
            </w:tcBorders>
          </w:tcPr>
          <w:p w14:paraId="23ACCAA5" w14:textId="77777777" w:rsidR="001E41F3" w:rsidRPr="00C8354F" w:rsidRDefault="001E41F3">
            <w:pPr>
              <w:pStyle w:val="CRCoverPage"/>
              <w:tabs>
                <w:tab w:val="right" w:pos="2184"/>
              </w:tabs>
              <w:spacing w:after="0"/>
              <w:rPr>
                <w:b/>
                <w:i/>
                <w:noProof/>
              </w:rPr>
            </w:pPr>
            <w:r w:rsidRPr="00C8354F">
              <w:rPr>
                <w:b/>
                <w:i/>
                <w:noProof/>
              </w:rPr>
              <w:t>Clauses affected:</w:t>
            </w:r>
          </w:p>
        </w:tc>
        <w:tc>
          <w:tcPr>
            <w:tcW w:w="6946" w:type="dxa"/>
            <w:gridSpan w:val="9"/>
            <w:tcBorders>
              <w:top w:val="single" w:sz="4" w:space="0" w:color="auto"/>
              <w:right w:val="single" w:sz="4" w:space="0" w:color="auto"/>
            </w:tcBorders>
            <w:shd w:val="pct30" w:color="FFFF00" w:fill="auto"/>
          </w:tcPr>
          <w:p w14:paraId="23ACCAA6" w14:textId="77777777" w:rsidR="001E41F3" w:rsidRPr="00C8354F" w:rsidRDefault="00DF6C79" w:rsidP="00761715">
            <w:pPr>
              <w:pStyle w:val="CRCoverPage"/>
              <w:spacing w:after="0"/>
              <w:ind w:left="100"/>
              <w:rPr>
                <w:noProof/>
              </w:rPr>
            </w:pPr>
            <w:r>
              <w:rPr>
                <w:rFonts w:hint="eastAsia"/>
                <w:lang w:val="zh-CN" w:eastAsia="zh-CN"/>
              </w:rPr>
              <w:t>11.1.</w:t>
            </w:r>
            <w:r w:rsidR="00761715">
              <w:rPr>
                <w:rFonts w:hint="eastAsia"/>
                <w:lang w:val="zh-CN" w:eastAsia="zh-CN"/>
              </w:rPr>
              <w:t>6</w:t>
            </w:r>
            <w:r w:rsidR="00375F92" w:rsidRPr="00C8354F">
              <w:rPr>
                <w:rFonts w:hint="eastAsia"/>
                <w:lang w:val="zh-CN" w:eastAsia="zh-CN"/>
              </w:rPr>
              <w:t>.NR5GC</w:t>
            </w:r>
          </w:p>
        </w:tc>
      </w:tr>
      <w:tr w:rsidR="001E41F3" w:rsidRPr="00C8354F" w14:paraId="23ACCAAA" w14:textId="77777777" w:rsidTr="00547111">
        <w:tc>
          <w:tcPr>
            <w:tcW w:w="2694" w:type="dxa"/>
            <w:gridSpan w:val="2"/>
            <w:tcBorders>
              <w:left w:val="single" w:sz="4" w:space="0" w:color="auto"/>
            </w:tcBorders>
          </w:tcPr>
          <w:p w14:paraId="23ACCAA8" w14:textId="77777777"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14:paraId="23ACCAA9" w14:textId="77777777" w:rsidR="001E41F3" w:rsidRPr="00C8354F" w:rsidRDefault="001E41F3">
            <w:pPr>
              <w:pStyle w:val="CRCoverPage"/>
              <w:spacing w:after="0"/>
              <w:rPr>
                <w:noProof/>
                <w:sz w:val="8"/>
                <w:szCs w:val="8"/>
              </w:rPr>
            </w:pPr>
          </w:p>
        </w:tc>
      </w:tr>
      <w:tr w:rsidR="001E41F3" w:rsidRPr="00C8354F" w14:paraId="23ACCAB0" w14:textId="77777777" w:rsidTr="00547111">
        <w:tc>
          <w:tcPr>
            <w:tcW w:w="2694" w:type="dxa"/>
            <w:gridSpan w:val="2"/>
            <w:tcBorders>
              <w:left w:val="single" w:sz="4" w:space="0" w:color="auto"/>
            </w:tcBorders>
          </w:tcPr>
          <w:p w14:paraId="23ACCAAB" w14:textId="77777777" w:rsidR="001E41F3" w:rsidRPr="00C8354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ACCAAC" w14:textId="77777777" w:rsidR="001E41F3" w:rsidRPr="00C8354F" w:rsidRDefault="001E41F3">
            <w:pPr>
              <w:pStyle w:val="CRCoverPage"/>
              <w:spacing w:after="0"/>
              <w:jc w:val="center"/>
              <w:rPr>
                <w:b/>
                <w:caps/>
                <w:noProof/>
              </w:rPr>
            </w:pPr>
            <w:r w:rsidRPr="00C835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ACCAAD" w14:textId="77777777" w:rsidR="001E41F3" w:rsidRPr="00C8354F" w:rsidRDefault="001E41F3">
            <w:pPr>
              <w:pStyle w:val="CRCoverPage"/>
              <w:spacing w:after="0"/>
              <w:jc w:val="center"/>
              <w:rPr>
                <w:b/>
                <w:caps/>
                <w:noProof/>
              </w:rPr>
            </w:pPr>
            <w:r w:rsidRPr="00C8354F">
              <w:rPr>
                <w:b/>
                <w:caps/>
                <w:noProof/>
              </w:rPr>
              <w:t>N</w:t>
            </w:r>
          </w:p>
        </w:tc>
        <w:tc>
          <w:tcPr>
            <w:tcW w:w="2977" w:type="dxa"/>
            <w:gridSpan w:val="4"/>
          </w:tcPr>
          <w:p w14:paraId="23ACCAAE" w14:textId="77777777" w:rsidR="001E41F3" w:rsidRPr="00C8354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ACCAAF" w14:textId="77777777" w:rsidR="001E41F3" w:rsidRPr="00C8354F" w:rsidRDefault="001E41F3">
            <w:pPr>
              <w:pStyle w:val="CRCoverPage"/>
              <w:spacing w:after="0"/>
              <w:ind w:left="99"/>
              <w:rPr>
                <w:noProof/>
              </w:rPr>
            </w:pPr>
          </w:p>
        </w:tc>
      </w:tr>
      <w:tr w:rsidR="001E41F3" w:rsidRPr="00C8354F" w14:paraId="23ACCAB6" w14:textId="77777777" w:rsidTr="00547111">
        <w:tc>
          <w:tcPr>
            <w:tcW w:w="2694" w:type="dxa"/>
            <w:gridSpan w:val="2"/>
            <w:tcBorders>
              <w:left w:val="single" w:sz="4" w:space="0" w:color="auto"/>
            </w:tcBorders>
          </w:tcPr>
          <w:p w14:paraId="23ACCAB1" w14:textId="77777777" w:rsidR="001E41F3" w:rsidRPr="00C8354F" w:rsidRDefault="001E41F3">
            <w:pPr>
              <w:pStyle w:val="CRCoverPage"/>
              <w:tabs>
                <w:tab w:val="right" w:pos="2184"/>
              </w:tabs>
              <w:spacing w:after="0"/>
              <w:rPr>
                <w:b/>
                <w:i/>
                <w:noProof/>
              </w:rPr>
            </w:pPr>
            <w:r w:rsidRPr="00C835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ACCAB2" w14:textId="77777777"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ACCAB3" w14:textId="77777777" w:rsidR="001E41F3" w:rsidRPr="00C8354F" w:rsidRDefault="00E259B2">
            <w:pPr>
              <w:pStyle w:val="CRCoverPage"/>
              <w:spacing w:after="0"/>
              <w:jc w:val="center"/>
              <w:rPr>
                <w:b/>
                <w:caps/>
                <w:noProof/>
              </w:rPr>
            </w:pPr>
            <w:r w:rsidRPr="00C8354F">
              <w:rPr>
                <w:b/>
                <w:caps/>
                <w:noProof/>
              </w:rPr>
              <w:t>X</w:t>
            </w:r>
          </w:p>
        </w:tc>
        <w:tc>
          <w:tcPr>
            <w:tcW w:w="2977" w:type="dxa"/>
            <w:gridSpan w:val="4"/>
          </w:tcPr>
          <w:p w14:paraId="23ACCAB4" w14:textId="77777777" w:rsidR="001E41F3" w:rsidRPr="00C8354F" w:rsidRDefault="001E41F3">
            <w:pPr>
              <w:pStyle w:val="CRCoverPage"/>
              <w:tabs>
                <w:tab w:val="right" w:pos="2893"/>
              </w:tabs>
              <w:spacing w:after="0"/>
              <w:rPr>
                <w:noProof/>
              </w:rPr>
            </w:pPr>
            <w:r w:rsidRPr="00C8354F">
              <w:rPr>
                <w:noProof/>
              </w:rPr>
              <w:t xml:space="preserve"> Other core specifications</w:t>
            </w:r>
            <w:r w:rsidRPr="00C8354F">
              <w:rPr>
                <w:noProof/>
              </w:rPr>
              <w:tab/>
            </w:r>
          </w:p>
        </w:tc>
        <w:tc>
          <w:tcPr>
            <w:tcW w:w="3401" w:type="dxa"/>
            <w:gridSpan w:val="3"/>
            <w:tcBorders>
              <w:right w:val="single" w:sz="4" w:space="0" w:color="auto"/>
            </w:tcBorders>
            <w:shd w:val="pct30" w:color="FFFF00" w:fill="auto"/>
          </w:tcPr>
          <w:p w14:paraId="23ACCAB5" w14:textId="77777777" w:rsidR="001E41F3" w:rsidRPr="00C8354F" w:rsidRDefault="00145D43">
            <w:pPr>
              <w:pStyle w:val="CRCoverPage"/>
              <w:spacing w:after="0"/>
              <w:ind w:left="99"/>
              <w:rPr>
                <w:noProof/>
              </w:rPr>
            </w:pPr>
            <w:r w:rsidRPr="00C8354F">
              <w:rPr>
                <w:noProof/>
              </w:rPr>
              <w:t xml:space="preserve">TS/TR ... CR ... </w:t>
            </w:r>
          </w:p>
        </w:tc>
      </w:tr>
      <w:tr w:rsidR="001E41F3" w:rsidRPr="00C8354F" w14:paraId="23ACCABC" w14:textId="77777777" w:rsidTr="00547111">
        <w:tc>
          <w:tcPr>
            <w:tcW w:w="2694" w:type="dxa"/>
            <w:gridSpan w:val="2"/>
            <w:tcBorders>
              <w:left w:val="single" w:sz="4" w:space="0" w:color="auto"/>
            </w:tcBorders>
          </w:tcPr>
          <w:p w14:paraId="23ACCAB7" w14:textId="77777777" w:rsidR="001E41F3" w:rsidRPr="00C8354F" w:rsidRDefault="001E41F3">
            <w:pPr>
              <w:pStyle w:val="CRCoverPage"/>
              <w:spacing w:after="0"/>
              <w:rPr>
                <w:b/>
                <w:i/>
                <w:noProof/>
              </w:rPr>
            </w:pPr>
            <w:r w:rsidRPr="00C835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CCAB8" w14:textId="77777777" w:rsidR="001E41F3" w:rsidRPr="00C8354F" w:rsidRDefault="0005718F">
            <w:pPr>
              <w:pStyle w:val="CRCoverPage"/>
              <w:spacing w:after="0"/>
              <w:jc w:val="center"/>
              <w:rPr>
                <w:b/>
                <w:caps/>
                <w:noProof/>
              </w:rPr>
            </w:pPr>
            <w:r w:rsidRPr="00C8354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ACCAB9" w14:textId="77777777" w:rsidR="001E41F3" w:rsidRPr="00C8354F" w:rsidRDefault="001E41F3">
            <w:pPr>
              <w:pStyle w:val="CRCoverPage"/>
              <w:spacing w:after="0"/>
              <w:jc w:val="center"/>
              <w:rPr>
                <w:b/>
                <w:caps/>
                <w:noProof/>
              </w:rPr>
            </w:pPr>
          </w:p>
        </w:tc>
        <w:tc>
          <w:tcPr>
            <w:tcW w:w="2977" w:type="dxa"/>
            <w:gridSpan w:val="4"/>
          </w:tcPr>
          <w:p w14:paraId="23ACCABA" w14:textId="77777777" w:rsidR="001E41F3" w:rsidRPr="00C8354F" w:rsidRDefault="001E41F3">
            <w:pPr>
              <w:pStyle w:val="CRCoverPage"/>
              <w:spacing w:after="0"/>
              <w:rPr>
                <w:noProof/>
              </w:rPr>
            </w:pPr>
            <w:r w:rsidRPr="00C8354F">
              <w:rPr>
                <w:noProof/>
              </w:rPr>
              <w:t xml:space="preserve"> Test specifications</w:t>
            </w:r>
          </w:p>
        </w:tc>
        <w:tc>
          <w:tcPr>
            <w:tcW w:w="3401" w:type="dxa"/>
            <w:gridSpan w:val="3"/>
            <w:tcBorders>
              <w:right w:val="single" w:sz="4" w:space="0" w:color="auto"/>
            </w:tcBorders>
            <w:shd w:val="pct30" w:color="FFFF00" w:fill="auto"/>
          </w:tcPr>
          <w:p w14:paraId="23ACCABB" w14:textId="77777777" w:rsidR="001E41F3" w:rsidRPr="00C8354F" w:rsidRDefault="006C3070" w:rsidP="0005718F">
            <w:pPr>
              <w:pStyle w:val="CRCoverPage"/>
              <w:spacing w:after="0"/>
              <w:ind w:left="99"/>
              <w:rPr>
                <w:noProof/>
                <w:lang w:eastAsia="zh-CN"/>
              </w:rPr>
            </w:pPr>
            <w:r w:rsidRPr="00C8354F">
              <w:rPr>
                <w:noProof/>
              </w:rPr>
              <w:t>TS</w:t>
            </w:r>
            <w:r w:rsidR="0005718F">
              <w:rPr>
                <w:rFonts w:hint="eastAsia"/>
                <w:noProof/>
                <w:lang w:eastAsia="zh-CN"/>
              </w:rPr>
              <w:t xml:space="preserve"> 38.523-1</w:t>
            </w:r>
          </w:p>
        </w:tc>
      </w:tr>
      <w:tr w:rsidR="001E41F3" w:rsidRPr="00C8354F" w14:paraId="23ACCAC2" w14:textId="77777777" w:rsidTr="00547111">
        <w:tc>
          <w:tcPr>
            <w:tcW w:w="2694" w:type="dxa"/>
            <w:gridSpan w:val="2"/>
            <w:tcBorders>
              <w:left w:val="single" w:sz="4" w:space="0" w:color="auto"/>
            </w:tcBorders>
          </w:tcPr>
          <w:p w14:paraId="23ACCABD" w14:textId="77777777" w:rsidR="001E41F3" w:rsidRPr="00C8354F" w:rsidRDefault="00145D43">
            <w:pPr>
              <w:pStyle w:val="CRCoverPage"/>
              <w:spacing w:after="0"/>
              <w:rPr>
                <w:b/>
                <w:i/>
                <w:noProof/>
              </w:rPr>
            </w:pPr>
            <w:r w:rsidRPr="00C8354F">
              <w:rPr>
                <w:b/>
                <w:i/>
                <w:noProof/>
              </w:rPr>
              <w:t xml:space="preserve">(show </w:t>
            </w:r>
            <w:r w:rsidR="00592D74" w:rsidRPr="00C8354F">
              <w:rPr>
                <w:b/>
                <w:i/>
                <w:noProof/>
              </w:rPr>
              <w:t xml:space="preserve">related </w:t>
            </w:r>
            <w:r w:rsidRPr="00C8354F">
              <w:rPr>
                <w:b/>
                <w:i/>
                <w:noProof/>
              </w:rPr>
              <w:t>CR</w:t>
            </w:r>
            <w:r w:rsidR="00592D74" w:rsidRPr="00C8354F">
              <w:rPr>
                <w:b/>
                <w:i/>
                <w:noProof/>
              </w:rPr>
              <w:t>s</w:t>
            </w:r>
            <w:r w:rsidRPr="00C8354F">
              <w:rPr>
                <w:b/>
                <w:i/>
                <w:noProof/>
              </w:rPr>
              <w:t>)</w:t>
            </w:r>
          </w:p>
        </w:tc>
        <w:tc>
          <w:tcPr>
            <w:tcW w:w="284" w:type="dxa"/>
            <w:tcBorders>
              <w:top w:val="single" w:sz="4" w:space="0" w:color="auto"/>
              <w:left w:val="single" w:sz="4" w:space="0" w:color="auto"/>
              <w:bottom w:val="single" w:sz="4" w:space="0" w:color="auto"/>
            </w:tcBorders>
            <w:shd w:val="pct25" w:color="FFFF00" w:fill="auto"/>
          </w:tcPr>
          <w:p w14:paraId="23ACCABE" w14:textId="77777777"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ACCABF" w14:textId="77777777" w:rsidR="001E41F3" w:rsidRPr="00C8354F" w:rsidRDefault="00E259B2">
            <w:pPr>
              <w:pStyle w:val="CRCoverPage"/>
              <w:spacing w:after="0"/>
              <w:jc w:val="center"/>
              <w:rPr>
                <w:b/>
                <w:caps/>
                <w:noProof/>
              </w:rPr>
            </w:pPr>
            <w:r w:rsidRPr="00C8354F">
              <w:rPr>
                <w:b/>
                <w:caps/>
                <w:noProof/>
              </w:rPr>
              <w:t>X</w:t>
            </w:r>
          </w:p>
        </w:tc>
        <w:tc>
          <w:tcPr>
            <w:tcW w:w="2977" w:type="dxa"/>
            <w:gridSpan w:val="4"/>
          </w:tcPr>
          <w:p w14:paraId="23ACCAC0" w14:textId="77777777" w:rsidR="001E41F3" w:rsidRPr="00C8354F" w:rsidRDefault="001E41F3">
            <w:pPr>
              <w:pStyle w:val="CRCoverPage"/>
              <w:spacing w:after="0"/>
              <w:rPr>
                <w:noProof/>
              </w:rPr>
            </w:pPr>
            <w:r w:rsidRPr="00C8354F">
              <w:rPr>
                <w:noProof/>
              </w:rPr>
              <w:t xml:space="preserve"> O&amp;M Specifications</w:t>
            </w:r>
          </w:p>
        </w:tc>
        <w:tc>
          <w:tcPr>
            <w:tcW w:w="3401" w:type="dxa"/>
            <w:gridSpan w:val="3"/>
            <w:tcBorders>
              <w:right w:val="single" w:sz="4" w:space="0" w:color="auto"/>
            </w:tcBorders>
            <w:shd w:val="pct30" w:color="FFFF00" w:fill="auto"/>
          </w:tcPr>
          <w:p w14:paraId="23ACCAC1" w14:textId="77777777" w:rsidR="001E41F3" w:rsidRPr="00C8354F" w:rsidRDefault="00145D43">
            <w:pPr>
              <w:pStyle w:val="CRCoverPage"/>
              <w:spacing w:after="0"/>
              <w:ind w:left="99"/>
              <w:rPr>
                <w:noProof/>
              </w:rPr>
            </w:pPr>
            <w:r w:rsidRPr="00C8354F">
              <w:rPr>
                <w:noProof/>
              </w:rPr>
              <w:t>TS</w:t>
            </w:r>
            <w:r w:rsidR="000A6394" w:rsidRPr="00C8354F">
              <w:rPr>
                <w:noProof/>
              </w:rPr>
              <w:t xml:space="preserve">/TR ... CR ... </w:t>
            </w:r>
          </w:p>
        </w:tc>
      </w:tr>
      <w:tr w:rsidR="001E41F3" w:rsidRPr="00C8354F" w14:paraId="23ACCAC5" w14:textId="77777777" w:rsidTr="008863B9">
        <w:tc>
          <w:tcPr>
            <w:tcW w:w="2694" w:type="dxa"/>
            <w:gridSpan w:val="2"/>
            <w:tcBorders>
              <w:left w:val="single" w:sz="4" w:space="0" w:color="auto"/>
            </w:tcBorders>
          </w:tcPr>
          <w:p w14:paraId="23ACCAC3" w14:textId="77777777" w:rsidR="001E41F3" w:rsidRPr="00C8354F" w:rsidRDefault="001E41F3">
            <w:pPr>
              <w:pStyle w:val="CRCoverPage"/>
              <w:spacing w:after="0"/>
              <w:rPr>
                <w:b/>
                <w:i/>
                <w:noProof/>
              </w:rPr>
            </w:pPr>
          </w:p>
        </w:tc>
        <w:tc>
          <w:tcPr>
            <w:tcW w:w="6946" w:type="dxa"/>
            <w:gridSpan w:val="9"/>
            <w:tcBorders>
              <w:right w:val="single" w:sz="4" w:space="0" w:color="auto"/>
            </w:tcBorders>
          </w:tcPr>
          <w:p w14:paraId="23ACCAC4" w14:textId="77777777" w:rsidR="001E41F3" w:rsidRPr="00C8354F" w:rsidRDefault="001E41F3">
            <w:pPr>
              <w:pStyle w:val="CRCoverPage"/>
              <w:spacing w:after="0"/>
              <w:rPr>
                <w:noProof/>
              </w:rPr>
            </w:pPr>
          </w:p>
        </w:tc>
      </w:tr>
      <w:tr w:rsidR="001E41F3" w:rsidRPr="00C8354F" w14:paraId="23ACCAC8" w14:textId="77777777" w:rsidTr="008863B9">
        <w:tc>
          <w:tcPr>
            <w:tcW w:w="2694" w:type="dxa"/>
            <w:gridSpan w:val="2"/>
            <w:tcBorders>
              <w:left w:val="single" w:sz="4" w:space="0" w:color="auto"/>
              <w:bottom w:val="single" w:sz="4" w:space="0" w:color="auto"/>
            </w:tcBorders>
          </w:tcPr>
          <w:p w14:paraId="23ACCAC6" w14:textId="77777777" w:rsidR="001E41F3" w:rsidRPr="00C8354F" w:rsidRDefault="001E41F3">
            <w:pPr>
              <w:pStyle w:val="CRCoverPage"/>
              <w:tabs>
                <w:tab w:val="right" w:pos="2184"/>
              </w:tabs>
              <w:spacing w:after="0"/>
              <w:rPr>
                <w:b/>
                <w:i/>
                <w:noProof/>
              </w:rPr>
            </w:pPr>
            <w:r w:rsidRPr="00C8354F">
              <w:rPr>
                <w:b/>
                <w:i/>
                <w:noProof/>
              </w:rPr>
              <w:t>Other comments:</w:t>
            </w:r>
          </w:p>
        </w:tc>
        <w:tc>
          <w:tcPr>
            <w:tcW w:w="6946" w:type="dxa"/>
            <w:gridSpan w:val="9"/>
            <w:tcBorders>
              <w:bottom w:val="single" w:sz="4" w:space="0" w:color="auto"/>
              <w:right w:val="single" w:sz="4" w:space="0" w:color="auto"/>
            </w:tcBorders>
            <w:shd w:val="pct30" w:color="FFFF00" w:fill="auto"/>
          </w:tcPr>
          <w:p w14:paraId="23ACCAC7" w14:textId="77777777" w:rsidR="001E41F3" w:rsidRPr="00C8354F" w:rsidRDefault="001E41F3">
            <w:pPr>
              <w:pStyle w:val="CRCoverPage"/>
              <w:spacing w:after="0"/>
              <w:ind w:left="100"/>
              <w:rPr>
                <w:noProof/>
              </w:rPr>
            </w:pPr>
          </w:p>
        </w:tc>
      </w:tr>
      <w:tr w:rsidR="008863B9" w:rsidRPr="00C8354F" w14:paraId="23ACCACB" w14:textId="77777777" w:rsidTr="00937A5E">
        <w:tc>
          <w:tcPr>
            <w:tcW w:w="2694" w:type="dxa"/>
            <w:gridSpan w:val="2"/>
            <w:tcBorders>
              <w:top w:val="single" w:sz="4" w:space="0" w:color="auto"/>
              <w:bottom w:val="single" w:sz="4" w:space="0" w:color="auto"/>
            </w:tcBorders>
          </w:tcPr>
          <w:p w14:paraId="23ACCAC9" w14:textId="77777777" w:rsidR="008863B9" w:rsidRPr="00C8354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3ACCACA" w14:textId="77777777" w:rsidR="008863B9" w:rsidRPr="00C8354F" w:rsidRDefault="008863B9">
            <w:pPr>
              <w:pStyle w:val="CRCoverPage"/>
              <w:spacing w:after="0"/>
              <w:ind w:left="100"/>
              <w:rPr>
                <w:noProof/>
                <w:sz w:val="8"/>
                <w:szCs w:val="8"/>
              </w:rPr>
            </w:pPr>
          </w:p>
        </w:tc>
      </w:tr>
      <w:tr w:rsidR="008863B9" w:rsidRPr="00C8354F" w14:paraId="23ACCACE" w14:textId="77777777" w:rsidTr="008863B9">
        <w:tc>
          <w:tcPr>
            <w:tcW w:w="2694" w:type="dxa"/>
            <w:gridSpan w:val="2"/>
            <w:tcBorders>
              <w:top w:val="single" w:sz="4" w:space="0" w:color="auto"/>
              <w:left w:val="single" w:sz="4" w:space="0" w:color="auto"/>
              <w:bottom w:val="single" w:sz="4" w:space="0" w:color="auto"/>
            </w:tcBorders>
          </w:tcPr>
          <w:p w14:paraId="23ACCACC" w14:textId="77777777" w:rsidR="008863B9" w:rsidRPr="00C8354F" w:rsidRDefault="008863B9">
            <w:pPr>
              <w:pStyle w:val="CRCoverPage"/>
              <w:tabs>
                <w:tab w:val="right" w:pos="2184"/>
              </w:tabs>
              <w:spacing w:after="0"/>
              <w:rPr>
                <w:b/>
                <w:i/>
                <w:noProof/>
              </w:rPr>
            </w:pPr>
            <w:r w:rsidRPr="00C835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ACCACD" w14:textId="77777777" w:rsidR="008863B9" w:rsidRPr="00C8354F" w:rsidRDefault="008863B9" w:rsidP="009C267A">
            <w:pPr>
              <w:pStyle w:val="CRCoverPage"/>
              <w:spacing w:after="0"/>
              <w:ind w:left="100"/>
              <w:rPr>
                <w:noProof/>
              </w:rPr>
            </w:pPr>
          </w:p>
        </w:tc>
      </w:tr>
    </w:tbl>
    <w:p w14:paraId="23ACCACF" w14:textId="77777777" w:rsidR="001E41F3" w:rsidRDefault="001E41F3">
      <w:pPr>
        <w:pStyle w:val="CRCoverPage"/>
        <w:spacing w:after="0"/>
        <w:rPr>
          <w:noProof/>
          <w:sz w:val="8"/>
          <w:szCs w:val="8"/>
        </w:rPr>
      </w:pPr>
    </w:p>
    <w:p w14:paraId="23ACCAD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ACCAD1" w14:textId="77777777" w:rsidR="003A22C0" w:rsidRPr="00D83A7A" w:rsidRDefault="003A22C0" w:rsidP="003A22C0">
      <w:pPr>
        <w:pStyle w:val="Title"/>
        <w:jc w:val="left"/>
        <w:rPr>
          <w:rStyle w:val="Emphasis"/>
          <w:rFonts w:cs="Arial"/>
          <w:i w:val="0"/>
          <w:lang w:eastAsia="en-GB"/>
        </w:rPr>
      </w:pPr>
      <w:bookmarkStart w:id="1" w:name="_Toc89694465"/>
      <w:r w:rsidRPr="00D83A7A">
        <w:rPr>
          <w:rStyle w:val="Emphasis"/>
          <w:rFonts w:cs="Arial"/>
          <w:i w:val="0"/>
        </w:rPr>
        <w:lastRenderedPageBreak/>
        <w:t>Table of Contents</w:t>
      </w:r>
      <w:bookmarkEnd w:id="1"/>
    </w:p>
    <w:p w14:paraId="23ACCAD2" w14:textId="77777777" w:rsidR="0078093C" w:rsidRDefault="003A22C0">
      <w:pPr>
        <w:pStyle w:val="TOC1"/>
        <w:rPr>
          <w:rFonts w:asciiTheme="minorHAnsi" w:eastAsiaTheme="minorEastAsia" w:hAnsiTheme="minorHAnsi" w:cstheme="minorBidi"/>
          <w:kern w:val="2"/>
          <w:sz w:val="21"/>
          <w:szCs w:val="22"/>
          <w:lang w:val="en-US" w:eastAsia="zh-CN"/>
        </w:rPr>
      </w:pPr>
      <w:r>
        <w:rPr>
          <w:rFonts w:cs="Arial"/>
        </w:rPr>
        <w:fldChar w:fldCharType="begin"/>
      </w:r>
      <w:r>
        <w:rPr>
          <w:rFonts w:cs="Arial"/>
        </w:rPr>
        <w:instrText xml:space="preserve"> TOC \o "1-3" </w:instrText>
      </w:r>
      <w:r>
        <w:rPr>
          <w:rFonts w:cs="Arial"/>
        </w:rPr>
        <w:fldChar w:fldCharType="separate"/>
      </w:r>
      <w:r w:rsidR="0078093C" w:rsidRPr="004354DA">
        <w:rPr>
          <w:rFonts w:cs="Arial"/>
          <w:iCs/>
        </w:rPr>
        <w:t>Table of Contents</w:t>
      </w:r>
      <w:r w:rsidR="0078093C">
        <w:tab/>
      </w:r>
      <w:r w:rsidR="0078093C">
        <w:fldChar w:fldCharType="begin"/>
      </w:r>
      <w:r w:rsidR="0078093C">
        <w:instrText xml:space="preserve"> PAGEREF _Toc89694465 \h </w:instrText>
      </w:r>
      <w:r w:rsidR="0078093C">
        <w:fldChar w:fldCharType="separate"/>
      </w:r>
      <w:r w:rsidR="0078093C">
        <w:t>2</w:t>
      </w:r>
      <w:r w:rsidR="0078093C">
        <w:fldChar w:fldCharType="end"/>
      </w:r>
    </w:p>
    <w:p w14:paraId="23ACCAD3" w14:textId="77777777" w:rsidR="0078093C" w:rsidRDefault="0078093C">
      <w:pPr>
        <w:pStyle w:val="TOC1"/>
        <w:rPr>
          <w:rFonts w:asciiTheme="minorHAnsi" w:eastAsiaTheme="minorEastAsia" w:hAnsiTheme="minorHAnsi" w:cstheme="minorBidi"/>
          <w:kern w:val="2"/>
          <w:sz w:val="21"/>
          <w:szCs w:val="22"/>
          <w:lang w:val="en-US" w:eastAsia="zh-CN"/>
        </w:rPr>
      </w:pPr>
      <w:r w:rsidRPr="004354DA">
        <w:rPr>
          <w:b/>
          <w:lang w:eastAsia="ja-JP"/>
        </w:rPr>
        <w:t>1</w:t>
      </w:r>
      <w:r>
        <w:rPr>
          <w:rFonts w:asciiTheme="minorHAnsi" w:eastAsiaTheme="minorEastAsia" w:hAnsiTheme="minorHAnsi" w:cstheme="minorBidi"/>
          <w:kern w:val="2"/>
          <w:sz w:val="21"/>
          <w:szCs w:val="22"/>
          <w:lang w:val="en-US" w:eastAsia="zh-CN"/>
        </w:rPr>
        <w:tab/>
      </w:r>
      <w:r w:rsidRPr="004354DA">
        <w:rPr>
          <w:b/>
          <w:lang w:eastAsia="ja-JP"/>
        </w:rPr>
        <w:t>Overview</w:t>
      </w:r>
      <w:r>
        <w:tab/>
      </w:r>
      <w:r>
        <w:fldChar w:fldCharType="begin"/>
      </w:r>
      <w:r>
        <w:instrText xml:space="preserve"> PAGEREF _Toc89694466 \h </w:instrText>
      </w:r>
      <w:r>
        <w:fldChar w:fldCharType="separate"/>
      </w:r>
      <w:r>
        <w:t>3</w:t>
      </w:r>
      <w:r>
        <w:fldChar w:fldCharType="end"/>
      </w:r>
    </w:p>
    <w:p w14:paraId="23ACCAD4" w14:textId="77777777" w:rsidR="0078093C" w:rsidRDefault="0078093C">
      <w:pPr>
        <w:pStyle w:val="TOC2"/>
        <w:rPr>
          <w:rFonts w:asciiTheme="minorHAnsi" w:eastAsiaTheme="minorEastAsia" w:hAnsiTheme="minorHAnsi" w:cstheme="minorBidi"/>
          <w:kern w:val="2"/>
          <w:sz w:val="21"/>
          <w:szCs w:val="22"/>
          <w:lang w:val="en-US" w:eastAsia="zh-CN"/>
        </w:rPr>
      </w:pPr>
      <w:r w:rsidRPr="004354DA">
        <w:rPr>
          <w:b/>
        </w:rPr>
        <w:t>1.1</w:t>
      </w:r>
      <w:r>
        <w:rPr>
          <w:rFonts w:asciiTheme="minorHAnsi" w:eastAsiaTheme="minorEastAsia" w:hAnsiTheme="minorHAnsi" w:cstheme="minorBidi"/>
          <w:kern w:val="2"/>
          <w:sz w:val="21"/>
          <w:szCs w:val="22"/>
          <w:lang w:val="en-US" w:eastAsia="zh-CN"/>
        </w:rPr>
        <w:tab/>
      </w:r>
      <w:r w:rsidRPr="004354DA">
        <w:rPr>
          <w:b/>
        </w:rPr>
        <w:t>Verification Test Summary</w:t>
      </w:r>
      <w:r>
        <w:tab/>
      </w:r>
      <w:r>
        <w:fldChar w:fldCharType="begin"/>
      </w:r>
      <w:r>
        <w:instrText xml:space="preserve"> PAGEREF _Toc89694467 \h </w:instrText>
      </w:r>
      <w:r>
        <w:fldChar w:fldCharType="separate"/>
      </w:r>
      <w:r>
        <w:t>3</w:t>
      </w:r>
      <w:r>
        <w:fldChar w:fldCharType="end"/>
      </w:r>
    </w:p>
    <w:p w14:paraId="23ACCAD5" w14:textId="77777777" w:rsidR="0078093C" w:rsidRDefault="0078093C">
      <w:pPr>
        <w:pStyle w:val="TOC1"/>
        <w:rPr>
          <w:rFonts w:asciiTheme="minorHAnsi" w:eastAsiaTheme="minorEastAsia" w:hAnsiTheme="minorHAnsi" w:cstheme="minorBidi"/>
          <w:kern w:val="2"/>
          <w:sz w:val="21"/>
          <w:szCs w:val="22"/>
          <w:lang w:val="en-US" w:eastAsia="zh-CN"/>
        </w:rPr>
      </w:pPr>
      <w:r w:rsidRPr="004354DA">
        <w:rPr>
          <w:b/>
        </w:rPr>
        <w:t>2</w:t>
      </w:r>
      <w:r>
        <w:rPr>
          <w:rFonts w:asciiTheme="minorHAnsi" w:eastAsiaTheme="minorEastAsia" w:hAnsiTheme="minorHAnsi" w:cstheme="minorBidi"/>
          <w:kern w:val="2"/>
          <w:sz w:val="21"/>
          <w:szCs w:val="22"/>
          <w:lang w:val="en-US" w:eastAsia="zh-CN"/>
        </w:rPr>
        <w:tab/>
      </w:r>
      <w:r w:rsidRPr="004354DA">
        <w:rPr>
          <w:b/>
        </w:rPr>
        <w:t>Corrections required</w:t>
      </w:r>
      <w:r>
        <w:tab/>
      </w:r>
      <w:r>
        <w:fldChar w:fldCharType="begin"/>
      </w:r>
      <w:r>
        <w:instrText xml:space="preserve"> PAGEREF _Toc89694468 \h </w:instrText>
      </w:r>
      <w:r>
        <w:fldChar w:fldCharType="separate"/>
      </w:r>
      <w:r>
        <w:t>3</w:t>
      </w:r>
      <w:r>
        <w:fldChar w:fldCharType="end"/>
      </w:r>
    </w:p>
    <w:p w14:paraId="23ACCAD6" w14:textId="77777777" w:rsidR="0078093C" w:rsidRDefault="0078093C">
      <w:pPr>
        <w:pStyle w:val="TOC2"/>
        <w:rPr>
          <w:rFonts w:asciiTheme="minorHAnsi" w:eastAsiaTheme="minorEastAsia" w:hAnsiTheme="minorHAnsi" w:cstheme="minorBidi"/>
          <w:kern w:val="2"/>
          <w:sz w:val="21"/>
          <w:szCs w:val="22"/>
          <w:lang w:val="en-US" w:eastAsia="zh-CN"/>
        </w:rPr>
      </w:pPr>
      <w:r w:rsidRPr="004354DA">
        <w:rPr>
          <w:b/>
          <w:lang w:val="pt-BR"/>
        </w:rPr>
        <w:t>2.1</w:t>
      </w:r>
      <w:r>
        <w:rPr>
          <w:rFonts w:asciiTheme="minorHAnsi" w:eastAsiaTheme="minorEastAsia" w:hAnsiTheme="minorHAnsi" w:cstheme="minorBidi"/>
          <w:kern w:val="2"/>
          <w:sz w:val="21"/>
          <w:szCs w:val="22"/>
          <w:lang w:val="en-US" w:eastAsia="zh-CN"/>
        </w:rPr>
        <w:tab/>
      </w:r>
      <w:r w:rsidRPr="004354DA">
        <w:rPr>
          <w:b/>
          <w:lang w:val="pt-BR"/>
        </w:rPr>
        <w:t xml:space="preserve">Change </w:t>
      </w:r>
      <w:r w:rsidRPr="004354DA">
        <w:rPr>
          <w:b/>
          <w:lang w:val="pt-BR" w:eastAsia="zh-CN"/>
        </w:rPr>
        <w:t>1</w:t>
      </w:r>
      <w:r>
        <w:tab/>
      </w:r>
      <w:r>
        <w:fldChar w:fldCharType="begin"/>
      </w:r>
      <w:r>
        <w:instrText xml:space="preserve"> PAGEREF _Toc89694469 \h </w:instrText>
      </w:r>
      <w:r>
        <w:fldChar w:fldCharType="separate"/>
      </w:r>
      <w:r>
        <w:t>3</w:t>
      </w:r>
      <w:r>
        <w:fldChar w:fldCharType="end"/>
      </w:r>
    </w:p>
    <w:p w14:paraId="23ACCAD7" w14:textId="77777777" w:rsidR="0078093C" w:rsidRDefault="0078093C">
      <w:pPr>
        <w:pStyle w:val="TOC2"/>
        <w:rPr>
          <w:rFonts w:asciiTheme="minorHAnsi" w:eastAsiaTheme="minorEastAsia" w:hAnsiTheme="minorHAnsi" w:cstheme="minorBidi"/>
          <w:kern w:val="2"/>
          <w:sz w:val="21"/>
          <w:szCs w:val="22"/>
          <w:lang w:val="en-US" w:eastAsia="zh-CN"/>
        </w:rPr>
      </w:pPr>
      <w:r w:rsidRPr="004354DA">
        <w:rPr>
          <w:b/>
          <w:lang w:val="pt-BR"/>
        </w:rPr>
        <w:t>2.2</w:t>
      </w:r>
      <w:r>
        <w:rPr>
          <w:rFonts w:asciiTheme="minorHAnsi" w:eastAsiaTheme="minorEastAsia" w:hAnsiTheme="minorHAnsi" w:cstheme="minorBidi"/>
          <w:kern w:val="2"/>
          <w:sz w:val="21"/>
          <w:szCs w:val="22"/>
          <w:lang w:val="en-US" w:eastAsia="zh-CN"/>
        </w:rPr>
        <w:tab/>
      </w:r>
      <w:r w:rsidRPr="004354DA">
        <w:rPr>
          <w:b/>
          <w:lang w:val="pt-BR"/>
        </w:rPr>
        <w:t xml:space="preserve">Change </w:t>
      </w:r>
      <w:r w:rsidRPr="004354DA">
        <w:rPr>
          <w:b/>
          <w:lang w:val="pt-BR" w:eastAsia="zh-CN"/>
        </w:rPr>
        <w:t>2</w:t>
      </w:r>
      <w:r>
        <w:tab/>
      </w:r>
      <w:r>
        <w:fldChar w:fldCharType="begin"/>
      </w:r>
      <w:r>
        <w:instrText xml:space="preserve"> PAGEREF _Toc89694470 \h </w:instrText>
      </w:r>
      <w:r>
        <w:fldChar w:fldCharType="separate"/>
      </w:r>
      <w:r>
        <w:t>6</w:t>
      </w:r>
      <w:r>
        <w:fldChar w:fldCharType="end"/>
      </w:r>
    </w:p>
    <w:p w14:paraId="23ACCAD8" w14:textId="77777777" w:rsidR="0078093C" w:rsidRDefault="0078093C">
      <w:pPr>
        <w:pStyle w:val="TOC2"/>
        <w:rPr>
          <w:rFonts w:asciiTheme="minorHAnsi" w:eastAsiaTheme="minorEastAsia" w:hAnsiTheme="minorHAnsi" w:cstheme="minorBidi"/>
          <w:kern w:val="2"/>
          <w:sz w:val="21"/>
          <w:szCs w:val="22"/>
          <w:lang w:val="en-US" w:eastAsia="zh-CN"/>
        </w:rPr>
      </w:pPr>
      <w:r w:rsidRPr="004354DA">
        <w:rPr>
          <w:b/>
          <w:lang w:val="pt-BR"/>
        </w:rPr>
        <w:t>2.3</w:t>
      </w:r>
      <w:r>
        <w:rPr>
          <w:rFonts w:asciiTheme="minorHAnsi" w:eastAsiaTheme="minorEastAsia" w:hAnsiTheme="minorHAnsi" w:cstheme="minorBidi"/>
          <w:kern w:val="2"/>
          <w:sz w:val="21"/>
          <w:szCs w:val="22"/>
          <w:lang w:val="en-US" w:eastAsia="zh-CN"/>
        </w:rPr>
        <w:tab/>
      </w:r>
      <w:r w:rsidRPr="004354DA">
        <w:rPr>
          <w:b/>
          <w:lang w:val="pt-BR"/>
        </w:rPr>
        <w:t xml:space="preserve">Change </w:t>
      </w:r>
      <w:r w:rsidRPr="004354DA">
        <w:rPr>
          <w:b/>
          <w:lang w:val="pt-BR" w:eastAsia="zh-CN"/>
        </w:rPr>
        <w:t>3</w:t>
      </w:r>
      <w:r>
        <w:tab/>
      </w:r>
      <w:r>
        <w:fldChar w:fldCharType="begin"/>
      </w:r>
      <w:r>
        <w:instrText xml:space="preserve"> PAGEREF _Toc89694471 \h </w:instrText>
      </w:r>
      <w:r>
        <w:fldChar w:fldCharType="separate"/>
      </w:r>
      <w:r>
        <w:t>9</w:t>
      </w:r>
      <w:r>
        <w:fldChar w:fldCharType="end"/>
      </w:r>
    </w:p>
    <w:p w14:paraId="23ACCAD9" w14:textId="77777777" w:rsidR="0078093C" w:rsidRDefault="0078093C">
      <w:pPr>
        <w:pStyle w:val="TOC2"/>
        <w:rPr>
          <w:rFonts w:asciiTheme="minorHAnsi" w:eastAsiaTheme="minorEastAsia" w:hAnsiTheme="minorHAnsi" w:cstheme="minorBidi"/>
          <w:kern w:val="2"/>
          <w:sz w:val="21"/>
          <w:szCs w:val="22"/>
          <w:lang w:val="en-US" w:eastAsia="zh-CN"/>
        </w:rPr>
      </w:pPr>
      <w:r w:rsidRPr="004354DA">
        <w:rPr>
          <w:b/>
          <w:lang w:val="pt-BR"/>
        </w:rPr>
        <w:t>2.4</w:t>
      </w:r>
      <w:r>
        <w:rPr>
          <w:rFonts w:asciiTheme="minorHAnsi" w:eastAsiaTheme="minorEastAsia" w:hAnsiTheme="minorHAnsi" w:cstheme="minorBidi"/>
          <w:kern w:val="2"/>
          <w:sz w:val="21"/>
          <w:szCs w:val="22"/>
          <w:lang w:val="en-US" w:eastAsia="zh-CN"/>
        </w:rPr>
        <w:tab/>
      </w:r>
      <w:r w:rsidRPr="004354DA">
        <w:rPr>
          <w:b/>
          <w:lang w:val="pt-BR"/>
        </w:rPr>
        <w:t xml:space="preserve">Change </w:t>
      </w:r>
      <w:r w:rsidRPr="004354DA">
        <w:rPr>
          <w:b/>
          <w:lang w:val="pt-BR" w:eastAsia="zh-CN"/>
        </w:rPr>
        <w:t>4</w:t>
      </w:r>
      <w:r>
        <w:tab/>
      </w:r>
      <w:r>
        <w:fldChar w:fldCharType="begin"/>
      </w:r>
      <w:r>
        <w:instrText xml:space="preserve"> PAGEREF _Toc89694472 \h </w:instrText>
      </w:r>
      <w:r>
        <w:fldChar w:fldCharType="separate"/>
      </w:r>
      <w:r>
        <w:t>13</w:t>
      </w:r>
      <w:r>
        <w:fldChar w:fldCharType="end"/>
      </w:r>
    </w:p>
    <w:p w14:paraId="23ACCADA" w14:textId="77777777" w:rsidR="0078093C" w:rsidRDefault="0078093C">
      <w:pPr>
        <w:pStyle w:val="TOC2"/>
        <w:rPr>
          <w:rFonts w:asciiTheme="minorHAnsi" w:eastAsiaTheme="minorEastAsia" w:hAnsiTheme="minorHAnsi" w:cstheme="minorBidi"/>
          <w:kern w:val="2"/>
          <w:sz w:val="21"/>
          <w:szCs w:val="22"/>
          <w:lang w:val="en-US" w:eastAsia="zh-CN"/>
        </w:rPr>
      </w:pPr>
      <w:r w:rsidRPr="004354DA">
        <w:rPr>
          <w:b/>
          <w:lang w:val="pt-BR"/>
        </w:rPr>
        <w:t>2.5</w:t>
      </w:r>
      <w:r>
        <w:rPr>
          <w:rFonts w:asciiTheme="minorHAnsi" w:eastAsiaTheme="minorEastAsia" w:hAnsiTheme="minorHAnsi" w:cstheme="minorBidi"/>
          <w:kern w:val="2"/>
          <w:sz w:val="21"/>
          <w:szCs w:val="22"/>
          <w:lang w:val="en-US" w:eastAsia="zh-CN"/>
        </w:rPr>
        <w:tab/>
      </w:r>
      <w:r w:rsidRPr="004354DA">
        <w:rPr>
          <w:b/>
          <w:lang w:val="pt-BR"/>
        </w:rPr>
        <w:t xml:space="preserve">Change </w:t>
      </w:r>
      <w:r w:rsidRPr="004354DA">
        <w:rPr>
          <w:b/>
          <w:lang w:val="pt-BR" w:eastAsia="zh-CN"/>
        </w:rPr>
        <w:t>5</w:t>
      </w:r>
      <w:r>
        <w:tab/>
      </w:r>
      <w:r>
        <w:fldChar w:fldCharType="begin"/>
      </w:r>
      <w:r>
        <w:instrText xml:space="preserve"> PAGEREF _Toc89694473 \h </w:instrText>
      </w:r>
      <w:r>
        <w:fldChar w:fldCharType="separate"/>
      </w:r>
      <w:r>
        <w:t>19</w:t>
      </w:r>
      <w:r>
        <w:fldChar w:fldCharType="end"/>
      </w:r>
    </w:p>
    <w:p w14:paraId="23ACCADB" w14:textId="77777777" w:rsidR="0078093C" w:rsidRDefault="0078093C">
      <w:pPr>
        <w:pStyle w:val="TOC2"/>
        <w:rPr>
          <w:rFonts w:asciiTheme="minorHAnsi" w:eastAsiaTheme="minorEastAsia" w:hAnsiTheme="minorHAnsi" w:cstheme="minorBidi"/>
          <w:kern w:val="2"/>
          <w:sz w:val="21"/>
          <w:szCs w:val="22"/>
          <w:lang w:val="en-US" w:eastAsia="zh-CN"/>
        </w:rPr>
      </w:pPr>
      <w:r w:rsidRPr="004354DA">
        <w:rPr>
          <w:b/>
          <w:lang w:val="pt-BR"/>
        </w:rPr>
        <w:t>2.6</w:t>
      </w:r>
      <w:r>
        <w:rPr>
          <w:rFonts w:asciiTheme="minorHAnsi" w:eastAsiaTheme="minorEastAsia" w:hAnsiTheme="minorHAnsi" w:cstheme="minorBidi"/>
          <w:kern w:val="2"/>
          <w:sz w:val="21"/>
          <w:szCs w:val="22"/>
          <w:lang w:val="en-US" w:eastAsia="zh-CN"/>
        </w:rPr>
        <w:tab/>
      </w:r>
      <w:r w:rsidRPr="004354DA">
        <w:rPr>
          <w:b/>
          <w:lang w:val="pt-BR"/>
        </w:rPr>
        <w:t xml:space="preserve">Change </w:t>
      </w:r>
      <w:r w:rsidRPr="004354DA">
        <w:rPr>
          <w:b/>
          <w:lang w:val="pt-BR" w:eastAsia="zh-CN"/>
        </w:rPr>
        <w:t>6</w:t>
      </w:r>
      <w:r>
        <w:tab/>
      </w:r>
      <w:r>
        <w:fldChar w:fldCharType="begin"/>
      </w:r>
      <w:r>
        <w:instrText xml:space="preserve"> PAGEREF _Toc89694474 \h </w:instrText>
      </w:r>
      <w:r>
        <w:fldChar w:fldCharType="separate"/>
      </w:r>
      <w:r>
        <w:t>20</w:t>
      </w:r>
      <w:r>
        <w:fldChar w:fldCharType="end"/>
      </w:r>
    </w:p>
    <w:p w14:paraId="23ACCADC" w14:textId="77777777" w:rsidR="0078093C" w:rsidRDefault="0078093C">
      <w:pPr>
        <w:pStyle w:val="TOC2"/>
        <w:rPr>
          <w:rFonts w:asciiTheme="minorHAnsi" w:eastAsiaTheme="minorEastAsia" w:hAnsiTheme="minorHAnsi" w:cstheme="minorBidi"/>
          <w:kern w:val="2"/>
          <w:sz w:val="21"/>
          <w:szCs w:val="22"/>
          <w:lang w:val="en-US" w:eastAsia="zh-CN"/>
        </w:rPr>
      </w:pPr>
      <w:r w:rsidRPr="004354DA">
        <w:rPr>
          <w:b/>
          <w:lang w:val="pt-BR"/>
        </w:rPr>
        <w:t>2.7</w:t>
      </w:r>
      <w:r>
        <w:rPr>
          <w:rFonts w:asciiTheme="minorHAnsi" w:eastAsiaTheme="minorEastAsia" w:hAnsiTheme="minorHAnsi" w:cstheme="minorBidi"/>
          <w:kern w:val="2"/>
          <w:sz w:val="21"/>
          <w:szCs w:val="22"/>
          <w:lang w:val="en-US" w:eastAsia="zh-CN"/>
        </w:rPr>
        <w:tab/>
      </w:r>
      <w:r w:rsidRPr="004354DA">
        <w:rPr>
          <w:b/>
          <w:lang w:val="pt-BR"/>
        </w:rPr>
        <w:t xml:space="preserve">Change </w:t>
      </w:r>
      <w:r w:rsidRPr="004354DA">
        <w:rPr>
          <w:b/>
          <w:lang w:val="pt-BR" w:eastAsia="zh-CN"/>
        </w:rPr>
        <w:t>7</w:t>
      </w:r>
      <w:r>
        <w:tab/>
      </w:r>
      <w:r>
        <w:fldChar w:fldCharType="begin"/>
      </w:r>
      <w:r>
        <w:instrText xml:space="preserve"> PAGEREF _Toc89694475 \h </w:instrText>
      </w:r>
      <w:r>
        <w:fldChar w:fldCharType="separate"/>
      </w:r>
      <w:r>
        <w:t>21</w:t>
      </w:r>
      <w:r>
        <w:fldChar w:fldCharType="end"/>
      </w:r>
    </w:p>
    <w:p w14:paraId="23ACCADD" w14:textId="77777777" w:rsidR="0078093C" w:rsidRDefault="0078093C">
      <w:pPr>
        <w:pStyle w:val="TOC1"/>
        <w:rPr>
          <w:rFonts w:asciiTheme="minorHAnsi" w:eastAsiaTheme="minorEastAsia" w:hAnsiTheme="minorHAnsi" w:cstheme="minorBidi"/>
          <w:kern w:val="2"/>
          <w:sz w:val="21"/>
          <w:szCs w:val="22"/>
          <w:lang w:val="en-US" w:eastAsia="zh-CN"/>
        </w:rPr>
      </w:pPr>
      <w:r w:rsidRPr="004354DA">
        <w:rPr>
          <w:rFonts w:cs="Arial"/>
          <w:b/>
        </w:rPr>
        <w:t>3</w:t>
      </w:r>
      <w:r>
        <w:rPr>
          <w:rFonts w:asciiTheme="minorHAnsi" w:eastAsiaTheme="minorEastAsia" w:hAnsiTheme="minorHAnsi" w:cstheme="minorBidi"/>
          <w:kern w:val="2"/>
          <w:sz w:val="21"/>
          <w:szCs w:val="22"/>
          <w:lang w:val="en-US" w:eastAsia="zh-CN"/>
        </w:rPr>
        <w:tab/>
      </w:r>
      <w:r w:rsidRPr="004354DA">
        <w:rPr>
          <w:rFonts w:cs="Arial"/>
          <w:b/>
        </w:rPr>
        <w:t>Branches executed</w:t>
      </w:r>
      <w:r>
        <w:tab/>
      </w:r>
      <w:r>
        <w:fldChar w:fldCharType="begin"/>
      </w:r>
      <w:r>
        <w:instrText xml:space="preserve"> PAGEREF _Toc89694476 \h </w:instrText>
      </w:r>
      <w:r>
        <w:fldChar w:fldCharType="separate"/>
      </w:r>
      <w:r>
        <w:t>25</w:t>
      </w:r>
      <w:r>
        <w:fldChar w:fldCharType="end"/>
      </w:r>
    </w:p>
    <w:p w14:paraId="23ACCADE" w14:textId="77777777" w:rsidR="0078093C" w:rsidRDefault="0078093C">
      <w:pPr>
        <w:pStyle w:val="TOC1"/>
        <w:rPr>
          <w:rFonts w:asciiTheme="minorHAnsi" w:eastAsiaTheme="minorEastAsia" w:hAnsiTheme="minorHAnsi" w:cstheme="minorBidi"/>
          <w:kern w:val="2"/>
          <w:sz w:val="21"/>
          <w:szCs w:val="22"/>
          <w:lang w:val="en-US" w:eastAsia="zh-CN"/>
        </w:rPr>
      </w:pPr>
      <w:r w:rsidRPr="004354DA">
        <w:rPr>
          <w:rFonts w:cs="Arial"/>
          <w:b/>
        </w:rPr>
        <w:t>4</w:t>
      </w:r>
      <w:r>
        <w:rPr>
          <w:rFonts w:asciiTheme="minorHAnsi" w:eastAsiaTheme="minorEastAsia" w:hAnsiTheme="minorHAnsi" w:cstheme="minorBidi"/>
          <w:kern w:val="2"/>
          <w:sz w:val="21"/>
          <w:szCs w:val="22"/>
          <w:lang w:val="en-US" w:eastAsia="zh-CN"/>
        </w:rPr>
        <w:tab/>
      </w:r>
      <w:r w:rsidRPr="004354DA">
        <w:rPr>
          <w:rFonts w:cs="Arial"/>
          <w:b/>
        </w:rPr>
        <w:t>Execution Log Files</w:t>
      </w:r>
      <w:r>
        <w:tab/>
      </w:r>
      <w:r>
        <w:fldChar w:fldCharType="begin"/>
      </w:r>
      <w:r>
        <w:instrText xml:space="preserve"> PAGEREF _Toc89694477 \h </w:instrText>
      </w:r>
      <w:r>
        <w:fldChar w:fldCharType="separate"/>
      </w:r>
      <w:r>
        <w:t>25</w:t>
      </w:r>
      <w:r>
        <w:fldChar w:fldCharType="end"/>
      </w:r>
    </w:p>
    <w:p w14:paraId="23ACCADF" w14:textId="77777777" w:rsidR="0078093C" w:rsidRDefault="0078093C">
      <w:pPr>
        <w:pStyle w:val="TOC2"/>
        <w:rPr>
          <w:rFonts w:asciiTheme="minorHAnsi" w:eastAsiaTheme="minorEastAsia" w:hAnsiTheme="minorHAnsi" w:cstheme="minorBidi"/>
          <w:kern w:val="2"/>
          <w:sz w:val="21"/>
          <w:szCs w:val="22"/>
          <w:lang w:val="en-US" w:eastAsia="zh-CN"/>
        </w:rPr>
      </w:pPr>
      <w:r w:rsidRPr="004354DA">
        <w:rPr>
          <w:b/>
          <w:lang w:val="pt-BR"/>
        </w:rPr>
        <w:t>4.1</w:t>
      </w:r>
      <w:r>
        <w:rPr>
          <w:rFonts w:asciiTheme="minorHAnsi" w:eastAsiaTheme="minorEastAsia" w:hAnsiTheme="minorHAnsi" w:cstheme="minorBidi"/>
          <w:kern w:val="2"/>
          <w:sz w:val="21"/>
          <w:szCs w:val="22"/>
          <w:lang w:val="en-US" w:eastAsia="zh-CN"/>
        </w:rPr>
        <w:tab/>
      </w:r>
      <w:r w:rsidRPr="004354DA">
        <w:rPr>
          <w:b/>
          <w:lang w:val="pt-BR"/>
        </w:rPr>
        <w:t>HiSilicon Balong 5000</w:t>
      </w:r>
      <w:r>
        <w:tab/>
      </w:r>
      <w:r>
        <w:fldChar w:fldCharType="begin"/>
      </w:r>
      <w:r>
        <w:instrText xml:space="preserve"> PAGEREF _Toc89694478 \h </w:instrText>
      </w:r>
      <w:r>
        <w:fldChar w:fldCharType="separate"/>
      </w:r>
      <w:r>
        <w:t>25</w:t>
      </w:r>
      <w:r>
        <w:fldChar w:fldCharType="end"/>
      </w:r>
    </w:p>
    <w:p w14:paraId="23ACCAE0" w14:textId="77777777" w:rsidR="0078093C" w:rsidRDefault="0078093C">
      <w:pPr>
        <w:pStyle w:val="TOC1"/>
        <w:rPr>
          <w:rFonts w:asciiTheme="minorHAnsi" w:eastAsiaTheme="minorEastAsia" w:hAnsiTheme="minorHAnsi" w:cstheme="minorBidi"/>
          <w:kern w:val="2"/>
          <w:sz w:val="21"/>
          <w:szCs w:val="22"/>
          <w:lang w:val="en-US" w:eastAsia="zh-CN"/>
        </w:rPr>
      </w:pPr>
      <w:r w:rsidRPr="004354DA">
        <w:rPr>
          <w:rFonts w:cs="Arial"/>
          <w:b/>
        </w:rPr>
        <w:t>5</w:t>
      </w:r>
      <w:r>
        <w:rPr>
          <w:rFonts w:asciiTheme="minorHAnsi" w:eastAsiaTheme="minorEastAsia" w:hAnsiTheme="minorHAnsi" w:cstheme="minorBidi"/>
          <w:kern w:val="2"/>
          <w:sz w:val="21"/>
          <w:szCs w:val="22"/>
          <w:lang w:val="en-US" w:eastAsia="zh-CN"/>
        </w:rPr>
        <w:tab/>
      </w:r>
      <w:r w:rsidRPr="004354DA">
        <w:rPr>
          <w:rFonts w:cs="Arial"/>
          <w:b/>
        </w:rPr>
        <w:t>References</w:t>
      </w:r>
      <w:r>
        <w:tab/>
      </w:r>
      <w:r>
        <w:fldChar w:fldCharType="begin"/>
      </w:r>
      <w:r>
        <w:instrText xml:space="preserve"> PAGEREF _Toc89694479 \h </w:instrText>
      </w:r>
      <w:r>
        <w:fldChar w:fldCharType="separate"/>
      </w:r>
      <w:r>
        <w:t>25</w:t>
      </w:r>
      <w:r>
        <w:fldChar w:fldCharType="end"/>
      </w:r>
    </w:p>
    <w:p w14:paraId="23ACCAE1" w14:textId="77777777" w:rsidR="003A22C0" w:rsidRDefault="003A22C0" w:rsidP="003A22C0">
      <w:pPr>
        <w:rPr>
          <w:b/>
          <w:sz w:val="24"/>
          <w:lang w:eastAsia="ja-JP"/>
        </w:rPr>
      </w:pPr>
      <w:r>
        <w:rPr>
          <w:rFonts w:cs="Arial"/>
          <w:noProof/>
        </w:rPr>
        <w:fldChar w:fldCharType="end"/>
      </w:r>
      <w:r>
        <w:rPr>
          <w:lang w:val="pt-BR"/>
        </w:rPr>
        <w:br w:type="page"/>
      </w:r>
    </w:p>
    <w:p w14:paraId="23ACCAE2" w14:textId="77777777" w:rsidR="003A22C0" w:rsidRDefault="003A22C0" w:rsidP="003A22C0">
      <w:pPr>
        <w:pStyle w:val="Heading1"/>
        <w:numPr>
          <w:ilvl w:val="0"/>
          <w:numId w:val="1"/>
        </w:numPr>
        <w:autoSpaceDN w:val="0"/>
        <w:rPr>
          <w:b/>
          <w:lang w:eastAsia="ja-JP"/>
        </w:rPr>
      </w:pPr>
      <w:bookmarkStart w:id="2" w:name="_Toc122434485"/>
      <w:bookmarkStart w:id="3" w:name="_Toc89694466"/>
      <w:r>
        <w:rPr>
          <w:b/>
          <w:lang w:eastAsia="ja-JP"/>
        </w:rPr>
        <w:lastRenderedPageBreak/>
        <w:t>Overview</w:t>
      </w:r>
      <w:bookmarkEnd w:id="2"/>
      <w:bookmarkEnd w:id="3"/>
    </w:p>
    <w:p w14:paraId="23ACCAE3" w14:textId="77777777" w:rsidR="003A22C0"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sidR="00DF6C79">
        <w:rPr>
          <w:rFonts w:cs="Arial" w:hint="eastAsia"/>
          <w:color w:val="000000"/>
          <w:lang w:eastAsia="zh-CN"/>
        </w:rPr>
        <w:t>11.1.</w:t>
      </w:r>
      <w:r w:rsidR="00761715">
        <w:rPr>
          <w:rFonts w:cs="Arial" w:hint="eastAsia"/>
          <w:color w:val="000000"/>
          <w:lang w:eastAsia="zh-CN"/>
        </w:rPr>
        <w:t>6</w:t>
      </w:r>
      <w:r w:rsidRPr="00C8354F">
        <w:rPr>
          <w:rFonts w:cs="Arial"/>
          <w:color w:val="000000"/>
        </w:rPr>
        <w:t xml:space="preserve"> w</w:t>
      </w:r>
      <w:r>
        <w:rPr>
          <w:rFonts w:cs="Arial"/>
        </w:rPr>
        <w:t xml:space="preserve">hich is part of the </w:t>
      </w:r>
      <w:r w:rsidR="00375F92" w:rsidRPr="00C8354F">
        <w:rPr>
          <w:rFonts w:cs="Arial" w:hint="eastAsia"/>
          <w:color w:val="000000"/>
          <w:lang w:eastAsia="zh-CN"/>
        </w:rPr>
        <w:t>NR5GC</w:t>
      </w:r>
      <w:r w:rsidRPr="00C8354F">
        <w:rPr>
          <w:rFonts w:cs="Arial"/>
          <w:color w:val="000000"/>
        </w:rPr>
        <w:t xml:space="preserve"> te</w:t>
      </w:r>
      <w:r>
        <w:rPr>
          <w:rFonts w:cs="Arial"/>
        </w:rPr>
        <w:t xml:space="preserve">st suite. </w:t>
      </w:r>
    </w:p>
    <w:p w14:paraId="23ACCAE4" w14:textId="77777777" w:rsidR="003A22C0" w:rsidRDefault="003A22C0" w:rsidP="003A22C0">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23ACCAE5" w14:textId="77777777"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b/>
          <w:lang w:val="en-US" w:eastAsia="zh-CN"/>
        </w:rPr>
      </w:pPr>
      <w:r>
        <w:rPr>
          <w:rFonts w:cs="Arial"/>
          <w:b/>
          <w:sz w:val="24"/>
          <w:lang w:eastAsia="ja-JP"/>
        </w:rPr>
        <w:t>Contact:</w:t>
      </w:r>
      <w:r>
        <w:rPr>
          <w:rFonts w:cs="Arial"/>
          <w:b/>
          <w:sz w:val="24"/>
          <w:lang w:eastAsia="ja-JP"/>
        </w:rPr>
        <w:tab/>
      </w:r>
      <w:r w:rsidR="00F7684F">
        <w:rPr>
          <w:rFonts w:ascii="Arial" w:hAnsi="Arial" w:hint="eastAsia"/>
          <w:sz w:val="24"/>
          <w:lang w:val="en-US" w:eastAsia="zh-CN"/>
        </w:rPr>
        <w:t>Pengchong</w:t>
      </w:r>
      <w:r w:rsidR="00375F92">
        <w:rPr>
          <w:rFonts w:ascii="Arial" w:hAnsi="Arial" w:hint="eastAsia"/>
          <w:sz w:val="24"/>
          <w:lang w:val="en-US" w:eastAsia="zh-CN"/>
        </w:rPr>
        <w:t xml:space="preserve"> </w:t>
      </w:r>
      <w:r w:rsidR="00F7684F">
        <w:rPr>
          <w:rFonts w:ascii="Arial" w:hAnsi="Arial" w:hint="eastAsia"/>
          <w:sz w:val="24"/>
          <w:lang w:val="en-US" w:eastAsia="zh-CN"/>
        </w:rPr>
        <w:t>Shen</w:t>
      </w:r>
      <w:r>
        <w:rPr>
          <w:rFonts w:cs="Arial"/>
          <w:sz w:val="24"/>
          <w:lang w:eastAsia="ja-JP"/>
        </w:rPr>
        <w:br/>
      </w:r>
      <w:r>
        <w:rPr>
          <w:rFonts w:cs="Arial"/>
          <w:b/>
          <w:lang w:eastAsia="ja-JP"/>
        </w:rPr>
        <w:tab/>
      </w:r>
      <w:hyperlink r:id="rId13" w:history="1">
        <w:r w:rsidR="00F7684F" w:rsidRPr="00234EE5">
          <w:rPr>
            <w:rStyle w:val="Hyperlink"/>
            <w:rFonts w:cs="Arial" w:hint="eastAsia"/>
            <w:b/>
            <w:lang w:val="en-US" w:eastAsia="zh-CN"/>
          </w:rPr>
          <w:t>shenpengchong@datangmobile.cn</w:t>
        </w:r>
      </w:hyperlink>
    </w:p>
    <w:p w14:paraId="23ACCAE6" w14:textId="77777777" w:rsidR="003A22C0" w:rsidRPr="007036CE" w:rsidRDefault="003A22C0" w:rsidP="003A22C0">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89694467"/>
      <w:r w:rsidRPr="007036CE">
        <w:rPr>
          <w:b/>
        </w:rPr>
        <w:t>Verification Test Summary</w:t>
      </w:r>
      <w:bookmarkEnd w:id="4"/>
    </w:p>
    <w:p w14:paraId="23ACCAE7" w14:textId="77777777"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sidR="00DF6C79">
        <w:rPr>
          <w:rFonts w:cs="Arial" w:hint="eastAsia"/>
          <w:sz w:val="21"/>
          <w:szCs w:val="22"/>
          <w:lang w:val="en-US" w:eastAsia="zh-CN"/>
        </w:rPr>
        <w:t>11.1.</w:t>
      </w:r>
      <w:r w:rsidR="00761715">
        <w:rPr>
          <w:rFonts w:cs="Arial" w:hint="eastAsia"/>
          <w:sz w:val="21"/>
          <w:szCs w:val="22"/>
          <w:lang w:val="en-US" w:eastAsia="zh-CN"/>
        </w:rPr>
        <w:t>6</w:t>
      </w:r>
    </w:p>
    <w:p w14:paraId="23ACCAE8" w14:textId="77777777"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00375F92">
        <w:rPr>
          <w:rFonts w:cs="Arial" w:hint="eastAsia"/>
          <w:sz w:val="21"/>
          <w:szCs w:val="22"/>
          <w:lang w:val="en-US" w:eastAsia="ja-JP"/>
        </w:rPr>
        <w:t>iwd-TTCN3-B20</w:t>
      </w:r>
      <w:r w:rsidR="00F7684F">
        <w:rPr>
          <w:rFonts w:cs="Arial" w:hint="eastAsia"/>
          <w:sz w:val="21"/>
          <w:szCs w:val="22"/>
          <w:lang w:val="en-US" w:eastAsia="zh-CN"/>
        </w:rPr>
        <w:t>20</w:t>
      </w:r>
      <w:r w:rsidR="00375F92">
        <w:rPr>
          <w:rFonts w:cs="Arial" w:hint="eastAsia"/>
          <w:sz w:val="21"/>
          <w:szCs w:val="22"/>
          <w:lang w:val="en-US" w:eastAsia="ja-JP"/>
        </w:rPr>
        <w:t>-0</w:t>
      </w:r>
      <w:r w:rsidR="00F7684F">
        <w:rPr>
          <w:rFonts w:cs="Arial" w:hint="eastAsia"/>
          <w:sz w:val="21"/>
          <w:szCs w:val="22"/>
          <w:lang w:val="en-US" w:eastAsia="zh-CN"/>
        </w:rPr>
        <w:t>9</w:t>
      </w:r>
      <w:r w:rsidR="00375F92">
        <w:rPr>
          <w:rFonts w:cs="Arial" w:hint="eastAsia"/>
          <w:sz w:val="21"/>
          <w:szCs w:val="22"/>
          <w:lang w:val="en-US" w:eastAsia="ja-JP"/>
        </w:rPr>
        <w:t>_D</w:t>
      </w:r>
      <w:r w:rsidR="00D31793">
        <w:rPr>
          <w:rFonts w:cs="Arial" w:hint="eastAsia"/>
          <w:sz w:val="21"/>
          <w:szCs w:val="22"/>
          <w:lang w:val="en-US" w:eastAsia="zh-CN"/>
        </w:rPr>
        <w:t>21</w:t>
      </w:r>
      <w:r w:rsidR="00375F92">
        <w:rPr>
          <w:rFonts w:cs="Arial" w:hint="eastAsia"/>
          <w:sz w:val="21"/>
          <w:szCs w:val="22"/>
          <w:lang w:val="en-US" w:eastAsia="ja-JP"/>
        </w:rPr>
        <w:t>wk</w:t>
      </w:r>
      <w:r w:rsidR="0074398B">
        <w:rPr>
          <w:rFonts w:cs="Arial" w:hint="eastAsia"/>
          <w:sz w:val="21"/>
          <w:szCs w:val="22"/>
          <w:lang w:val="en-US" w:eastAsia="zh-CN"/>
        </w:rPr>
        <w:t>37</w:t>
      </w:r>
    </w:p>
    <w:p w14:paraId="23ACCAE9" w14:textId="77777777" w:rsidR="000617E1" w:rsidRDefault="003A22C0" w:rsidP="00D666BE">
      <w:pPr>
        <w:pBdr>
          <w:top w:val="single" w:sz="4" w:space="1" w:color="00B050"/>
          <w:left w:val="single" w:sz="4" w:space="4" w:color="00B050"/>
          <w:bottom w:val="single" w:sz="4" w:space="1" w:color="00B050"/>
          <w:right w:val="single" w:sz="4" w:space="4" w:color="00B050"/>
        </w:pBdr>
        <w:tabs>
          <w:tab w:val="left" w:pos="2410"/>
        </w:tabs>
        <w:spacing w:before="60" w:after="60"/>
        <w:rPr>
          <w:rFonts w:cs="Arial"/>
        </w:rPr>
      </w:pPr>
      <w:r>
        <w:rPr>
          <w:rFonts w:cs="Arial"/>
          <w:b/>
          <w:lang w:eastAsia="ja-JP"/>
        </w:rPr>
        <w:t>System Simulator used:</w:t>
      </w:r>
      <w:r>
        <w:rPr>
          <w:rFonts w:cs="Arial"/>
          <w:b/>
          <w:lang w:eastAsia="ja-JP"/>
        </w:rPr>
        <w:tab/>
      </w:r>
      <w:r w:rsidR="00375F92">
        <w:rPr>
          <w:rFonts w:cs="Arial"/>
          <w:sz w:val="21"/>
          <w:szCs w:val="22"/>
          <w:lang w:val="en-US" w:eastAsia="zh-CN"/>
        </w:rPr>
        <w:t>Datang LinkTester 5G Protocol Conformance Test System ECT9610</w:t>
      </w:r>
    </w:p>
    <w:p w14:paraId="23ACCAEA" w14:textId="77777777" w:rsidR="005150E2" w:rsidRDefault="003A22C0" w:rsidP="00F7684F">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zh-CN"/>
        </w:rPr>
      </w:pPr>
      <w:r>
        <w:rPr>
          <w:rFonts w:cs="Arial"/>
          <w:b/>
          <w:lang w:eastAsia="ja-JP"/>
        </w:rPr>
        <w:t>UE used:</w:t>
      </w:r>
      <w:r>
        <w:rPr>
          <w:rFonts w:cs="Arial"/>
          <w:b/>
          <w:lang w:eastAsia="ja-JP"/>
        </w:rPr>
        <w:tab/>
      </w:r>
      <w:r w:rsidR="00375F92">
        <w:rPr>
          <w:rFonts w:cs="Arial"/>
          <w:lang w:eastAsia="ja-JP"/>
        </w:rPr>
        <w:t>HiSilicon Balong 5000</w:t>
      </w:r>
    </w:p>
    <w:p w14:paraId="23ACCAEB" w14:textId="77777777"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23ACCAEC" w14:textId="77777777" w:rsidR="003A22C0" w:rsidRDefault="003A22C0" w:rsidP="003A22C0"/>
    <w:p w14:paraId="23ACCAED" w14:textId="77777777" w:rsidR="003A22C0" w:rsidRPr="00854C55" w:rsidRDefault="003A22C0" w:rsidP="003A22C0">
      <w:pPr>
        <w:pStyle w:val="Heading1"/>
        <w:numPr>
          <w:ilvl w:val="0"/>
          <w:numId w:val="1"/>
        </w:numPr>
        <w:overflowPunct w:val="0"/>
        <w:autoSpaceDE w:val="0"/>
        <w:autoSpaceDN w:val="0"/>
        <w:adjustRightInd w:val="0"/>
        <w:rPr>
          <w:b/>
        </w:rPr>
      </w:pPr>
      <w:bookmarkStart w:id="5" w:name="_Toc122434488"/>
      <w:bookmarkStart w:id="6" w:name="_Toc295288959"/>
      <w:bookmarkStart w:id="7" w:name="_Toc89694468"/>
      <w:r w:rsidRPr="00854C55">
        <w:rPr>
          <w:b/>
        </w:rPr>
        <w:t>Corrections required</w:t>
      </w:r>
      <w:bookmarkEnd w:id="5"/>
      <w:bookmarkEnd w:id="6"/>
      <w:bookmarkEnd w:id="7"/>
    </w:p>
    <w:p w14:paraId="23ACCAEE" w14:textId="77777777" w:rsidR="00B823DB" w:rsidRPr="0065443B" w:rsidRDefault="00B823DB" w:rsidP="00B823DB">
      <w:pPr>
        <w:pStyle w:val="Heading2"/>
        <w:numPr>
          <w:ilvl w:val="1"/>
          <w:numId w:val="1"/>
        </w:numPr>
        <w:overflowPunct w:val="0"/>
        <w:autoSpaceDE w:val="0"/>
        <w:autoSpaceDN w:val="0"/>
        <w:adjustRightInd w:val="0"/>
        <w:spacing w:before="480"/>
        <w:rPr>
          <w:b/>
          <w:lang w:val="pt-BR"/>
        </w:rPr>
      </w:pPr>
      <w:bookmarkStart w:id="8" w:name="_Toc67572157"/>
      <w:bookmarkStart w:id="9" w:name="_Toc89694469"/>
      <w:bookmarkStart w:id="10" w:name="_Toc122434493"/>
      <w:bookmarkStart w:id="11" w:name="_Toc295288970"/>
      <w:bookmarkStart w:id="12" w:name="_Toc325725665"/>
      <w:r>
        <w:rPr>
          <w:b/>
          <w:lang w:val="pt-BR"/>
        </w:rPr>
        <w:t xml:space="preserve">Change </w:t>
      </w:r>
      <w:bookmarkEnd w:id="8"/>
      <w:r w:rsidR="0067554F">
        <w:rPr>
          <w:rFonts w:hint="eastAsia"/>
          <w:b/>
          <w:lang w:val="pt-BR" w:eastAsia="zh-CN"/>
        </w:rPr>
        <w:t>1</w:t>
      </w:r>
      <w:bookmarkEnd w:id="9"/>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B823DB" w14:paraId="23ACCAF1" w14:textId="77777777" w:rsidTr="00F56933">
        <w:trPr>
          <w:trHeight w:val="447"/>
        </w:trPr>
        <w:tc>
          <w:tcPr>
            <w:tcW w:w="2075" w:type="dxa"/>
          </w:tcPr>
          <w:p w14:paraId="23ACCAEF" w14:textId="77777777" w:rsidR="00B823DB" w:rsidRPr="00E751F5" w:rsidRDefault="00B823DB" w:rsidP="00F56933">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23ACCAF0" w14:textId="77777777" w:rsidR="00B823DB" w:rsidRPr="002D56A7" w:rsidRDefault="002B2EF0" w:rsidP="00F56933">
            <w:pPr>
              <w:spacing w:after="0"/>
            </w:pPr>
            <w:r>
              <w:rPr>
                <w:noProof/>
              </w:rPr>
              <w:t>fl_TC_11_1_6_NR5GC_TestBody</w:t>
            </w:r>
          </w:p>
        </w:tc>
      </w:tr>
      <w:tr w:rsidR="00B823DB" w:rsidRPr="004A6B5A" w14:paraId="23ACCAF4" w14:textId="77777777" w:rsidTr="00F56933">
        <w:trPr>
          <w:trHeight w:val="775"/>
        </w:trPr>
        <w:tc>
          <w:tcPr>
            <w:tcW w:w="2075" w:type="dxa"/>
          </w:tcPr>
          <w:p w14:paraId="23ACCAF2" w14:textId="77777777" w:rsidR="00B823DB" w:rsidRPr="00E751F5" w:rsidRDefault="00B823DB" w:rsidP="00F56933">
            <w:pPr>
              <w:spacing w:before="40" w:after="40"/>
              <w:rPr>
                <w:rFonts w:ascii="Arial" w:hAnsi="Arial"/>
                <w:b/>
              </w:rPr>
            </w:pPr>
            <w:r w:rsidRPr="00E751F5">
              <w:rPr>
                <w:rFonts w:ascii="Arial" w:hAnsi="Arial"/>
                <w:b/>
              </w:rPr>
              <w:t>Reason for change</w:t>
            </w:r>
          </w:p>
        </w:tc>
        <w:tc>
          <w:tcPr>
            <w:tcW w:w="7654" w:type="dxa"/>
          </w:tcPr>
          <w:p w14:paraId="23ACCAF3" w14:textId="77777777" w:rsidR="00B103A2" w:rsidRPr="002B2EF0" w:rsidRDefault="00E54F8E" w:rsidP="00A10EAA">
            <w:pPr>
              <w:numPr>
                <w:ilvl w:val="0"/>
                <w:numId w:val="3"/>
              </w:numPr>
              <w:spacing w:after="0"/>
              <w:rPr>
                <w:lang w:val="en-US"/>
              </w:rPr>
            </w:pPr>
            <w:r w:rsidRPr="00E54F8E">
              <w:rPr>
                <w:lang w:val="en-US" w:eastAsia="zh-CN"/>
              </w:rPr>
              <w:t>Acoording to 38.331 clause 5.3.8.3, UE will ignore any field included in RRCRelease message except waitTime if the AS security is not activated, so it is should add security activate process after step 5.</w:t>
            </w:r>
          </w:p>
        </w:tc>
      </w:tr>
      <w:tr w:rsidR="00B823DB" w14:paraId="23ACCAF7" w14:textId="77777777" w:rsidTr="00F56933">
        <w:tc>
          <w:tcPr>
            <w:tcW w:w="2075" w:type="dxa"/>
          </w:tcPr>
          <w:p w14:paraId="23ACCAF5" w14:textId="77777777" w:rsidR="00B823DB" w:rsidRPr="00E751F5" w:rsidRDefault="00B823DB" w:rsidP="00F56933">
            <w:pPr>
              <w:spacing w:before="40" w:after="40"/>
              <w:rPr>
                <w:rFonts w:ascii="Arial" w:hAnsi="Arial"/>
                <w:b/>
              </w:rPr>
            </w:pPr>
            <w:r w:rsidRPr="00E751F5">
              <w:rPr>
                <w:rFonts w:ascii="Arial" w:hAnsi="Arial"/>
                <w:b/>
              </w:rPr>
              <w:t>Summary of change</w:t>
            </w:r>
          </w:p>
        </w:tc>
        <w:tc>
          <w:tcPr>
            <w:tcW w:w="7654" w:type="dxa"/>
          </w:tcPr>
          <w:p w14:paraId="23ACCAF6" w14:textId="77777777" w:rsidR="00B103A2" w:rsidRPr="002B2EF0" w:rsidRDefault="00E54F8E" w:rsidP="00A10EAA">
            <w:pPr>
              <w:pStyle w:val="CRCoverPage"/>
              <w:numPr>
                <w:ilvl w:val="0"/>
                <w:numId w:val="4"/>
              </w:numPr>
              <w:spacing w:after="0"/>
              <w:rPr>
                <w:rFonts w:ascii="Times New Roman" w:hAnsi="Times New Roman"/>
                <w:lang w:eastAsia="zh-CN"/>
              </w:rPr>
            </w:pPr>
            <w:r w:rsidRPr="00E54F8E">
              <w:rPr>
                <w:rFonts w:ascii="Times New Roman" w:hAnsi="Times New Roman"/>
                <w:lang w:eastAsia="zh-CN"/>
              </w:rPr>
              <w:t>Add f_NR_RRC_ActivateSecurity  after step5.</w:t>
            </w:r>
          </w:p>
        </w:tc>
      </w:tr>
      <w:tr w:rsidR="00B823DB" w14:paraId="23ACCAFA" w14:textId="77777777" w:rsidTr="00F56933">
        <w:tc>
          <w:tcPr>
            <w:tcW w:w="2075" w:type="dxa"/>
          </w:tcPr>
          <w:p w14:paraId="23ACCAF8" w14:textId="77777777" w:rsidR="00B823DB" w:rsidRPr="00E751F5" w:rsidRDefault="00B823DB" w:rsidP="00F56933">
            <w:pPr>
              <w:spacing w:before="40" w:after="40"/>
              <w:rPr>
                <w:rFonts w:ascii="Arial" w:hAnsi="Arial"/>
                <w:b/>
              </w:rPr>
            </w:pPr>
            <w:r w:rsidRPr="00E751F5">
              <w:rPr>
                <w:rFonts w:ascii="Arial" w:hAnsi="Arial"/>
                <w:b/>
              </w:rPr>
              <w:t>TTCN module</w:t>
            </w:r>
          </w:p>
        </w:tc>
        <w:tc>
          <w:tcPr>
            <w:tcW w:w="7654" w:type="dxa"/>
          </w:tcPr>
          <w:p w14:paraId="23ACCAF9" w14:textId="77777777" w:rsidR="00B823DB" w:rsidRPr="007015EF" w:rsidRDefault="00B823DB" w:rsidP="00F56933">
            <w:pPr>
              <w:spacing w:after="0"/>
            </w:pPr>
            <w:r w:rsidRPr="00993C1B">
              <w:t>EPS_Fallback_NR5GC_NR.ttcn</w:t>
            </w:r>
          </w:p>
        </w:tc>
      </w:tr>
      <w:tr w:rsidR="00B823DB" w:rsidRPr="00E751F5" w14:paraId="23ACCAFD" w14:textId="77777777" w:rsidTr="00F56933">
        <w:tc>
          <w:tcPr>
            <w:tcW w:w="2075" w:type="dxa"/>
          </w:tcPr>
          <w:p w14:paraId="23ACCAFB" w14:textId="77777777" w:rsidR="00B823DB" w:rsidRPr="00E751F5" w:rsidRDefault="00B823DB" w:rsidP="00F56933">
            <w:pPr>
              <w:spacing w:before="40" w:after="40"/>
              <w:rPr>
                <w:rFonts w:ascii="Arial" w:hAnsi="Arial"/>
                <w:b/>
                <w:highlight w:val="cyan"/>
              </w:rPr>
            </w:pPr>
            <w:r w:rsidRPr="003A2E14">
              <w:rPr>
                <w:rFonts w:ascii="Arial" w:hAnsi="Arial"/>
                <w:b/>
              </w:rPr>
              <w:t>MCC160 Comment</w:t>
            </w:r>
          </w:p>
        </w:tc>
        <w:tc>
          <w:tcPr>
            <w:tcW w:w="7654" w:type="dxa"/>
          </w:tcPr>
          <w:p w14:paraId="23ACCAFC" w14:textId="77777777" w:rsidR="00B823DB" w:rsidRPr="00E751F5" w:rsidRDefault="00B823DB" w:rsidP="00F56933">
            <w:pPr>
              <w:rPr>
                <w:rFonts w:ascii="Arial" w:hAnsi="Arial"/>
                <w:highlight w:val="cyan"/>
              </w:rPr>
            </w:pPr>
          </w:p>
        </w:tc>
      </w:tr>
    </w:tbl>
    <w:p w14:paraId="23ACCAFE" w14:textId="77777777" w:rsidR="00B823DB" w:rsidRDefault="00B823DB" w:rsidP="00B823DB">
      <w:pPr>
        <w:rPr>
          <w:noProof/>
        </w:rPr>
      </w:pPr>
    </w:p>
    <w:p w14:paraId="23ACCAFF" w14:textId="77777777" w:rsidR="00B823DB" w:rsidRPr="007015EF" w:rsidRDefault="00B823DB" w:rsidP="00B823DB">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823DB" w14:paraId="23ACCB28" w14:textId="77777777" w:rsidTr="00F56933">
        <w:tc>
          <w:tcPr>
            <w:tcW w:w="9855" w:type="dxa"/>
            <w:shd w:val="clear" w:color="auto" w:fill="auto"/>
          </w:tcPr>
          <w:p w14:paraId="23ACCB00" w14:textId="77777777" w:rsidR="002B2EF0" w:rsidRDefault="00B823DB" w:rsidP="002B2EF0">
            <w:pPr>
              <w:rPr>
                <w:noProof/>
              </w:rPr>
            </w:pPr>
            <w:r>
              <w:rPr>
                <w:noProof/>
              </w:rPr>
              <w:t xml:space="preserve">  </w:t>
            </w:r>
            <w:r w:rsidR="002B2EF0">
              <w:rPr>
                <w:noProof/>
              </w:rPr>
              <w:t>function fl_TC_11_1_6_NR5GC_TestBody() runs on NR5GC_PTC</w:t>
            </w:r>
          </w:p>
          <w:p w14:paraId="23ACCB01" w14:textId="77777777" w:rsidR="002B2EF0" w:rsidRDefault="002B2EF0" w:rsidP="002B2EF0">
            <w:pPr>
              <w:rPr>
                <w:noProof/>
              </w:rPr>
            </w:pPr>
            <w:r>
              <w:rPr>
                <w:noProof/>
              </w:rPr>
              <w:t xml:space="preserve">  {</w:t>
            </w:r>
          </w:p>
          <w:p w14:paraId="23ACCB02" w14:textId="77777777" w:rsidR="002B2EF0" w:rsidRDefault="002B2EF0" w:rsidP="002B2EF0">
            <w:pPr>
              <w:rPr>
                <w:noProof/>
              </w:rPr>
            </w:pPr>
            <w:r>
              <w:rPr>
                <w:noProof/>
              </w:rPr>
              <w:t xml:space="preserve">    var EUTRA_NR_CoOrd_SysInfo_Type v_CoOrd_SysInfo := f_EUTRA_NR_WaitForCoOrd_SysInfo(EUTRA);</w:t>
            </w:r>
          </w:p>
          <w:p w14:paraId="23ACCB03" w14:textId="77777777" w:rsidR="002B2EF0" w:rsidRDefault="002B2EF0" w:rsidP="002B2EF0">
            <w:pPr>
              <w:rPr>
                <w:noProof/>
              </w:rPr>
            </w:pPr>
            <w:r>
              <w:rPr>
                <w:noProof/>
              </w:rPr>
              <w:t xml:space="preserve">    var NG_NAS_MSG_Indication_Type v_ReceivedMsg;</w:t>
            </w:r>
          </w:p>
          <w:p w14:paraId="23ACCB04" w14:textId="77777777" w:rsidR="002B2EF0" w:rsidRDefault="002B2EF0" w:rsidP="002B2EF0">
            <w:pPr>
              <w:rPr>
                <w:noProof/>
              </w:rPr>
            </w:pPr>
            <w:r>
              <w:rPr>
                <w:noProof/>
              </w:rPr>
              <w:t xml:space="preserve">    var NG_NAS_GutiParameters_Type v_GutiParams := f_NR5GC_CellInfo_GetGutiParameters (nr_Cell1);</w:t>
            </w:r>
          </w:p>
          <w:p w14:paraId="23ACCB05" w14:textId="77777777" w:rsidR="002B2EF0" w:rsidRDefault="002B2EF0" w:rsidP="002B2EF0">
            <w:pPr>
              <w:rPr>
                <w:noProof/>
              </w:rPr>
            </w:pPr>
            <w:r>
              <w:rPr>
                <w:noProof/>
              </w:rPr>
              <w:t xml:space="preserve">    var template (present) NG_MobileIdentity v_S_TMSI := f_NG_S_TMSI2MobileIdentity(omit, v_GutiParams);</w:t>
            </w:r>
          </w:p>
          <w:p w14:paraId="23ACCB06" w14:textId="77777777" w:rsidR="002B2EF0" w:rsidRDefault="002B2EF0" w:rsidP="002B2EF0">
            <w:pPr>
              <w:rPr>
                <w:noProof/>
              </w:rPr>
            </w:pPr>
            <w:r>
              <w:rPr>
                <w:noProof/>
              </w:rPr>
              <w:t xml:space="preserve">    var template (value) RedirectedCarrierInfo v_RedirectedCarrierInfo;</w:t>
            </w:r>
          </w:p>
          <w:p w14:paraId="23ACCB07" w14:textId="77777777" w:rsidR="002B2EF0" w:rsidRDefault="002B2EF0" w:rsidP="002B2EF0">
            <w:pPr>
              <w:rPr>
                <w:noProof/>
              </w:rPr>
            </w:pPr>
          </w:p>
          <w:p w14:paraId="23ACCB08" w14:textId="77777777" w:rsidR="002B2EF0" w:rsidRDefault="002B2EF0" w:rsidP="002B2EF0">
            <w:pPr>
              <w:rPr>
                <w:noProof/>
              </w:rPr>
            </w:pPr>
            <w:r>
              <w:rPr>
                <w:noProof/>
              </w:rPr>
              <w:t xml:space="preserve">    //@siclog "Step 2" siclog@</w:t>
            </w:r>
          </w:p>
          <w:p w14:paraId="23ACCB09" w14:textId="77777777" w:rsidR="002B2EF0" w:rsidRDefault="002B2EF0" w:rsidP="002B2EF0">
            <w:pPr>
              <w:rPr>
                <w:noProof/>
              </w:rPr>
            </w:pPr>
            <w:r>
              <w:rPr>
                <w:noProof/>
              </w:rPr>
              <w:t xml:space="preserve">    // The SS transmits a Paging message on NR Cell 1</w:t>
            </w:r>
          </w:p>
          <w:p w14:paraId="23ACCB0A" w14:textId="77777777" w:rsidR="002B2EF0" w:rsidRDefault="002B2EF0" w:rsidP="002B2EF0">
            <w:pPr>
              <w:rPr>
                <w:noProof/>
              </w:rPr>
            </w:pPr>
            <w:r>
              <w:rPr>
                <w:noProof/>
              </w:rPr>
              <w:lastRenderedPageBreak/>
              <w:t xml:space="preserve">    f_NR_Paging_Def(nr_Cell1, RRC_IDLE);</w:t>
            </w:r>
          </w:p>
          <w:p w14:paraId="23ACCB0B" w14:textId="77777777" w:rsidR="002B2EF0" w:rsidRDefault="002B2EF0" w:rsidP="002B2EF0">
            <w:pPr>
              <w:rPr>
                <w:noProof/>
              </w:rPr>
            </w:pPr>
          </w:p>
          <w:p w14:paraId="23ACCB0C" w14:textId="77777777" w:rsidR="002B2EF0" w:rsidRDefault="002B2EF0" w:rsidP="002B2EF0">
            <w:pPr>
              <w:rPr>
                <w:noProof/>
              </w:rPr>
            </w:pPr>
            <w:r>
              <w:rPr>
                <w:noProof/>
              </w:rPr>
              <w:t xml:space="preserve">    //@siclog "Steps 3-4" siclog@</w:t>
            </w:r>
          </w:p>
          <w:p w14:paraId="23ACCB0D" w14:textId="77777777" w:rsidR="002B2EF0" w:rsidRDefault="002B2EF0" w:rsidP="002B2EF0">
            <w:pPr>
              <w:rPr>
                <w:noProof/>
              </w:rPr>
            </w:pPr>
            <w:r>
              <w:rPr>
                <w:noProof/>
              </w:rPr>
              <w:t xml:space="preserve">    v_ReceivedMsg := f_NR_RRC_ConnEst_DefWithNas (nr_Cell1, tsc_NR_RRC_TI_Def, ?);</w:t>
            </w:r>
          </w:p>
          <w:p w14:paraId="23ACCB0E" w14:textId="77777777" w:rsidR="002B2EF0" w:rsidRDefault="002B2EF0" w:rsidP="002B2EF0">
            <w:pPr>
              <w:rPr>
                <w:noProof/>
              </w:rPr>
            </w:pPr>
            <w:r>
              <w:rPr>
                <w:noProof/>
              </w:rPr>
              <w:t xml:space="preserve">    </w:t>
            </w:r>
          </w:p>
          <w:p w14:paraId="23ACCB0F" w14:textId="77777777" w:rsidR="002B2EF0" w:rsidRDefault="002B2EF0" w:rsidP="002B2EF0">
            <w:pPr>
              <w:rPr>
                <w:noProof/>
              </w:rPr>
            </w:pPr>
            <w:r>
              <w:rPr>
                <w:noProof/>
              </w:rPr>
              <w:t xml:space="preserve">    //@siclog "Step 5" siclog@</w:t>
            </w:r>
          </w:p>
          <w:p w14:paraId="23ACCB10" w14:textId="77777777" w:rsidR="002B2EF0" w:rsidRDefault="002B2EF0" w:rsidP="002B2EF0">
            <w:pPr>
              <w:rPr>
                <w:noProof/>
              </w:rPr>
            </w:pPr>
            <w:r>
              <w:rPr>
                <w:noProof/>
              </w:rPr>
              <w:t xml:space="preserve">    if (not f_Check_NG_ServiceReqMsg (v_ReceivedMsg.Pdu,</w:t>
            </w:r>
          </w:p>
          <w:p w14:paraId="23ACCB11" w14:textId="77777777" w:rsidR="002B2EF0" w:rsidRDefault="002B2EF0" w:rsidP="002B2EF0">
            <w:pPr>
              <w:rPr>
                <w:noProof/>
              </w:rPr>
            </w:pPr>
            <w:r>
              <w:rPr>
                <w:noProof/>
              </w:rPr>
              <w:t xml:space="preserve">                                      cs_NAS_KeySetIdentifier_lv(f_NR_SecurityKSIamf_Get (), tsc_NasKsi_NativeSecurityContext),</w:t>
            </w:r>
          </w:p>
          <w:p w14:paraId="23ACCB12" w14:textId="77777777" w:rsidR="002B2EF0" w:rsidRDefault="002B2EF0" w:rsidP="002B2EF0">
            <w:pPr>
              <w:rPr>
                <w:noProof/>
              </w:rPr>
            </w:pPr>
            <w:r>
              <w:rPr>
                <w:noProof/>
              </w:rPr>
              <w:t xml:space="preserve">                                      v_S_TMSI,</w:t>
            </w:r>
          </w:p>
          <w:p w14:paraId="23ACCB13" w14:textId="77777777" w:rsidR="002B2EF0" w:rsidRDefault="002B2EF0" w:rsidP="002B2EF0">
            <w:pPr>
              <w:rPr>
                <w:noProof/>
              </w:rPr>
            </w:pPr>
            <w:r>
              <w:rPr>
                <w:noProof/>
              </w:rPr>
              <w:t xml:space="preserve">                                      ?,</w:t>
            </w:r>
          </w:p>
          <w:p w14:paraId="23ACCB14" w14:textId="77777777" w:rsidR="002B2EF0" w:rsidRDefault="002B2EF0" w:rsidP="002B2EF0">
            <w:pPr>
              <w:rPr>
                <w:noProof/>
              </w:rPr>
            </w:pPr>
            <w:r>
              <w:rPr>
                <w:noProof/>
              </w:rPr>
              <w:t xml:space="preserve">                                      -, ?)) {</w:t>
            </w:r>
          </w:p>
          <w:p w14:paraId="23ACCB15" w14:textId="77777777" w:rsidR="002B2EF0" w:rsidRDefault="002B2EF0" w:rsidP="002B2EF0">
            <w:pPr>
              <w:rPr>
                <w:noProof/>
              </w:rPr>
            </w:pPr>
            <w:r>
              <w:rPr>
                <w:noProof/>
              </w:rPr>
              <w:t xml:space="preserve">      f_NR_SetVerdictFailOrInconc(__FILE__, __LINE__, "Service Request Message Failed");</w:t>
            </w:r>
          </w:p>
          <w:p w14:paraId="23ACCB16" w14:textId="77777777" w:rsidR="002B2EF0" w:rsidRDefault="002B2EF0" w:rsidP="002B2EF0">
            <w:pPr>
              <w:rPr>
                <w:noProof/>
              </w:rPr>
            </w:pPr>
            <w:r>
              <w:rPr>
                <w:noProof/>
              </w:rPr>
              <w:t xml:space="preserve">    }</w:t>
            </w:r>
          </w:p>
          <w:p w14:paraId="23ACCB17" w14:textId="77777777" w:rsidR="002B2EF0" w:rsidRDefault="002B2EF0" w:rsidP="002B2EF0">
            <w:pPr>
              <w:rPr>
                <w:noProof/>
              </w:rPr>
            </w:pPr>
            <w:r>
              <w:rPr>
                <w:noProof/>
              </w:rPr>
              <w:t xml:space="preserve">    </w:t>
            </w:r>
          </w:p>
          <w:p w14:paraId="23ACCB18" w14:textId="77777777" w:rsidR="002B2EF0" w:rsidRDefault="002B2EF0" w:rsidP="002B2EF0">
            <w:pPr>
              <w:rPr>
                <w:noProof/>
              </w:rPr>
            </w:pPr>
            <w:r>
              <w:rPr>
                <w:noProof/>
              </w:rPr>
              <w:t xml:space="preserve">    // @siclog "Step 5A" siclog@</w:t>
            </w:r>
          </w:p>
          <w:p w14:paraId="23ACCB19" w14:textId="77777777" w:rsidR="002B2EF0" w:rsidRDefault="002B2EF0" w:rsidP="002B2EF0">
            <w:pPr>
              <w:rPr>
                <w:noProof/>
              </w:rPr>
            </w:pPr>
            <w:r>
              <w:rPr>
                <w:noProof/>
              </w:rPr>
              <w:t xml:space="preserve">    f_NR_SetCellPower (nr_Cell1, tsc_NR_ServingCellSSS_EPRE_FR1, tsc_NR_ServingCellSSS_EPRE_FR2); //@sic R5-210133 sic@</w:t>
            </w:r>
          </w:p>
          <w:p w14:paraId="23ACCB1A" w14:textId="77777777" w:rsidR="002B2EF0" w:rsidRDefault="002B2EF0" w:rsidP="002B2EF0">
            <w:pPr>
              <w:rPr>
                <w:noProof/>
              </w:rPr>
            </w:pPr>
            <w:r>
              <w:rPr>
                <w:noProof/>
              </w:rPr>
              <w:t xml:space="preserve">    f_EUTRA_NR_SendCoOrd (EUTRA, cms_EUTRA_NR_Trigger("Change Power Level"));  // @sic R5-216190 sic@</w:t>
            </w:r>
          </w:p>
          <w:p w14:paraId="23ACCB1B" w14:textId="77777777" w:rsidR="002B2EF0" w:rsidRDefault="002B2EF0" w:rsidP="002B2EF0">
            <w:pPr>
              <w:rPr>
                <w:noProof/>
              </w:rPr>
            </w:pPr>
          </w:p>
          <w:p w14:paraId="23ACCB1C" w14:textId="77777777" w:rsidR="002B2EF0" w:rsidRDefault="002B2EF0" w:rsidP="002B2EF0">
            <w:pPr>
              <w:rPr>
                <w:noProof/>
              </w:rPr>
            </w:pPr>
            <w:r>
              <w:rPr>
                <w:noProof/>
              </w:rPr>
              <w:t xml:space="preserve">    //@siclog "Step 6" siclog@</w:t>
            </w:r>
          </w:p>
          <w:p w14:paraId="23ACCB1D" w14:textId="77777777" w:rsidR="002B2EF0" w:rsidRDefault="002B2EF0" w:rsidP="002B2EF0">
            <w:pPr>
              <w:rPr>
                <w:noProof/>
              </w:rPr>
            </w:pPr>
            <w:r>
              <w:rPr>
                <w:noProof/>
              </w:rPr>
              <w:t xml:space="preserve">    //The SS transmits an RRCRelease message (IE redirectedCarrierInfo including EUTRA cell).</w:t>
            </w:r>
          </w:p>
          <w:p w14:paraId="23ACCB1E" w14:textId="77777777" w:rsidR="002B2EF0" w:rsidRDefault="002B2EF0" w:rsidP="002B2EF0">
            <w:pPr>
              <w:rPr>
                <w:noProof/>
              </w:rPr>
            </w:pPr>
            <w:r>
              <w:rPr>
                <w:noProof/>
              </w:rPr>
              <w:t xml:space="preserve">    v_RedirectedCarrierInfo := cs_NR_RedirectedCarrierInfoToEUTRA(v_CoOrd_SysInfo.Eutra[0].Arfcn);</w:t>
            </w:r>
          </w:p>
          <w:p w14:paraId="23ACCB1F" w14:textId="77777777" w:rsidR="002B2EF0" w:rsidRDefault="002B2EF0" w:rsidP="002B2EF0">
            <w:pPr>
              <w:rPr>
                <w:noProof/>
              </w:rPr>
            </w:pPr>
            <w:r>
              <w:rPr>
                <w:noProof/>
              </w:rPr>
              <w:t xml:space="preserve">    SRB.send(cas_NR_SRB1_RrcPdu_REQ(nr_Cell1, -, cs_38508_RRCRelease(tsc_NR_RRC_TI_Def, -,</w:t>
            </w:r>
          </w:p>
          <w:p w14:paraId="23ACCB20" w14:textId="77777777" w:rsidR="002B2EF0" w:rsidRDefault="002B2EF0" w:rsidP="002B2EF0">
            <w:pPr>
              <w:rPr>
                <w:noProof/>
              </w:rPr>
            </w:pPr>
            <w:r>
              <w:rPr>
                <w:noProof/>
              </w:rPr>
              <w:t xml:space="preserve">                                                                     v_RedirectedCarrierInfo))); // @sic R5s210662 sic@</w:t>
            </w:r>
          </w:p>
          <w:p w14:paraId="23ACCB21" w14:textId="77777777" w:rsidR="002B2EF0" w:rsidRDefault="002B2EF0" w:rsidP="002B2EF0">
            <w:pPr>
              <w:rPr>
                <w:noProof/>
              </w:rPr>
            </w:pPr>
            <w:r>
              <w:rPr>
                <w:noProof/>
              </w:rPr>
              <w:t xml:space="preserve">    f_NR_RRCRelease_Local(nr_Cell1, f_NR_GetNextSendOccasion_DL(nr_Cell1)); // @sic R5s210662 sic@</w:t>
            </w:r>
          </w:p>
          <w:p w14:paraId="23ACCB22" w14:textId="77777777" w:rsidR="002B2EF0" w:rsidRDefault="002B2EF0" w:rsidP="002B2EF0">
            <w:pPr>
              <w:rPr>
                <w:noProof/>
              </w:rPr>
            </w:pPr>
          </w:p>
          <w:p w14:paraId="23ACCB23" w14:textId="77777777" w:rsidR="002B2EF0" w:rsidRDefault="002B2EF0" w:rsidP="002B2EF0">
            <w:pPr>
              <w:rPr>
                <w:noProof/>
              </w:rPr>
            </w:pPr>
            <w:r>
              <w:rPr>
                <w:noProof/>
              </w:rPr>
              <w:t xml:space="preserve">    // Send authentication paramters to EUTRA</w:t>
            </w:r>
          </w:p>
          <w:p w14:paraId="23ACCB24" w14:textId="77777777" w:rsidR="002B2EF0" w:rsidRDefault="002B2EF0" w:rsidP="002B2EF0">
            <w:pPr>
              <w:rPr>
                <w:noProof/>
              </w:rPr>
            </w:pPr>
            <w:r>
              <w:rPr>
                <w:noProof/>
              </w:rPr>
              <w:t xml:space="preserve">    f_NR5GC_Send_GutiParametersToEUTRA(nr_Cell1);</w:t>
            </w:r>
          </w:p>
          <w:p w14:paraId="23ACCB25" w14:textId="77777777" w:rsidR="002B2EF0" w:rsidRDefault="002B2EF0" w:rsidP="002B2EF0">
            <w:pPr>
              <w:rPr>
                <w:noProof/>
              </w:rPr>
            </w:pPr>
            <w:r>
              <w:rPr>
                <w:noProof/>
              </w:rPr>
              <w:t xml:space="preserve">    </w:t>
            </w:r>
          </w:p>
          <w:p w14:paraId="23ACCB26" w14:textId="77777777" w:rsidR="002B2EF0" w:rsidRDefault="002B2EF0" w:rsidP="002B2EF0">
            <w:pPr>
              <w:rPr>
                <w:noProof/>
              </w:rPr>
            </w:pPr>
            <w:r>
              <w:rPr>
                <w:noProof/>
              </w:rPr>
              <w:t xml:space="preserve">    f_EUTRA_NR_WaitForCoOrd_Trigger(EUTRA, "Postamble");</w:t>
            </w:r>
          </w:p>
          <w:p w14:paraId="23ACCB27" w14:textId="77777777" w:rsidR="00B823DB" w:rsidRDefault="002B2EF0" w:rsidP="002B2EF0">
            <w:pPr>
              <w:rPr>
                <w:noProof/>
              </w:rPr>
            </w:pPr>
            <w:r>
              <w:rPr>
                <w:noProof/>
              </w:rPr>
              <w:t xml:space="preserve">  }</w:t>
            </w:r>
          </w:p>
        </w:tc>
      </w:tr>
    </w:tbl>
    <w:p w14:paraId="23ACCB29" w14:textId="77777777" w:rsidR="00B823DB" w:rsidRDefault="00B823DB" w:rsidP="00B823DB">
      <w:pPr>
        <w:rPr>
          <w:noProof/>
        </w:rPr>
      </w:pPr>
    </w:p>
    <w:p w14:paraId="23ACCB2A" w14:textId="77777777" w:rsidR="00B823DB" w:rsidRPr="007015EF" w:rsidRDefault="00B823DB" w:rsidP="00B823DB">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823DB" w14:paraId="23ACCB53" w14:textId="77777777" w:rsidTr="00F56933">
        <w:tc>
          <w:tcPr>
            <w:tcW w:w="9855" w:type="dxa"/>
            <w:shd w:val="clear" w:color="auto" w:fill="auto"/>
          </w:tcPr>
          <w:p w14:paraId="23ACCB2B" w14:textId="77777777" w:rsidR="002B2EF0" w:rsidRDefault="00B823DB" w:rsidP="002B2EF0">
            <w:pPr>
              <w:rPr>
                <w:noProof/>
              </w:rPr>
            </w:pPr>
            <w:r>
              <w:rPr>
                <w:noProof/>
              </w:rPr>
              <w:t xml:space="preserve">   </w:t>
            </w:r>
            <w:r w:rsidR="002B2EF0">
              <w:rPr>
                <w:noProof/>
              </w:rPr>
              <w:t>function fl_TC_11_1_6_NR5GC_TestBody() runs on NR5GC_PTC</w:t>
            </w:r>
          </w:p>
          <w:p w14:paraId="23ACCB2C" w14:textId="77777777" w:rsidR="002B2EF0" w:rsidRDefault="002B2EF0" w:rsidP="002B2EF0">
            <w:pPr>
              <w:rPr>
                <w:noProof/>
              </w:rPr>
            </w:pPr>
            <w:r>
              <w:rPr>
                <w:noProof/>
              </w:rPr>
              <w:lastRenderedPageBreak/>
              <w:t xml:space="preserve">  {</w:t>
            </w:r>
          </w:p>
          <w:p w14:paraId="23ACCB2D" w14:textId="77777777" w:rsidR="002B2EF0" w:rsidRDefault="002B2EF0" w:rsidP="002B2EF0">
            <w:pPr>
              <w:rPr>
                <w:noProof/>
              </w:rPr>
            </w:pPr>
            <w:r>
              <w:rPr>
                <w:noProof/>
              </w:rPr>
              <w:t xml:space="preserve">    var EUTRA_NR_CoOrd_SysInfo_Type v_CoOrd_SysInfo := f_EUTRA_NR_WaitForCoOrd_SysInfo(EUTRA);</w:t>
            </w:r>
          </w:p>
          <w:p w14:paraId="23ACCB2E" w14:textId="77777777" w:rsidR="002B2EF0" w:rsidRDefault="002B2EF0" w:rsidP="002B2EF0">
            <w:pPr>
              <w:rPr>
                <w:noProof/>
              </w:rPr>
            </w:pPr>
            <w:r>
              <w:rPr>
                <w:noProof/>
              </w:rPr>
              <w:t xml:space="preserve">    var NG_NAS_MSG_Indication_Type v_ReceivedMsg;</w:t>
            </w:r>
          </w:p>
          <w:p w14:paraId="23ACCB2F" w14:textId="77777777" w:rsidR="002B2EF0" w:rsidRDefault="002B2EF0" w:rsidP="002B2EF0">
            <w:pPr>
              <w:rPr>
                <w:noProof/>
              </w:rPr>
            </w:pPr>
            <w:r>
              <w:rPr>
                <w:noProof/>
              </w:rPr>
              <w:t xml:space="preserve">    var NG_NAS_GutiParameters_Type v_GutiParams := f_NR5GC_CellInfo_GetGutiParameters (nr_Cell1);</w:t>
            </w:r>
          </w:p>
          <w:p w14:paraId="23ACCB30" w14:textId="77777777" w:rsidR="002B2EF0" w:rsidRDefault="002B2EF0" w:rsidP="002B2EF0">
            <w:pPr>
              <w:rPr>
                <w:noProof/>
              </w:rPr>
            </w:pPr>
            <w:r>
              <w:rPr>
                <w:noProof/>
              </w:rPr>
              <w:t xml:space="preserve">    var template (present) NG_MobileIdentity v_S_TMSI := f_NG_S_TMSI2MobileIdentity(omit, v_GutiParams);</w:t>
            </w:r>
          </w:p>
          <w:p w14:paraId="23ACCB31" w14:textId="77777777" w:rsidR="002B2EF0" w:rsidRDefault="002B2EF0" w:rsidP="002B2EF0">
            <w:pPr>
              <w:rPr>
                <w:noProof/>
              </w:rPr>
            </w:pPr>
            <w:r>
              <w:rPr>
                <w:noProof/>
              </w:rPr>
              <w:t xml:space="preserve">    var template (value) RedirectedCarrierInfo v_RedirectedCarrierInfo;</w:t>
            </w:r>
          </w:p>
          <w:p w14:paraId="23ACCB32" w14:textId="77777777" w:rsidR="002B2EF0" w:rsidRDefault="002B2EF0" w:rsidP="002B2EF0">
            <w:pPr>
              <w:rPr>
                <w:noProof/>
              </w:rPr>
            </w:pPr>
          </w:p>
          <w:p w14:paraId="23ACCB33" w14:textId="77777777" w:rsidR="002B2EF0" w:rsidRDefault="002B2EF0" w:rsidP="002B2EF0">
            <w:pPr>
              <w:rPr>
                <w:noProof/>
              </w:rPr>
            </w:pPr>
            <w:r>
              <w:rPr>
                <w:noProof/>
              </w:rPr>
              <w:t xml:space="preserve">    //@siclog "Step 2" siclog@</w:t>
            </w:r>
          </w:p>
          <w:p w14:paraId="23ACCB34" w14:textId="77777777" w:rsidR="002B2EF0" w:rsidRDefault="002B2EF0" w:rsidP="002B2EF0">
            <w:pPr>
              <w:rPr>
                <w:noProof/>
              </w:rPr>
            </w:pPr>
            <w:r>
              <w:rPr>
                <w:noProof/>
              </w:rPr>
              <w:t xml:space="preserve">    // The SS transmits a Paging message on NR Cell 1</w:t>
            </w:r>
          </w:p>
          <w:p w14:paraId="23ACCB35" w14:textId="77777777" w:rsidR="002B2EF0" w:rsidRDefault="002B2EF0" w:rsidP="002B2EF0">
            <w:pPr>
              <w:rPr>
                <w:noProof/>
              </w:rPr>
            </w:pPr>
            <w:r>
              <w:rPr>
                <w:noProof/>
              </w:rPr>
              <w:t xml:space="preserve">    f_NR_Paging_Def(nr_Cell1, RRC_IDLE);</w:t>
            </w:r>
          </w:p>
          <w:p w14:paraId="23ACCB36" w14:textId="77777777" w:rsidR="002B2EF0" w:rsidRDefault="002B2EF0" w:rsidP="002B2EF0">
            <w:pPr>
              <w:rPr>
                <w:noProof/>
              </w:rPr>
            </w:pPr>
          </w:p>
          <w:p w14:paraId="23ACCB37" w14:textId="77777777" w:rsidR="002B2EF0" w:rsidRDefault="002B2EF0" w:rsidP="002B2EF0">
            <w:pPr>
              <w:rPr>
                <w:noProof/>
              </w:rPr>
            </w:pPr>
            <w:r>
              <w:rPr>
                <w:noProof/>
              </w:rPr>
              <w:t xml:space="preserve">    //@siclog "Steps 3-4" siclog@</w:t>
            </w:r>
          </w:p>
          <w:p w14:paraId="23ACCB38" w14:textId="77777777" w:rsidR="002B2EF0" w:rsidRDefault="002B2EF0" w:rsidP="002B2EF0">
            <w:pPr>
              <w:rPr>
                <w:noProof/>
              </w:rPr>
            </w:pPr>
            <w:r>
              <w:rPr>
                <w:noProof/>
              </w:rPr>
              <w:t xml:space="preserve">    v_ReceivedMsg := f_NR_RRC_ConnEst_DefWithNas (nr_Cell1, tsc_NR_RRC_TI_Def, ?);</w:t>
            </w:r>
          </w:p>
          <w:p w14:paraId="23ACCB39" w14:textId="77777777" w:rsidR="002B2EF0" w:rsidRDefault="002B2EF0" w:rsidP="002B2EF0">
            <w:pPr>
              <w:rPr>
                <w:noProof/>
              </w:rPr>
            </w:pPr>
            <w:r>
              <w:rPr>
                <w:noProof/>
              </w:rPr>
              <w:t xml:space="preserve">    </w:t>
            </w:r>
          </w:p>
          <w:p w14:paraId="23ACCB3A" w14:textId="77777777" w:rsidR="002B2EF0" w:rsidRDefault="002B2EF0" w:rsidP="002B2EF0">
            <w:pPr>
              <w:rPr>
                <w:noProof/>
              </w:rPr>
            </w:pPr>
            <w:r>
              <w:rPr>
                <w:noProof/>
              </w:rPr>
              <w:t xml:space="preserve">    //@siclog "Step 5" siclog@</w:t>
            </w:r>
          </w:p>
          <w:p w14:paraId="23ACCB3B" w14:textId="77777777" w:rsidR="002B2EF0" w:rsidRDefault="002B2EF0" w:rsidP="002B2EF0">
            <w:pPr>
              <w:rPr>
                <w:noProof/>
              </w:rPr>
            </w:pPr>
            <w:r>
              <w:rPr>
                <w:noProof/>
              </w:rPr>
              <w:t xml:space="preserve">    if (not f_Check_NG_ServiceReqMsg (v_ReceivedMsg.Pdu,</w:t>
            </w:r>
          </w:p>
          <w:p w14:paraId="23ACCB3C" w14:textId="77777777" w:rsidR="002B2EF0" w:rsidRDefault="002B2EF0" w:rsidP="002B2EF0">
            <w:pPr>
              <w:rPr>
                <w:noProof/>
              </w:rPr>
            </w:pPr>
            <w:r>
              <w:rPr>
                <w:noProof/>
              </w:rPr>
              <w:t xml:space="preserve">                                      cs_NAS_KeySetIdentifier_lv(f_NR_SecurityKSIamf_Get (), tsc_NasKsi_NativeSecurityContext),</w:t>
            </w:r>
          </w:p>
          <w:p w14:paraId="23ACCB3D" w14:textId="77777777" w:rsidR="002B2EF0" w:rsidRDefault="002B2EF0" w:rsidP="002B2EF0">
            <w:pPr>
              <w:rPr>
                <w:noProof/>
              </w:rPr>
            </w:pPr>
            <w:r>
              <w:rPr>
                <w:noProof/>
              </w:rPr>
              <w:t xml:space="preserve">                                      v_S_TMSI,</w:t>
            </w:r>
          </w:p>
          <w:p w14:paraId="23ACCB3E" w14:textId="77777777" w:rsidR="002B2EF0" w:rsidRDefault="002B2EF0" w:rsidP="002B2EF0">
            <w:pPr>
              <w:rPr>
                <w:noProof/>
              </w:rPr>
            </w:pPr>
            <w:r>
              <w:rPr>
                <w:noProof/>
              </w:rPr>
              <w:t xml:space="preserve">                                      ?,</w:t>
            </w:r>
          </w:p>
          <w:p w14:paraId="23ACCB3F" w14:textId="77777777" w:rsidR="002B2EF0" w:rsidRDefault="002B2EF0" w:rsidP="002B2EF0">
            <w:pPr>
              <w:rPr>
                <w:noProof/>
              </w:rPr>
            </w:pPr>
            <w:r>
              <w:rPr>
                <w:noProof/>
              </w:rPr>
              <w:t xml:space="preserve">                                      -, ?)) {</w:t>
            </w:r>
          </w:p>
          <w:p w14:paraId="23ACCB40" w14:textId="77777777" w:rsidR="002B2EF0" w:rsidRDefault="002B2EF0" w:rsidP="002B2EF0">
            <w:pPr>
              <w:rPr>
                <w:noProof/>
              </w:rPr>
            </w:pPr>
            <w:r>
              <w:rPr>
                <w:noProof/>
              </w:rPr>
              <w:t xml:space="preserve">      f_NR_SetVerdictFailOrInconc(__FILE__, __LINE__, "Service Request Message Failed");</w:t>
            </w:r>
          </w:p>
          <w:p w14:paraId="23ACCB41" w14:textId="77777777" w:rsidR="002B2EF0" w:rsidRDefault="002B2EF0" w:rsidP="002B2EF0">
            <w:pPr>
              <w:rPr>
                <w:noProof/>
              </w:rPr>
            </w:pPr>
            <w:r>
              <w:rPr>
                <w:noProof/>
              </w:rPr>
              <w:t xml:space="preserve">    }</w:t>
            </w:r>
          </w:p>
          <w:p w14:paraId="23ACCB42" w14:textId="77777777" w:rsidR="002B2EF0" w:rsidRDefault="002B2EF0" w:rsidP="002B2EF0">
            <w:pPr>
              <w:rPr>
                <w:noProof/>
              </w:rPr>
            </w:pPr>
            <w:r>
              <w:rPr>
                <w:noProof/>
              </w:rPr>
              <w:t xml:space="preserve">    </w:t>
            </w:r>
            <w:r w:rsidR="00E54F8E" w:rsidRPr="00E54F8E">
              <w:rPr>
                <w:noProof/>
                <w:highlight w:val="yellow"/>
              </w:rPr>
              <w:t>f_NR_RRC_ActivateSecurity (nr_Cell1, v_ReceivedMsg.SecurityProtection.NasCount);</w:t>
            </w:r>
          </w:p>
          <w:p w14:paraId="23ACCB43" w14:textId="77777777" w:rsidR="002B2EF0" w:rsidRDefault="002B2EF0" w:rsidP="002B2EF0">
            <w:pPr>
              <w:rPr>
                <w:noProof/>
              </w:rPr>
            </w:pPr>
            <w:r>
              <w:rPr>
                <w:noProof/>
              </w:rPr>
              <w:t xml:space="preserve">    // @siclog "Step 5A" siclog@</w:t>
            </w:r>
          </w:p>
          <w:p w14:paraId="23ACCB44" w14:textId="77777777" w:rsidR="002B2EF0" w:rsidRDefault="002B2EF0" w:rsidP="002B2EF0">
            <w:pPr>
              <w:rPr>
                <w:noProof/>
              </w:rPr>
            </w:pPr>
            <w:r>
              <w:rPr>
                <w:noProof/>
              </w:rPr>
              <w:t xml:space="preserve">    f_NR_SetCellPower (nr_Cell1, tsc_NR_ServingCellSSS_EPRE_FR1, tsc_NR_ServingCellSSS_EPRE_FR2); //@sic R5-210133 sic@</w:t>
            </w:r>
          </w:p>
          <w:p w14:paraId="23ACCB45" w14:textId="77777777" w:rsidR="002B2EF0" w:rsidRDefault="002B2EF0" w:rsidP="002B2EF0">
            <w:pPr>
              <w:rPr>
                <w:noProof/>
              </w:rPr>
            </w:pPr>
            <w:r>
              <w:rPr>
                <w:noProof/>
              </w:rPr>
              <w:t xml:space="preserve">    f_EUTRA_NR_SendCoOrd (EUTRA, cms_EUTRA_NR_Trigger("Change Power Level"));  // @sic R5-216190 sic@</w:t>
            </w:r>
          </w:p>
          <w:p w14:paraId="23ACCB46" w14:textId="77777777" w:rsidR="002B2EF0" w:rsidRDefault="002B2EF0" w:rsidP="002B2EF0">
            <w:pPr>
              <w:rPr>
                <w:noProof/>
              </w:rPr>
            </w:pPr>
          </w:p>
          <w:p w14:paraId="23ACCB47" w14:textId="77777777" w:rsidR="002B2EF0" w:rsidRDefault="002B2EF0" w:rsidP="002B2EF0">
            <w:pPr>
              <w:rPr>
                <w:noProof/>
              </w:rPr>
            </w:pPr>
            <w:r>
              <w:rPr>
                <w:noProof/>
              </w:rPr>
              <w:t xml:space="preserve">    //@siclog "Step 6" siclog@</w:t>
            </w:r>
          </w:p>
          <w:p w14:paraId="23ACCB48" w14:textId="77777777" w:rsidR="002B2EF0" w:rsidRDefault="002B2EF0" w:rsidP="002B2EF0">
            <w:pPr>
              <w:rPr>
                <w:noProof/>
              </w:rPr>
            </w:pPr>
            <w:r>
              <w:rPr>
                <w:noProof/>
              </w:rPr>
              <w:t xml:space="preserve">    //The SS transmits an RRCRelease message (IE redirectedCarrierInfo including EUTRA cell).</w:t>
            </w:r>
          </w:p>
          <w:p w14:paraId="23ACCB49" w14:textId="77777777" w:rsidR="002B2EF0" w:rsidRDefault="002B2EF0" w:rsidP="002B2EF0">
            <w:pPr>
              <w:rPr>
                <w:noProof/>
              </w:rPr>
            </w:pPr>
            <w:r>
              <w:rPr>
                <w:noProof/>
              </w:rPr>
              <w:t xml:space="preserve">    v_RedirectedCarrierInfo := cs_NR_RedirectedCarrierInfoToEUTRA(v_CoOrd_SysInfo.Eutra[0].Arfcn);</w:t>
            </w:r>
          </w:p>
          <w:p w14:paraId="23ACCB4A" w14:textId="77777777" w:rsidR="002B2EF0" w:rsidRDefault="002B2EF0" w:rsidP="002B2EF0">
            <w:pPr>
              <w:rPr>
                <w:noProof/>
              </w:rPr>
            </w:pPr>
            <w:r>
              <w:rPr>
                <w:noProof/>
              </w:rPr>
              <w:t xml:space="preserve">    SRB.send(cas_NR_SRB1_RrcPdu_REQ(nr_Cell1, -, cs_38508_RRCRelease(tsc_NR_RRC_TI_Def, -,</w:t>
            </w:r>
          </w:p>
          <w:p w14:paraId="23ACCB4B" w14:textId="77777777" w:rsidR="002B2EF0" w:rsidRDefault="002B2EF0" w:rsidP="002B2EF0">
            <w:pPr>
              <w:rPr>
                <w:noProof/>
              </w:rPr>
            </w:pPr>
            <w:r>
              <w:rPr>
                <w:noProof/>
              </w:rPr>
              <w:t xml:space="preserve">                                                                     v_RedirectedCarrierInfo))); // @sic R5s210662 sic@</w:t>
            </w:r>
          </w:p>
          <w:p w14:paraId="23ACCB4C" w14:textId="77777777" w:rsidR="002B2EF0" w:rsidRDefault="002B2EF0" w:rsidP="002B2EF0">
            <w:pPr>
              <w:rPr>
                <w:noProof/>
              </w:rPr>
            </w:pPr>
            <w:r>
              <w:rPr>
                <w:noProof/>
              </w:rPr>
              <w:t xml:space="preserve">    f_NR_RRCRelease_Local(nr_Cell1, f_NR_GetNextSendOccasion_DL(nr_Cell1)); // @sic R5s210662 sic@</w:t>
            </w:r>
          </w:p>
          <w:p w14:paraId="23ACCB4D" w14:textId="77777777" w:rsidR="002B2EF0" w:rsidRDefault="002B2EF0" w:rsidP="002B2EF0">
            <w:pPr>
              <w:rPr>
                <w:noProof/>
              </w:rPr>
            </w:pPr>
          </w:p>
          <w:p w14:paraId="23ACCB4E" w14:textId="77777777" w:rsidR="002B2EF0" w:rsidRDefault="002B2EF0" w:rsidP="002B2EF0">
            <w:pPr>
              <w:rPr>
                <w:noProof/>
              </w:rPr>
            </w:pPr>
            <w:r>
              <w:rPr>
                <w:noProof/>
              </w:rPr>
              <w:t xml:space="preserve">    // Send authentication paramters to EUTRA</w:t>
            </w:r>
          </w:p>
          <w:p w14:paraId="23ACCB4F" w14:textId="77777777" w:rsidR="002B2EF0" w:rsidRDefault="002B2EF0" w:rsidP="002B2EF0">
            <w:pPr>
              <w:rPr>
                <w:noProof/>
              </w:rPr>
            </w:pPr>
            <w:r>
              <w:rPr>
                <w:noProof/>
              </w:rPr>
              <w:t xml:space="preserve">    f_NR5GC_Send_GutiParametersToEUTRA(nr_Cell1);</w:t>
            </w:r>
          </w:p>
          <w:p w14:paraId="23ACCB50" w14:textId="77777777" w:rsidR="002B2EF0" w:rsidRDefault="002B2EF0" w:rsidP="002B2EF0">
            <w:pPr>
              <w:rPr>
                <w:noProof/>
              </w:rPr>
            </w:pPr>
            <w:r>
              <w:rPr>
                <w:noProof/>
              </w:rPr>
              <w:t xml:space="preserve">    </w:t>
            </w:r>
          </w:p>
          <w:p w14:paraId="23ACCB51" w14:textId="77777777" w:rsidR="002B2EF0" w:rsidRDefault="002B2EF0" w:rsidP="002B2EF0">
            <w:pPr>
              <w:rPr>
                <w:noProof/>
              </w:rPr>
            </w:pPr>
            <w:r>
              <w:rPr>
                <w:noProof/>
              </w:rPr>
              <w:t xml:space="preserve">    f_EUTRA_NR_WaitForCoOrd_Trigger(EUTRA, "Postamble");</w:t>
            </w:r>
          </w:p>
          <w:p w14:paraId="23ACCB52" w14:textId="77777777" w:rsidR="00B823DB" w:rsidRDefault="002B2EF0" w:rsidP="002B2EF0">
            <w:pPr>
              <w:rPr>
                <w:noProof/>
              </w:rPr>
            </w:pPr>
            <w:r>
              <w:rPr>
                <w:noProof/>
              </w:rPr>
              <w:t xml:space="preserve">  }</w:t>
            </w:r>
          </w:p>
        </w:tc>
      </w:tr>
    </w:tbl>
    <w:p w14:paraId="23ACCB54" w14:textId="77777777" w:rsidR="00B823DB" w:rsidRPr="0065443B" w:rsidRDefault="00B823DB" w:rsidP="00B823DB">
      <w:pPr>
        <w:pStyle w:val="Heading2"/>
        <w:numPr>
          <w:ilvl w:val="1"/>
          <w:numId w:val="1"/>
        </w:numPr>
        <w:overflowPunct w:val="0"/>
        <w:autoSpaceDE w:val="0"/>
        <w:autoSpaceDN w:val="0"/>
        <w:adjustRightInd w:val="0"/>
        <w:spacing w:before="480"/>
        <w:rPr>
          <w:b/>
          <w:lang w:val="pt-BR"/>
        </w:rPr>
      </w:pPr>
      <w:bookmarkStart w:id="13" w:name="_Toc67572159"/>
      <w:bookmarkStart w:id="14" w:name="_Toc89694470"/>
      <w:r>
        <w:rPr>
          <w:b/>
          <w:lang w:val="pt-BR"/>
        </w:rPr>
        <w:lastRenderedPageBreak/>
        <w:t xml:space="preserve">Change </w:t>
      </w:r>
      <w:bookmarkEnd w:id="13"/>
      <w:r w:rsidR="00DA4F03">
        <w:rPr>
          <w:rFonts w:hint="eastAsia"/>
          <w:b/>
          <w:lang w:val="pt-BR" w:eastAsia="zh-CN"/>
        </w:rPr>
        <w:t>2</w:t>
      </w:r>
      <w:bookmarkEnd w:id="14"/>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B823DB" w14:paraId="23ACCB57" w14:textId="77777777" w:rsidTr="00F56933">
        <w:trPr>
          <w:trHeight w:val="447"/>
        </w:trPr>
        <w:tc>
          <w:tcPr>
            <w:tcW w:w="2075" w:type="dxa"/>
          </w:tcPr>
          <w:p w14:paraId="23ACCB55" w14:textId="77777777" w:rsidR="00B823DB" w:rsidRPr="00E751F5" w:rsidRDefault="00B823DB" w:rsidP="00F56933">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23ACCB56" w14:textId="77777777" w:rsidR="00B823DB" w:rsidRPr="002D56A7" w:rsidRDefault="00E54F8E" w:rsidP="00F56933">
            <w:pPr>
              <w:spacing w:after="0"/>
            </w:pPr>
            <w:r>
              <w:rPr>
                <w:noProof/>
              </w:rPr>
              <w:t>fl_TC_11_1_6_NR5GC_EUTRA_TestBody</w:t>
            </w:r>
          </w:p>
        </w:tc>
      </w:tr>
      <w:tr w:rsidR="00B823DB" w:rsidRPr="004A6B5A" w14:paraId="23ACCB5B" w14:textId="77777777" w:rsidTr="00F56933">
        <w:trPr>
          <w:trHeight w:val="775"/>
        </w:trPr>
        <w:tc>
          <w:tcPr>
            <w:tcW w:w="2075" w:type="dxa"/>
          </w:tcPr>
          <w:p w14:paraId="23ACCB58" w14:textId="77777777" w:rsidR="00B823DB" w:rsidRPr="00E751F5" w:rsidRDefault="00B823DB" w:rsidP="00F56933">
            <w:pPr>
              <w:spacing w:before="40" w:after="40"/>
              <w:rPr>
                <w:rFonts w:ascii="Arial" w:hAnsi="Arial"/>
                <w:b/>
              </w:rPr>
            </w:pPr>
            <w:r w:rsidRPr="00E751F5">
              <w:rPr>
                <w:rFonts w:ascii="Arial" w:hAnsi="Arial"/>
                <w:b/>
              </w:rPr>
              <w:t>Reason for change</w:t>
            </w:r>
          </w:p>
        </w:tc>
        <w:tc>
          <w:tcPr>
            <w:tcW w:w="7654" w:type="dxa"/>
          </w:tcPr>
          <w:p w14:paraId="23ACCB59" w14:textId="77777777" w:rsidR="00B103A2" w:rsidRPr="00465C02" w:rsidRDefault="00F137E3" w:rsidP="00A10EAA">
            <w:pPr>
              <w:numPr>
                <w:ilvl w:val="0"/>
                <w:numId w:val="5"/>
              </w:numPr>
              <w:spacing w:after="0"/>
              <w:rPr>
                <w:lang w:val="en-US"/>
              </w:rPr>
            </w:pPr>
            <w:r>
              <w:rPr>
                <w:rFonts w:hint="eastAsia"/>
                <w:lang w:val="en-US" w:eastAsia="zh-CN"/>
              </w:rPr>
              <w:t xml:space="preserve">According to </w:t>
            </w:r>
            <w:r w:rsidR="000056B6">
              <w:rPr>
                <w:rFonts w:hint="eastAsia"/>
                <w:lang w:val="en-US" w:eastAsia="zh-CN"/>
              </w:rPr>
              <w:t xml:space="preserve">36.508 </w:t>
            </w:r>
            <w:r w:rsidR="000056B6" w:rsidRPr="00992F46">
              <w:t>Table 4.5A.7.3-1</w:t>
            </w:r>
            <w:r w:rsidR="000056B6">
              <w:rPr>
                <w:rFonts w:hint="eastAsia"/>
                <w:lang w:eastAsia="zh-CN"/>
              </w:rPr>
              <w:t>, there is no other reconfiguration process between step 7 and step 13.</w:t>
            </w:r>
          </w:p>
          <w:p w14:paraId="23ACCB5A" w14:textId="77777777" w:rsidR="00465C02" w:rsidRPr="000A14B9" w:rsidRDefault="000A14B9" w:rsidP="00A10EAA">
            <w:pPr>
              <w:pStyle w:val="CRCoverPage"/>
              <w:numPr>
                <w:ilvl w:val="0"/>
                <w:numId w:val="5"/>
              </w:numPr>
              <w:spacing w:after="0"/>
              <w:rPr>
                <w:rFonts w:ascii="Times New Roman" w:hAnsi="Times New Roman"/>
                <w:lang w:eastAsia="zh-CN"/>
              </w:rPr>
            </w:pPr>
            <w:r w:rsidRPr="000A14B9">
              <w:rPr>
                <w:rFonts w:ascii="Times New Roman" w:hAnsi="Times New Roman" w:hint="eastAsia"/>
                <w:lang w:eastAsia="zh-CN"/>
              </w:rPr>
              <w:t xml:space="preserve">Acoording to </w:t>
            </w:r>
            <w:r w:rsidRPr="000A14B9">
              <w:rPr>
                <w:rFonts w:ascii="Times New Roman" w:hAnsi="Times New Roman"/>
                <w:lang w:eastAsia="zh-CN"/>
              </w:rPr>
              <w:t xml:space="preserve">TS </w:t>
            </w:r>
            <w:r w:rsidRPr="000A14B9">
              <w:rPr>
                <w:rFonts w:ascii="Times New Roman" w:hAnsi="Times New Roman" w:hint="eastAsia"/>
                <w:lang w:eastAsia="zh-CN"/>
              </w:rPr>
              <w:t>23.502 clause 4.1.1.2.2  step13</w:t>
            </w:r>
            <w:r w:rsidR="00465C02" w:rsidRPr="000A14B9">
              <w:rPr>
                <w:rFonts w:ascii="Times New Roman" w:hAnsi="Times New Roman" w:hint="eastAsia"/>
                <w:lang w:eastAsia="zh-CN"/>
              </w:rPr>
              <w:t xml:space="preserve">. It should to add </w:t>
            </w:r>
            <w:r w:rsidR="00465C02" w:rsidRPr="000A14B9">
              <w:rPr>
                <w:rFonts w:ascii="Times New Roman" w:hAnsi="Times New Roman"/>
                <w:lang w:eastAsia="zh-CN"/>
              </w:rPr>
              <w:t>PDN CONNECTIVITY REQUEST</w:t>
            </w:r>
            <w:r w:rsidR="00465C02" w:rsidRPr="000A14B9">
              <w:rPr>
                <w:rFonts w:ascii="Times New Roman" w:hAnsi="Times New Roman" w:hint="eastAsia"/>
                <w:lang w:eastAsia="zh-CN"/>
              </w:rPr>
              <w:t xml:space="preserve"> process.</w:t>
            </w:r>
          </w:p>
        </w:tc>
      </w:tr>
      <w:tr w:rsidR="00B823DB" w14:paraId="23ACCB5F" w14:textId="77777777" w:rsidTr="00F56933">
        <w:tc>
          <w:tcPr>
            <w:tcW w:w="2075" w:type="dxa"/>
          </w:tcPr>
          <w:p w14:paraId="23ACCB5C" w14:textId="77777777" w:rsidR="00B823DB" w:rsidRPr="00E751F5" w:rsidRDefault="00B823DB" w:rsidP="00F56933">
            <w:pPr>
              <w:spacing w:before="40" w:after="40"/>
              <w:rPr>
                <w:rFonts w:ascii="Arial" w:hAnsi="Arial"/>
                <w:b/>
              </w:rPr>
            </w:pPr>
            <w:r w:rsidRPr="00E751F5">
              <w:rPr>
                <w:rFonts w:ascii="Arial" w:hAnsi="Arial"/>
                <w:b/>
              </w:rPr>
              <w:t>Summary of change</w:t>
            </w:r>
          </w:p>
        </w:tc>
        <w:tc>
          <w:tcPr>
            <w:tcW w:w="7654" w:type="dxa"/>
          </w:tcPr>
          <w:p w14:paraId="23ACCB5D" w14:textId="77777777" w:rsidR="00B103A2" w:rsidRDefault="000056B6" w:rsidP="00A10EAA">
            <w:pPr>
              <w:pStyle w:val="CRCoverPage"/>
              <w:numPr>
                <w:ilvl w:val="0"/>
                <w:numId w:val="6"/>
              </w:numPr>
              <w:spacing w:after="0"/>
              <w:rPr>
                <w:rFonts w:ascii="Times New Roman" w:hAnsi="Times New Roman"/>
              </w:rPr>
            </w:pPr>
            <w:r w:rsidRPr="000056B6">
              <w:rPr>
                <w:rFonts w:ascii="Times New Roman" w:hAnsi="Times New Roman" w:hint="eastAsia"/>
                <w:lang w:eastAsia="zh-CN"/>
              </w:rPr>
              <w:t xml:space="preserve">Delete </w:t>
            </w:r>
            <w:r w:rsidRPr="000056B6">
              <w:rPr>
                <w:rFonts w:ascii="Times New Roman" w:hAnsi="Times New Roman"/>
                <w:lang w:eastAsia="zh-CN"/>
              </w:rPr>
              <w:t>f_EUTRA38_MultiPDN_Activate_SRB2_DRB_SendRrcMsg</w:t>
            </w:r>
            <w:r w:rsidRPr="000056B6">
              <w:rPr>
                <w:rFonts w:ascii="Times New Roman" w:hAnsi="Times New Roman" w:hint="eastAsia"/>
                <w:lang w:eastAsia="zh-CN"/>
              </w:rPr>
              <w:t xml:space="preserve"> after step 21</w:t>
            </w:r>
          </w:p>
          <w:p w14:paraId="23ACCB5E" w14:textId="77777777" w:rsidR="00465C02" w:rsidRPr="00F759F2" w:rsidRDefault="00465C02" w:rsidP="00A10EAA">
            <w:pPr>
              <w:pStyle w:val="CRCoverPage"/>
              <w:numPr>
                <w:ilvl w:val="0"/>
                <w:numId w:val="6"/>
              </w:numPr>
              <w:spacing w:after="0"/>
              <w:rPr>
                <w:rFonts w:ascii="Times New Roman" w:hAnsi="Times New Roman"/>
              </w:rPr>
            </w:pPr>
            <w:r w:rsidRPr="00F137E3">
              <w:rPr>
                <w:rFonts w:ascii="Times New Roman" w:hAnsi="Times New Roman" w:hint="eastAsia"/>
                <w:lang w:val="en-US" w:eastAsia="zh-CN"/>
              </w:rPr>
              <w:t xml:space="preserve">Add </w:t>
            </w:r>
            <w:r w:rsidRPr="00F137E3">
              <w:rPr>
                <w:rFonts w:ascii="Times New Roman" w:hAnsi="Times New Roman"/>
                <w:lang w:val="en-US" w:eastAsia="zh-CN"/>
              </w:rPr>
              <w:t>PDN CONNECTIVITY REQUEST</w:t>
            </w:r>
            <w:r w:rsidRPr="00F137E3">
              <w:rPr>
                <w:rFonts w:ascii="Times New Roman" w:hAnsi="Times New Roman" w:hint="eastAsia"/>
                <w:lang w:val="en-US" w:eastAsia="zh-CN"/>
              </w:rPr>
              <w:t xml:space="preserve"> process after step 2</w:t>
            </w:r>
            <w:r>
              <w:rPr>
                <w:rFonts w:ascii="Times New Roman" w:hAnsi="Times New Roman" w:hint="eastAsia"/>
                <w:lang w:val="en-US" w:eastAsia="zh-CN"/>
              </w:rPr>
              <w:t>0</w:t>
            </w:r>
            <w:r w:rsidRPr="00F137E3">
              <w:rPr>
                <w:rFonts w:ascii="Times New Roman" w:hAnsi="Times New Roman" w:hint="eastAsia"/>
                <w:lang w:val="en-US" w:eastAsia="zh-CN"/>
              </w:rPr>
              <w:t>.</w:t>
            </w:r>
          </w:p>
        </w:tc>
      </w:tr>
      <w:tr w:rsidR="00B823DB" w14:paraId="23ACCB62" w14:textId="77777777" w:rsidTr="00F56933">
        <w:tc>
          <w:tcPr>
            <w:tcW w:w="2075" w:type="dxa"/>
          </w:tcPr>
          <w:p w14:paraId="23ACCB60" w14:textId="77777777" w:rsidR="00B823DB" w:rsidRPr="00E751F5" w:rsidRDefault="00B823DB" w:rsidP="00F56933">
            <w:pPr>
              <w:spacing w:before="40" w:after="40"/>
              <w:rPr>
                <w:rFonts w:ascii="Arial" w:hAnsi="Arial"/>
                <w:b/>
              </w:rPr>
            </w:pPr>
            <w:r w:rsidRPr="00E751F5">
              <w:rPr>
                <w:rFonts w:ascii="Arial" w:hAnsi="Arial"/>
                <w:b/>
              </w:rPr>
              <w:t>TTCN module</w:t>
            </w:r>
          </w:p>
        </w:tc>
        <w:tc>
          <w:tcPr>
            <w:tcW w:w="7654" w:type="dxa"/>
          </w:tcPr>
          <w:p w14:paraId="23ACCB61" w14:textId="77777777" w:rsidR="00B823DB" w:rsidRPr="007015EF" w:rsidRDefault="00254D3F" w:rsidP="00F56933">
            <w:pPr>
              <w:spacing w:after="0"/>
            </w:pPr>
            <w:r w:rsidRPr="008952A7">
              <w:t>EPS_Fallback_NR5GC_EUTRA.ttcn</w:t>
            </w:r>
          </w:p>
        </w:tc>
      </w:tr>
      <w:tr w:rsidR="00B823DB" w:rsidRPr="00E751F5" w14:paraId="23ACCB65" w14:textId="77777777" w:rsidTr="00F56933">
        <w:tc>
          <w:tcPr>
            <w:tcW w:w="2075" w:type="dxa"/>
          </w:tcPr>
          <w:p w14:paraId="23ACCB63" w14:textId="77777777" w:rsidR="00B823DB" w:rsidRPr="00E751F5" w:rsidRDefault="00B823DB" w:rsidP="00F56933">
            <w:pPr>
              <w:spacing w:before="40" w:after="40"/>
              <w:rPr>
                <w:rFonts w:ascii="Arial" w:hAnsi="Arial"/>
                <w:b/>
                <w:highlight w:val="cyan"/>
              </w:rPr>
            </w:pPr>
            <w:r w:rsidRPr="003A2E14">
              <w:rPr>
                <w:rFonts w:ascii="Arial" w:hAnsi="Arial"/>
                <w:b/>
              </w:rPr>
              <w:t>MCC160 Comment</w:t>
            </w:r>
          </w:p>
        </w:tc>
        <w:tc>
          <w:tcPr>
            <w:tcW w:w="7654" w:type="dxa"/>
          </w:tcPr>
          <w:p w14:paraId="23ACCB64" w14:textId="77777777" w:rsidR="00B823DB" w:rsidRPr="00E751F5" w:rsidRDefault="00B823DB" w:rsidP="00F56933">
            <w:pPr>
              <w:rPr>
                <w:rFonts w:ascii="Arial" w:hAnsi="Arial"/>
                <w:highlight w:val="cyan"/>
              </w:rPr>
            </w:pPr>
          </w:p>
        </w:tc>
      </w:tr>
    </w:tbl>
    <w:p w14:paraId="23ACCB66" w14:textId="77777777" w:rsidR="00B823DB" w:rsidRDefault="00B823DB" w:rsidP="00B823DB">
      <w:pPr>
        <w:rPr>
          <w:noProof/>
        </w:rPr>
      </w:pPr>
    </w:p>
    <w:p w14:paraId="23ACCB67" w14:textId="77777777" w:rsidR="00B823DB" w:rsidRPr="007015EF" w:rsidRDefault="00B823DB" w:rsidP="00B823DB">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823DB" w14:paraId="23ACCB96" w14:textId="77777777" w:rsidTr="00F56933">
        <w:tc>
          <w:tcPr>
            <w:tcW w:w="9855" w:type="dxa"/>
            <w:shd w:val="clear" w:color="auto" w:fill="auto"/>
          </w:tcPr>
          <w:p w14:paraId="23ACCB68" w14:textId="77777777" w:rsidR="00E54F8E" w:rsidRDefault="00B823DB" w:rsidP="00E54F8E">
            <w:pPr>
              <w:rPr>
                <w:noProof/>
              </w:rPr>
            </w:pPr>
            <w:r>
              <w:rPr>
                <w:noProof/>
              </w:rPr>
              <w:t xml:space="preserve">  </w:t>
            </w:r>
            <w:r w:rsidR="00E54F8E">
              <w:rPr>
                <w:noProof/>
              </w:rPr>
              <w:t>function fl_TC_11_1_6_NR5GC_EUTRA_TestBody() runs on EUTRA_Multi5GS_PTC</w:t>
            </w:r>
          </w:p>
          <w:p w14:paraId="23ACCB69" w14:textId="77777777" w:rsidR="00E54F8E" w:rsidRDefault="00E54F8E" w:rsidP="00E54F8E">
            <w:pPr>
              <w:rPr>
                <w:noProof/>
              </w:rPr>
            </w:pPr>
            <w:r>
              <w:rPr>
                <w:noProof/>
              </w:rPr>
              <w:t xml:space="preserve">  {</w:t>
            </w:r>
          </w:p>
          <w:p w14:paraId="23ACCB6A" w14:textId="77777777" w:rsidR="00E54F8E" w:rsidRDefault="00E54F8E" w:rsidP="00E54F8E">
            <w:pPr>
              <w:rPr>
                <w:noProof/>
              </w:rPr>
            </w:pPr>
            <w:r>
              <w:rPr>
                <w:noProof/>
              </w:rPr>
              <w:t xml:space="preserve">    var NasCountInfo_Type v_NasCountInfo;</w:t>
            </w:r>
          </w:p>
          <w:p w14:paraId="23ACCB6B" w14:textId="77777777" w:rsidR="00E54F8E" w:rsidRDefault="00E54F8E" w:rsidP="00E54F8E">
            <w:pPr>
              <w:rPr>
                <w:noProof/>
              </w:rPr>
            </w:pPr>
            <w:r>
              <w:rPr>
                <w:noProof/>
              </w:rPr>
              <w:t xml:space="preserve">    </w:t>
            </w:r>
          </w:p>
          <w:p w14:paraId="23ACCB6C" w14:textId="77777777" w:rsidR="00E54F8E" w:rsidRDefault="00E54F8E" w:rsidP="00E54F8E">
            <w:pPr>
              <w:rPr>
                <w:noProof/>
              </w:rPr>
            </w:pPr>
            <w:r>
              <w:rPr>
                <w:noProof/>
              </w:rPr>
              <w:t xml:space="preserve">    // Send EUTRA frequency to NR and wait for NR info</w:t>
            </w:r>
          </w:p>
          <w:p w14:paraId="23ACCB6D" w14:textId="77777777" w:rsidR="00E54F8E" w:rsidRDefault="00E54F8E" w:rsidP="00E54F8E">
            <w:pPr>
              <w:rPr>
                <w:noProof/>
              </w:rPr>
            </w:pPr>
            <w:r>
              <w:rPr>
                <w:noProof/>
              </w:rPr>
              <w:t xml:space="preserve">    f_EUTRA_NR_SendSysinfoCoOrd(NR, f_EUTRA38_IRAT_ListOfFrequencies({eutra_Cell1}));</w:t>
            </w:r>
          </w:p>
          <w:p w14:paraId="23ACCB6E" w14:textId="77777777" w:rsidR="00E54F8E" w:rsidRDefault="00E54F8E" w:rsidP="00E54F8E">
            <w:pPr>
              <w:rPr>
                <w:noProof/>
              </w:rPr>
            </w:pPr>
            <w:r>
              <w:rPr>
                <w:noProof/>
              </w:rPr>
              <w:t xml:space="preserve">    </w:t>
            </w:r>
          </w:p>
          <w:p w14:paraId="23ACCB6F" w14:textId="77777777" w:rsidR="00E54F8E" w:rsidRDefault="00E54F8E" w:rsidP="00E54F8E">
            <w:pPr>
              <w:rPr>
                <w:noProof/>
              </w:rPr>
            </w:pPr>
            <w:r>
              <w:rPr>
                <w:noProof/>
              </w:rPr>
              <w:t xml:space="preserve">    f_EUTRA_NR_WaitForCoOrd_Trigger (NR, "Change Power Level");  // @sic R5-216190 sic@</w:t>
            </w:r>
          </w:p>
          <w:p w14:paraId="23ACCB70" w14:textId="77777777" w:rsidR="00E54F8E" w:rsidRDefault="00E54F8E" w:rsidP="00E54F8E">
            <w:pPr>
              <w:rPr>
                <w:noProof/>
              </w:rPr>
            </w:pPr>
            <w:r>
              <w:rPr>
                <w:noProof/>
              </w:rPr>
              <w:t xml:space="preserve">    // @siclog "Step 5A" siclog@</w:t>
            </w:r>
          </w:p>
          <w:p w14:paraId="23ACCB71" w14:textId="77777777" w:rsidR="00E54F8E" w:rsidRDefault="00E54F8E" w:rsidP="00E54F8E">
            <w:pPr>
              <w:rPr>
                <w:noProof/>
              </w:rPr>
            </w:pPr>
            <w:r>
              <w:rPr>
                <w:noProof/>
              </w:rPr>
              <w:t xml:space="preserve">    f_EUTRA38_SetCellPower(eutra_Cell1, tsc_Suitable_NeighbourIntraFreq_CellRS_EPRE, tsc_Suitable_NeighbourIntraFreq_CellRS_EPRE);</w:t>
            </w:r>
          </w:p>
          <w:p w14:paraId="23ACCB72" w14:textId="77777777" w:rsidR="00E54F8E" w:rsidRDefault="00E54F8E" w:rsidP="00E54F8E">
            <w:pPr>
              <w:rPr>
                <w:noProof/>
              </w:rPr>
            </w:pPr>
          </w:p>
          <w:p w14:paraId="23ACCB73" w14:textId="77777777" w:rsidR="00E54F8E" w:rsidRDefault="00E54F8E" w:rsidP="00E54F8E">
            <w:pPr>
              <w:rPr>
                <w:noProof/>
              </w:rPr>
            </w:pPr>
            <w:r>
              <w:rPr>
                <w:noProof/>
              </w:rPr>
              <w:t xml:space="preserve">    fl_TAUReject_AttachWithoutN26 ();</w:t>
            </w:r>
          </w:p>
          <w:p w14:paraId="23ACCB74" w14:textId="77777777" w:rsidR="00E54F8E" w:rsidRDefault="00E54F8E" w:rsidP="00E54F8E">
            <w:pPr>
              <w:rPr>
                <w:noProof/>
              </w:rPr>
            </w:pPr>
            <w:r>
              <w:rPr>
                <w:noProof/>
              </w:rPr>
              <w:t xml:space="preserve">    // Wait here for optional re-register</w:t>
            </w:r>
          </w:p>
          <w:p w14:paraId="23ACCB75" w14:textId="77777777" w:rsidR="00E54F8E" w:rsidRDefault="00E54F8E" w:rsidP="00E54F8E">
            <w:pPr>
              <w:rPr>
                <w:noProof/>
              </w:rPr>
            </w:pPr>
            <w:r>
              <w:rPr>
                <w:noProof/>
              </w:rPr>
              <w:t xml:space="preserve">    f_EUTRA_DelayForUserPlaneSignalling (waitForIMS);</w:t>
            </w:r>
          </w:p>
          <w:p w14:paraId="23ACCB76" w14:textId="77777777" w:rsidR="00E54F8E" w:rsidRDefault="00E54F8E" w:rsidP="00E54F8E">
            <w:pPr>
              <w:rPr>
                <w:noProof/>
              </w:rPr>
            </w:pPr>
            <w:r>
              <w:rPr>
                <w:noProof/>
              </w:rPr>
              <w:t xml:space="preserve">    // then tell IMS to continue with MT call</w:t>
            </w:r>
          </w:p>
          <w:p w14:paraId="23ACCB77" w14:textId="77777777" w:rsidR="00E54F8E" w:rsidRDefault="00E54F8E" w:rsidP="00E54F8E">
            <w:pPr>
              <w:rPr>
                <w:noProof/>
              </w:rPr>
            </w:pPr>
            <w:r>
              <w:rPr>
                <w:noProof/>
              </w:rPr>
              <w:t xml:space="preserve">    f_IMS_IPCAN_SendCoOrdMsg(IMS[tsc_Index_IMS1]);</w:t>
            </w:r>
          </w:p>
          <w:p w14:paraId="23ACCB78" w14:textId="77777777" w:rsidR="00E54F8E" w:rsidRDefault="00E54F8E" w:rsidP="00E54F8E">
            <w:pPr>
              <w:rPr>
                <w:noProof/>
              </w:rPr>
            </w:pPr>
          </w:p>
          <w:p w14:paraId="23ACCB79" w14:textId="77777777" w:rsidR="00E54F8E" w:rsidRDefault="00E54F8E" w:rsidP="00E54F8E">
            <w:pPr>
              <w:rPr>
                <w:noProof/>
              </w:rPr>
            </w:pPr>
            <w:r>
              <w:rPr>
                <w:noProof/>
              </w:rPr>
              <w:lastRenderedPageBreak/>
              <w:t xml:space="preserve">    // @siclog "Step 21" siclog@</w:t>
            </w:r>
          </w:p>
          <w:p w14:paraId="23ACCB7A" w14:textId="77777777" w:rsidR="00E54F8E" w:rsidRDefault="00E54F8E" w:rsidP="00E54F8E">
            <w:pPr>
              <w:rPr>
                <w:noProof/>
              </w:rPr>
            </w:pPr>
            <w:r>
              <w:rPr>
                <w:noProof/>
              </w:rPr>
              <w:t xml:space="preserve">    // Step 7 of 4.5A.6.3-1</w:t>
            </w:r>
          </w:p>
          <w:p w14:paraId="23ACCB7B" w14:textId="77777777" w:rsidR="00E54F8E" w:rsidRDefault="00E54F8E" w:rsidP="00E54F8E">
            <w:pPr>
              <w:rPr>
                <w:noProof/>
              </w:rPr>
            </w:pPr>
            <w:r>
              <w:rPr>
                <w:noProof/>
              </w:rPr>
              <w:t xml:space="preserve">    f_EUTRA38_MultiPDN_RRCConnectionReconfiguration_Common(eutra_Cell1,</w:t>
            </w:r>
          </w:p>
          <w:p w14:paraId="23ACCB7C" w14:textId="77777777" w:rsidR="00E54F8E" w:rsidRDefault="00E54F8E" w:rsidP="00E54F8E">
            <w:pPr>
              <w:rPr>
                <w:noProof/>
              </w:rPr>
            </w:pPr>
            <w:r>
              <w:rPr>
                <w:noProof/>
              </w:rPr>
              <w:t xml:space="preserve">                                                           tsc_RRC_TI_Def,</w:t>
            </w:r>
          </w:p>
          <w:p w14:paraId="23ACCB7D" w14:textId="77777777" w:rsidR="00E54F8E" w:rsidRDefault="00E54F8E" w:rsidP="00E54F8E">
            <w:pPr>
              <w:rPr>
                <w:noProof/>
              </w:rPr>
            </w:pPr>
            <w:r>
              <w:rPr>
                <w:noProof/>
              </w:rPr>
              <w:t xml:space="preserve">                                                           {cs_508_SRB2_ToAddMod_DEFAULT},</w:t>
            </w:r>
          </w:p>
          <w:p w14:paraId="23ACCB7E" w14:textId="77777777" w:rsidR="00E54F8E" w:rsidRDefault="00E54F8E" w:rsidP="00E54F8E">
            <w:pPr>
              <w:rPr>
                <w:noProof/>
              </w:rPr>
            </w:pPr>
            <w:r>
              <w:rPr>
                <w:noProof/>
              </w:rPr>
              <w:t xml:space="preserve">                                                           {cs_508_DRB_ToAddMod_DEFAULT_AM(tsc_DRB1)});</w:t>
            </w:r>
          </w:p>
          <w:p w14:paraId="23ACCB7F" w14:textId="77777777" w:rsidR="00E54F8E" w:rsidRDefault="00E54F8E" w:rsidP="00E54F8E">
            <w:pPr>
              <w:rPr>
                <w:noProof/>
              </w:rPr>
            </w:pPr>
            <w:r>
              <w:rPr>
                <w:noProof/>
              </w:rPr>
              <w:t xml:space="preserve">    </w:t>
            </w:r>
          </w:p>
          <w:p w14:paraId="23ACCB80" w14:textId="77777777" w:rsidR="00E54F8E" w:rsidRPr="000056B6" w:rsidRDefault="00E54F8E" w:rsidP="00E54F8E">
            <w:pPr>
              <w:rPr>
                <w:noProof/>
                <w:highlight w:val="yellow"/>
              </w:rPr>
            </w:pPr>
            <w:r>
              <w:rPr>
                <w:noProof/>
              </w:rPr>
              <w:t xml:space="preserve">    </w:t>
            </w:r>
            <w:r w:rsidRPr="000056B6">
              <w:rPr>
                <w:noProof/>
                <w:highlight w:val="yellow"/>
              </w:rPr>
              <w:t>// Get the latest NAS count FFS</w:t>
            </w:r>
          </w:p>
          <w:p w14:paraId="23ACCB81" w14:textId="77777777" w:rsidR="00E54F8E" w:rsidRPr="000056B6" w:rsidRDefault="00E54F8E" w:rsidP="00E54F8E">
            <w:pPr>
              <w:rPr>
                <w:noProof/>
                <w:highlight w:val="yellow"/>
              </w:rPr>
            </w:pPr>
            <w:r w:rsidRPr="000056B6">
              <w:rPr>
                <w:noProof/>
                <w:highlight w:val="yellow"/>
              </w:rPr>
              <w:t xml:space="preserve">    v_NasCountInfo := f_EUTRA_NB_SS_NAS_CountGet(NASCTRL);</w:t>
            </w:r>
          </w:p>
          <w:p w14:paraId="23ACCB82" w14:textId="77777777" w:rsidR="00E54F8E" w:rsidRPr="000056B6" w:rsidRDefault="00E54F8E" w:rsidP="00E54F8E">
            <w:pPr>
              <w:rPr>
                <w:noProof/>
                <w:highlight w:val="yellow"/>
              </w:rPr>
            </w:pPr>
          </w:p>
          <w:p w14:paraId="23ACCB83" w14:textId="77777777" w:rsidR="00E54F8E" w:rsidRPr="000056B6" w:rsidRDefault="00E54F8E" w:rsidP="00E54F8E">
            <w:pPr>
              <w:rPr>
                <w:noProof/>
                <w:highlight w:val="yellow"/>
              </w:rPr>
            </w:pPr>
            <w:r w:rsidRPr="000056B6">
              <w:rPr>
                <w:noProof/>
                <w:highlight w:val="yellow"/>
              </w:rPr>
              <w:t xml:space="preserve">    // @siclog "Step 22" siclog@</w:t>
            </w:r>
          </w:p>
          <w:p w14:paraId="23ACCB84" w14:textId="77777777" w:rsidR="00E54F8E" w:rsidRPr="000056B6" w:rsidRDefault="00E54F8E" w:rsidP="00E54F8E">
            <w:pPr>
              <w:rPr>
                <w:noProof/>
                <w:highlight w:val="yellow"/>
              </w:rPr>
            </w:pPr>
            <w:r w:rsidRPr="000056B6">
              <w:rPr>
                <w:noProof/>
                <w:highlight w:val="yellow"/>
              </w:rPr>
              <w:t xml:space="preserve">    f_EUTRA38_MultiPDN_Activate_SRB2_DRB_SendRrcMsg(eutra_Cell1,</w:t>
            </w:r>
          </w:p>
          <w:p w14:paraId="23ACCB85" w14:textId="77777777" w:rsidR="00E54F8E" w:rsidRPr="000056B6" w:rsidRDefault="00E54F8E" w:rsidP="00E54F8E">
            <w:pPr>
              <w:rPr>
                <w:noProof/>
                <w:highlight w:val="yellow"/>
              </w:rPr>
            </w:pPr>
            <w:r w:rsidRPr="000056B6">
              <w:rPr>
                <w:noProof/>
                <w:highlight w:val="yellow"/>
              </w:rPr>
              <w:t xml:space="preserve">                                                  tsc_RRC_TI_Def,</w:t>
            </w:r>
          </w:p>
          <w:p w14:paraId="23ACCB86" w14:textId="77777777" w:rsidR="00E54F8E" w:rsidRDefault="00E54F8E" w:rsidP="00E54F8E">
            <w:pPr>
              <w:rPr>
                <w:noProof/>
              </w:rPr>
            </w:pPr>
            <w:r w:rsidRPr="000056B6">
              <w:rPr>
                <w:noProof/>
                <w:highlight w:val="yellow"/>
              </w:rPr>
              <w:t xml:space="preserve">                                                  v_NasCountInfo.UL);</w:t>
            </w:r>
          </w:p>
          <w:p w14:paraId="23ACCB87" w14:textId="77777777" w:rsidR="00E54F8E" w:rsidRDefault="00E54F8E" w:rsidP="00E54F8E">
            <w:pPr>
              <w:rPr>
                <w:noProof/>
              </w:rPr>
            </w:pPr>
            <w:r>
              <w:rPr>
                <w:noProof/>
              </w:rPr>
              <w:t xml:space="preserve">    </w:t>
            </w:r>
          </w:p>
          <w:p w14:paraId="23ACCB88" w14:textId="77777777" w:rsidR="00E54F8E" w:rsidRDefault="00E54F8E" w:rsidP="00E54F8E">
            <w:pPr>
              <w:rPr>
                <w:noProof/>
              </w:rPr>
            </w:pPr>
            <w:r>
              <w:rPr>
                <w:noProof/>
              </w:rPr>
              <w:t xml:space="preserve">    // @siclog "Step 22" siclog@</w:t>
            </w:r>
          </w:p>
          <w:p w14:paraId="23ACCB89" w14:textId="77777777" w:rsidR="00E54F8E" w:rsidRDefault="00E54F8E" w:rsidP="00E54F8E">
            <w:pPr>
              <w:rPr>
                <w:noProof/>
              </w:rPr>
            </w:pPr>
            <w:r>
              <w:rPr>
                <w:noProof/>
              </w:rPr>
              <w:t xml:space="preserve">    f_EUTRA_Activate_SRB2_DRB_ReceiveRrcAndNasMsg(eutra_Cell1,</w:t>
            </w:r>
          </w:p>
          <w:p w14:paraId="23ACCB8A" w14:textId="77777777" w:rsidR="00E54F8E" w:rsidRDefault="00E54F8E" w:rsidP="00E54F8E">
            <w:pPr>
              <w:rPr>
                <w:noProof/>
              </w:rPr>
            </w:pPr>
            <w:r>
              <w:rPr>
                <w:noProof/>
              </w:rPr>
              <w:t xml:space="preserve">                                                  tsc_RRC_TI_Def);</w:t>
            </w:r>
          </w:p>
          <w:p w14:paraId="23ACCB8B" w14:textId="77777777" w:rsidR="00E54F8E" w:rsidRDefault="00E54F8E" w:rsidP="00E54F8E">
            <w:pPr>
              <w:rPr>
                <w:noProof/>
              </w:rPr>
            </w:pPr>
          </w:p>
          <w:p w14:paraId="23ACCB8C" w14:textId="77777777" w:rsidR="00E54F8E" w:rsidRDefault="00E54F8E" w:rsidP="00E54F8E">
            <w:pPr>
              <w:rPr>
                <w:noProof/>
              </w:rPr>
            </w:pPr>
            <w:r>
              <w:rPr>
                <w:noProof/>
              </w:rPr>
              <w:t xml:space="preserve">    f_IMS_IPCAN_WaitForTrigger(IMS[tsc_Index_IMS1]);</w:t>
            </w:r>
          </w:p>
          <w:p w14:paraId="23ACCB8D" w14:textId="77777777" w:rsidR="00E54F8E" w:rsidRDefault="00E54F8E" w:rsidP="00E54F8E">
            <w:pPr>
              <w:rPr>
                <w:noProof/>
              </w:rPr>
            </w:pPr>
          </w:p>
          <w:p w14:paraId="23ACCB8E" w14:textId="77777777" w:rsidR="00E54F8E" w:rsidRDefault="00E54F8E" w:rsidP="00E54F8E">
            <w:pPr>
              <w:rPr>
                <w:noProof/>
              </w:rPr>
            </w:pPr>
            <w:r>
              <w:rPr>
                <w:noProof/>
              </w:rPr>
              <w:t xml:space="preserve">    // @siclog "Step 26 - 28" siclog@</w:t>
            </w:r>
          </w:p>
          <w:p w14:paraId="23ACCB8F" w14:textId="77777777" w:rsidR="00E54F8E" w:rsidRDefault="00E54F8E" w:rsidP="00E54F8E">
            <w:pPr>
              <w:rPr>
                <w:noProof/>
              </w:rPr>
            </w:pPr>
            <w:r>
              <w:rPr>
                <w:noProof/>
              </w:rPr>
              <w:t xml:space="preserve">    f_EUTRA38_MultiPDN_ActivateDedicatedEpsBearer_Speech(eutra_Cell1);</w:t>
            </w:r>
          </w:p>
          <w:p w14:paraId="23ACCB90" w14:textId="77777777" w:rsidR="00E54F8E" w:rsidRDefault="00E54F8E" w:rsidP="00E54F8E">
            <w:pPr>
              <w:rPr>
                <w:noProof/>
              </w:rPr>
            </w:pPr>
            <w:r>
              <w:rPr>
                <w:noProof/>
              </w:rPr>
              <w:t xml:space="preserve">    f_IMS_IPCAN_SendCoOrdMsg(IMS[tsc_Index_IMS1]);</w:t>
            </w:r>
          </w:p>
          <w:p w14:paraId="23ACCB91" w14:textId="77777777" w:rsidR="00E54F8E" w:rsidRDefault="00E54F8E" w:rsidP="00E54F8E">
            <w:pPr>
              <w:rPr>
                <w:noProof/>
              </w:rPr>
            </w:pPr>
            <w:r>
              <w:rPr>
                <w:noProof/>
              </w:rPr>
              <w:t xml:space="preserve">    </w:t>
            </w:r>
          </w:p>
          <w:p w14:paraId="23ACCB92" w14:textId="77777777" w:rsidR="00E54F8E" w:rsidRDefault="00E54F8E" w:rsidP="00E54F8E">
            <w:pPr>
              <w:rPr>
                <w:noProof/>
              </w:rPr>
            </w:pPr>
            <w:r>
              <w:rPr>
                <w:noProof/>
              </w:rPr>
              <w:t xml:space="preserve">    // Test body finishes on IMS PTC</w:t>
            </w:r>
          </w:p>
          <w:p w14:paraId="23ACCB93" w14:textId="77777777" w:rsidR="00E54F8E" w:rsidRDefault="00E54F8E" w:rsidP="00E54F8E">
            <w:pPr>
              <w:rPr>
                <w:noProof/>
              </w:rPr>
            </w:pPr>
            <w:r>
              <w:rPr>
                <w:noProof/>
              </w:rPr>
              <w:t xml:space="preserve">    f_IMS_IPCAN_WaitForTrigger(IMS[tsc_Index_IMS1]);</w:t>
            </w:r>
          </w:p>
          <w:p w14:paraId="23ACCB94" w14:textId="77777777" w:rsidR="00E54F8E" w:rsidRDefault="00E54F8E" w:rsidP="00E54F8E">
            <w:pPr>
              <w:rPr>
                <w:noProof/>
              </w:rPr>
            </w:pPr>
            <w:r>
              <w:rPr>
                <w:noProof/>
              </w:rPr>
              <w:t xml:space="preserve">    f_EUTRA_NR_SendCoOrd (NR, cms_EUTRA_NR_Trigger("Postamble"));</w:t>
            </w:r>
          </w:p>
          <w:p w14:paraId="23ACCB95" w14:textId="77777777" w:rsidR="00B823DB" w:rsidRDefault="00E54F8E" w:rsidP="00E54F8E">
            <w:pPr>
              <w:rPr>
                <w:noProof/>
              </w:rPr>
            </w:pPr>
            <w:r>
              <w:rPr>
                <w:noProof/>
              </w:rPr>
              <w:t xml:space="preserve">  }</w:t>
            </w:r>
          </w:p>
        </w:tc>
      </w:tr>
    </w:tbl>
    <w:p w14:paraId="23ACCB97" w14:textId="77777777" w:rsidR="00B823DB" w:rsidRDefault="00B823DB" w:rsidP="00B823DB">
      <w:pPr>
        <w:rPr>
          <w:noProof/>
        </w:rPr>
      </w:pPr>
    </w:p>
    <w:p w14:paraId="23ACCB98" w14:textId="77777777" w:rsidR="00B823DB" w:rsidRPr="007015EF" w:rsidRDefault="00B823DB" w:rsidP="00B823DB">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823DB" w14:paraId="23ACCBCD" w14:textId="77777777" w:rsidTr="00F56933">
        <w:tc>
          <w:tcPr>
            <w:tcW w:w="9855" w:type="dxa"/>
            <w:shd w:val="clear" w:color="auto" w:fill="auto"/>
          </w:tcPr>
          <w:p w14:paraId="23ACCB99" w14:textId="77777777" w:rsidR="00E54F8E" w:rsidRDefault="00B823DB" w:rsidP="00E54F8E">
            <w:pPr>
              <w:rPr>
                <w:noProof/>
              </w:rPr>
            </w:pPr>
            <w:r>
              <w:rPr>
                <w:noProof/>
              </w:rPr>
              <w:t xml:space="preserve">   </w:t>
            </w:r>
            <w:r w:rsidR="00E54F8E">
              <w:rPr>
                <w:noProof/>
              </w:rPr>
              <w:t>function fl_TC_11_1_6_NR5GC_EUTRA_TestBody() runs on EUTRA_Multi5GS_PTC</w:t>
            </w:r>
          </w:p>
          <w:p w14:paraId="23ACCB9A" w14:textId="77777777" w:rsidR="00E54F8E" w:rsidRDefault="00E54F8E" w:rsidP="00E54F8E">
            <w:pPr>
              <w:rPr>
                <w:noProof/>
                <w:lang w:eastAsia="zh-CN"/>
              </w:rPr>
            </w:pPr>
            <w:r>
              <w:rPr>
                <w:noProof/>
              </w:rPr>
              <w:t xml:space="preserve">  {</w:t>
            </w:r>
          </w:p>
          <w:p w14:paraId="23ACCB9B" w14:textId="77777777" w:rsidR="00E54F8E" w:rsidRDefault="00E54F8E" w:rsidP="0005718F">
            <w:pPr>
              <w:ind w:firstLine="195"/>
              <w:rPr>
                <w:noProof/>
                <w:lang w:eastAsia="zh-CN"/>
              </w:rPr>
            </w:pPr>
            <w:r>
              <w:rPr>
                <w:noProof/>
              </w:rPr>
              <w:t>var NasCountInfo_Type v_NasCountInfo;</w:t>
            </w:r>
          </w:p>
          <w:p w14:paraId="23ACCB9C" w14:textId="77777777" w:rsidR="0005718F" w:rsidRPr="0005718F" w:rsidRDefault="0005718F" w:rsidP="0005718F">
            <w:pPr>
              <w:rPr>
                <w:noProof/>
                <w:highlight w:val="yellow"/>
                <w:lang w:eastAsia="zh-CN"/>
              </w:rPr>
            </w:pPr>
            <w:r>
              <w:rPr>
                <w:rFonts w:hint="eastAsia"/>
                <w:noProof/>
                <w:lang w:eastAsia="zh-CN"/>
              </w:rPr>
              <w:lastRenderedPageBreak/>
              <w:t xml:space="preserve">    </w:t>
            </w:r>
            <w:r w:rsidRPr="0005718F">
              <w:rPr>
                <w:noProof/>
                <w:highlight w:val="yellow"/>
                <w:lang w:eastAsia="zh-CN"/>
              </w:rPr>
              <w:t>var EPS_BearerIdentity v_EpsBearerId;</w:t>
            </w:r>
          </w:p>
          <w:p w14:paraId="23ACCB9D" w14:textId="77777777" w:rsidR="0005718F" w:rsidRPr="0005718F" w:rsidRDefault="0005718F" w:rsidP="0005718F">
            <w:pPr>
              <w:rPr>
                <w:noProof/>
                <w:highlight w:val="yellow"/>
                <w:lang w:eastAsia="zh-CN"/>
              </w:rPr>
            </w:pPr>
            <w:r w:rsidRPr="0005718F">
              <w:rPr>
                <w:noProof/>
                <w:highlight w:val="yellow"/>
                <w:lang w:eastAsia="zh-CN"/>
              </w:rPr>
              <w:t xml:space="preserve">    var SRB_COMMON_IND v_ReceivedAsp;</w:t>
            </w:r>
          </w:p>
          <w:p w14:paraId="23ACCB9E" w14:textId="77777777" w:rsidR="0005718F" w:rsidRPr="0005718F" w:rsidRDefault="0005718F" w:rsidP="0005718F">
            <w:pPr>
              <w:ind w:firstLine="195"/>
              <w:rPr>
                <w:noProof/>
                <w:lang w:eastAsia="zh-CN"/>
              </w:rPr>
            </w:pPr>
            <w:r w:rsidRPr="0005718F">
              <w:rPr>
                <w:noProof/>
                <w:highlight w:val="yellow"/>
                <w:lang w:eastAsia="zh-CN"/>
              </w:rPr>
              <w:t>timer t_wait := 5.0;</w:t>
            </w:r>
          </w:p>
          <w:p w14:paraId="23ACCB9F" w14:textId="77777777" w:rsidR="00E54F8E" w:rsidRDefault="00E54F8E" w:rsidP="00E54F8E">
            <w:pPr>
              <w:rPr>
                <w:noProof/>
              </w:rPr>
            </w:pPr>
            <w:r>
              <w:rPr>
                <w:noProof/>
              </w:rPr>
              <w:t xml:space="preserve">    </w:t>
            </w:r>
          </w:p>
          <w:p w14:paraId="23ACCBA0" w14:textId="77777777" w:rsidR="00E54F8E" w:rsidRDefault="00E54F8E" w:rsidP="00E54F8E">
            <w:pPr>
              <w:rPr>
                <w:noProof/>
              </w:rPr>
            </w:pPr>
            <w:r>
              <w:rPr>
                <w:noProof/>
              </w:rPr>
              <w:t xml:space="preserve">    // Send EUTRA frequency to NR and wait for NR info</w:t>
            </w:r>
          </w:p>
          <w:p w14:paraId="23ACCBA1" w14:textId="77777777" w:rsidR="00E54F8E" w:rsidRDefault="00E54F8E" w:rsidP="00E54F8E">
            <w:pPr>
              <w:rPr>
                <w:noProof/>
              </w:rPr>
            </w:pPr>
            <w:r>
              <w:rPr>
                <w:noProof/>
              </w:rPr>
              <w:t xml:space="preserve">    f_EUTRA_NR_SendSysinfoCoOrd(NR, f_EUTRA38_IRAT_ListOfFrequencies({eutra_Cell1}));</w:t>
            </w:r>
          </w:p>
          <w:p w14:paraId="23ACCBA2" w14:textId="77777777" w:rsidR="00E54F8E" w:rsidRDefault="00E54F8E" w:rsidP="00E54F8E">
            <w:pPr>
              <w:rPr>
                <w:noProof/>
              </w:rPr>
            </w:pPr>
            <w:r>
              <w:rPr>
                <w:noProof/>
              </w:rPr>
              <w:t xml:space="preserve">    </w:t>
            </w:r>
          </w:p>
          <w:p w14:paraId="23ACCBA3" w14:textId="77777777" w:rsidR="00E54F8E" w:rsidRDefault="00E54F8E" w:rsidP="00E54F8E">
            <w:pPr>
              <w:rPr>
                <w:noProof/>
              </w:rPr>
            </w:pPr>
            <w:r>
              <w:rPr>
                <w:noProof/>
              </w:rPr>
              <w:t xml:space="preserve">    f_EUTRA_NR_WaitForCoOrd_Trigger (NR, "Change Power Level");  // @sic R5-216190 sic@</w:t>
            </w:r>
          </w:p>
          <w:p w14:paraId="23ACCBA4" w14:textId="77777777" w:rsidR="00E54F8E" w:rsidRDefault="00E54F8E" w:rsidP="00E54F8E">
            <w:pPr>
              <w:rPr>
                <w:noProof/>
              </w:rPr>
            </w:pPr>
            <w:r>
              <w:rPr>
                <w:noProof/>
              </w:rPr>
              <w:t xml:space="preserve">    // @siclog "Step 5A" siclog@</w:t>
            </w:r>
          </w:p>
          <w:p w14:paraId="23ACCBA5" w14:textId="77777777" w:rsidR="00E54F8E" w:rsidRDefault="00E54F8E" w:rsidP="00E54F8E">
            <w:pPr>
              <w:rPr>
                <w:noProof/>
              </w:rPr>
            </w:pPr>
            <w:r>
              <w:rPr>
                <w:noProof/>
              </w:rPr>
              <w:t xml:space="preserve">    f_EUTRA38_SetCellPower(eutra_Cell1, tsc_Suitable_NeighbourIntraFreq_CellRS_EPRE, tsc_Suitable_NeighbourIntraFreq_CellRS_EPRE);</w:t>
            </w:r>
          </w:p>
          <w:p w14:paraId="23ACCBA6" w14:textId="77777777" w:rsidR="00E54F8E" w:rsidRDefault="00E54F8E" w:rsidP="00E54F8E">
            <w:pPr>
              <w:rPr>
                <w:noProof/>
              </w:rPr>
            </w:pPr>
          </w:p>
          <w:p w14:paraId="23ACCBA7" w14:textId="77777777" w:rsidR="00E54F8E" w:rsidRDefault="00E54F8E" w:rsidP="00921025">
            <w:pPr>
              <w:ind w:firstLine="195"/>
              <w:rPr>
                <w:noProof/>
                <w:lang w:eastAsia="zh-CN"/>
              </w:rPr>
            </w:pPr>
            <w:r>
              <w:rPr>
                <w:noProof/>
              </w:rPr>
              <w:t>fl_TAUReject_AttachWithoutN26 ();</w:t>
            </w:r>
          </w:p>
          <w:p w14:paraId="23ACCBA8" w14:textId="77777777" w:rsidR="00921025" w:rsidRPr="00921025" w:rsidRDefault="00921025" w:rsidP="00921025">
            <w:pPr>
              <w:ind w:firstLine="195"/>
              <w:rPr>
                <w:noProof/>
                <w:highlight w:val="yellow"/>
                <w:lang w:eastAsia="zh-CN"/>
              </w:rPr>
            </w:pPr>
            <w:r w:rsidRPr="00921025">
              <w:rPr>
                <w:noProof/>
                <w:highlight w:val="yellow"/>
                <w:lang w:eastAsia="zh-CN"/>
              </w:rPr>
              <w:t>alt {</w:t>
            </w:r>
          </w:p>
          <w:p w14:paraId="23ACCBA9" w14:textId="77777777" w:rsidR="00921025" w:rsidRPr="00921025" w:rsidRDefault="00921025" w:rsidP="00921025">
            <w:pPr>
              <w:ind w:firstLine="195"/>
              <w:rPr>
                <w:noProof/>
                <w:highlight w:val="yellow"/>
                <w:lang w:eastAsia="zh-CN"/>
              </w:rPr>
            </w:pPr>
            <w:r w:rsidRPr="00921025">
              <w:rPr>
                <w:noProof/>
                <w:highlight w:val="yellow"/>
                <w:lang w:eastAsia="zh-CN"/>
              </w:rPr>
              <w:t xml:space="preserve">      [] SRB.receive(car_SRB2_NasPdu_IND(eutra_Cell1,</w:t>
            </w:r>
          </w:p>
          <w:p w14:paraId="23ACCBAA" w14:textId="77777777" w:rsidR="00921025" w:rsidRPr="00921025" w:rsidRDefault="00921025" w:rsidP="00921025">
            <w:pPr>
              <w:ind w:firstLine="195"/>
              <w:rPr>
                <w:noProof/>
                <w:highlight w:val="yellow"/>
                <w:lang w:eastAsia="zh-CN"/>
              </w:rPr>
            </w:pPr>
            <w:r w:rsidRPr="00921025">
              <w:rPr>
                <w:noProof/>
                <w:highlight w:val="yellow"/>
                <w:lang w:eastAsia="zh-CN"/>
              </w:rPr>
              <w:t xml:space="preserve">                                           cr_NAS_Indication(tsc_SHT_IntegrityProtected_Ciphered, cr_PDN_CONNECTIVITY_REQUEST_N1ToS1(tsc_PdnRequest_Handover, ?)))) -&gt; value v_ReceivedAsp</w:t>
            </w:r>
          </w:p>
          <w:p w14:paraId="23ACCBAB" w14:textId="77777777" w:rsidR="00921025" w:rsidRPr="00921025" w:rsidRDefault="00921025" w:rsidP="00921025">
            <w:pPr>
              <w:ind w:firstLine="195"/>
              <w:rPr>
                <w:noProof/>
                <w:highlight w:val="yellow"/>
                <w:lang w:eastAsia="zh-CN"/>
              </w:rPr>
            </w:pPr>
            <w:r w:rsidRPr="00921025">
              <w:rPr>
                <w:noProof/>
                <w:highlight w:val="yellow"/>
                <w:lang w:eastAsia="zh-CN"/>
              </w:rPr>
              <w:t xml:space="preserve">        {</w:t>
            </w:r>
          </w:p>
          <w:p w14:paraId="23ACCBAC" w14:textId="77777777" w:rsidR="00921025" w:rsidRPr="00921025" w:rsidRDefault="00921025" w:rsidP="00921025">
            <w:pPr>
              <w:ind w:firstLine="195"/>
              <w:rPr>
                <w:noProof/>
                <w:highlight w:val="yellow"/>
                <w:lang w:eastAsia="zh-CN"/>
              </w:rPr>
            </w:pPr>
            <w:r w:rsidRPr="00921025">
              <w:rPr>
                <w:noProof/>
                <w:highlight w:val="yellow"/>
                <w:lang w:eastAsia="zh-CN"/>
              </w:rPr>
              <w:t xml:space="preserve">          v_EpsBearerId := f_EUTRA38_MultiPDN_EstablishAdditionalPDN_Step2_FB(eutra_Cell1, v_ReceivedAsp.Signalling.Nas[0].Pdu.Msg.pDN_CONNECTIVITY_REQUEST);          a_EUTRA_IdleUpdated_ConnectToAdditionalPDN_Step3(eutra_Cell1);</w:t>
            </w:r>
          </w:p>
          <w:p w14:paraId="23ACCBAD" w14:textId="77777777" w:rsidR="00921025" w:rsidRPr="00921025" w:rsidRDefault="00921025" w:rsidP="00921025">
            <w:pPr>
              <w:ind w:firstLine="195"/>
              <w:rPr>
                <w:noProof/>
                <w:highlight w:val="yellow"/>
                <w:lang w:eastAsia="zh-CN"/>
              </w:rPr>
            </w:pPr>
            <w:r w:rsidRPr="00921025">
              <w:rPr>
                <w:noProof/>
                <w:highlight w:val="yellow"/>
                <w:lang w:eastAsia="zh-CN"/>
              </w:rPr>
              <w:t xml:space="preserve">          a_EUTRA38_MultiPDN_ConnectToAdditionalPDN_Step4(eutra_Cell1, v_EpsBearerId);</w:t>
            </w:r>
          </w:p>
          <w:p w14:paraId="23ACCBAE" w14:textId="77777777" w:rsidR="00921025" w:rsidRPr="00921025" w:rsidRDefault="00921025" w:rsidP="00921025">
            <w:pPr>
              <w:ind w:firstLine="195"/>
              <w:rPr>
                <w:noProof/>
                <w:highlight w:val="yellow"/>
                <w:lang w:eastAsia="zh-CN"/>
              </w:rPr>
            </w:pPr>
            <w:r w:rsidRPr="00921025">
              <w:rPr>
                <w:noProof/>
                <w:highlight w:val="yellow"/>
                <w:lang w:eastAsia="zh-CN"/>
              </w:rPr>
              <w:t xml:space="preserve">        }</w:t>
            </w:r>
          </w:p>
          <w:p w14:paraId="23ACCBAF" w14:textId="77777777" w:rsidR="00921025" w:rsidRPr="00921025" w:rsidRDefault="00921025" w:rsidP="00921025">
            <w:pPr>
              <w:ind w:firstLine="195"/>
              <w:rPr>
                <w:noProof/>
                <w:highlight w:val="yellow"/>
                <w:lang w:eastAsia="zh-CN"/>
              </w:rPr>
            </w:pPr>
            <w:r w:rsidRPr="00921025">
              <w:rPr>
                <w:noProof/>
                <w:highlight w:val="yellow"/>
                <w:lang w:eastAsia="zh-CN"/>
              </w:rPr>
              <w:t xml:space="preserve">      [] t_wait.timeout</w:t>
            </w:r>
          </w:p>
          <w:p w14:paraId="23ACCBB0" w14:textId="77777777" w:rsidR="00921025" w:rsidRPr="00921025" w:rsidRDefault="00921025" w:rsidP="00921025">
            <w:pPr>
              <w:ind w:firstLine="195"/>
              <w:rPr>
                <w:noProof/>
                <w:highlight w:val="yellow"/>
                <w:lang w:eastAsia="zh-CN"/>
              </w:rPr>
            </w:pPr>
            <w:r w:rsidRPr="00921025">
              <w:rPr>
                <w:noProof/>
                <w:highlight w:val="yellow"/>
                <w:lang w:eastAsia="zh-CN"/>
              </w:rPr>
              <w:t xml:space="preserve">        {</w:t>
            </w:r>
          </w:p>
          <w:p w14:paraId="23ACCBB1" w14:textId="77777777" w:rsidR="00921025" w:rsidRPr="00921025" w:rsidRDefault="00921025" w:rsidP="00921025">
            <w:pPr>
              <w:ind w:firstLine="195"/>
              <w:rPr>
                <w:noProof/>
                <w:highlight w:val="yellow"/>
                <w:lang w:eastAsia="zh-CN"/>
              </w:rPr>
            </w:pPr>
            <w:r w:rsidRPr="00921025">
              <w:rPr>
                <w:noProof/>
                <w:highlight w:val="yellow"/>
                <w:lang w:eastAsia="zh-CN"/>
              </w:rPr>
              <w:t xml:space="preserve">        }</w:t>
            </w:r>
          </w:p>
          <w:p w14:paraId="23ACCBB2" w14:textId="77777777" w:rsidR="00921025" w:rsidRDefault="00921025" w:rsidP="00921025">
            <w:pPr>
              <w:ind w:firstLine="195"/>
              <w:rPr>
                <w:noProof/>
                <w:lang w:eastAsia="zh-CN"/>
              </w:rPr>
            </w:pPr>
            <w:r w:rsidRPr="00921025">
              <w:rPr>
                <w:noProof/>
                <w:highlight w:val="yellow"/>
                <w:lang w:eastAsia="zh-CN"/>
              </w:rPr>
              <w:t xml:space="preserve">     }</w:t>
            </w:r>
          </w:p>
          <w:p w14:paraId="23ACCBB3" w14:textId="77777777" w:rsidR="00E54F8E" w:rsidRDefault="00E54F8E" w:rsidP="00E54F8E">
            <w:pPr>
              <w:rPr>
                <w:noProof/>
              </w:rPr>
            </w:pPr>
            <w:r>
              <w:rPr>
                <w:noProof/>
              </w:rPr>
              <w:t xml:space="preserve">    // Wait here for optional re-register</w:t>
            </w:r>
          </w:p>
          <w:p w14:paraId="23ACCBB4" w14:textId="77777777" w:rsidR="00E54F8E" w:rsidRDefault="00E54F8E" w:rsidP="00E54F8E">
            <w:pPr>
              <w:rPr>
                <w:noProof/>
              </w:rPr>
            </w:pPr>
            <w:r>
              <w:rPr>
                <w:noProof/>
              </w:rPr>
              <w:t xml:space="preserve">    f_EUTRA_DelayForUserPlaneSignalling (waitForIMS);</w:t>
            </w:r>
          </w:p>
          <w:p w14:paraId="23ACCBB5" w14:textId="77777777" w:rsidR="00E54F8E" w:rsidRDefault="00E54F8E" w:rsidP="00E54F8E">
            <w:pPr>
              <w:rPr>
                <w:noProof/>
              </w:rPr>
            </w:pPr>
            <w:r>
              <w:rPr>
                <w:noProof/>
              </w:rPr>
              <w:t xml:space="preserve">    // then tell IMS to continue with MT call</w:t>
            </w:r>
          </w:p>
          <w:p w14:paraId="23ACCBB6" w14:textId="77777777" w:rsidR="00E54F8E" w:rsidRDefault="00E54F8E" w:rsidP="00E54F8E">
            <w:pPr>
              <w:rPr>
                <w:noProof/>
              </w:rPr>
            </w:pPr>
            <w:r>
              <w:rPr>
                <w:noProof/>
              </w:rPr>
              <w:t xml:space="preserve">    f_IMS_IPCAN_SendCoOrdMsg(IMS[tsc_Index_IMS1]);</w:t>
            </w:r>
          </w:p>
          <w:p w14:paraId="23ACCBB7" w14:textId="77777777" w:rsidR="00E54F8E" w:rsidRDefault="00E54F8E" w:rsidP="00E54F8E">
            <w:pPr>
              <w:rPr>
                <w:noProof/>
              </w:rPr>
            </w:pPr>
          </w:p>
          <w:p w14:paraId="23ACCBB8" w14:textId="77777777" w:rsidR="00E54F8E" w:rsidRDefault="00E54F8E" w:rsidP="00E54F8E">
            <w:pPr>
              <w:rPr>
                <w:noProof/>
              </w:rPr>
            </w:pPr>
            <w:r>
              <w:rPr>
                <w:noProof/>
              </w:rPr>
              <w:t xml:space="preserve">    // @siclog "Step 21" siclog@</w:t>
            </w:r>
          </w:p>
          <w:p w14:paraId="23ACCBB9" w14:textId="77777777" w:rsidR="00E54F8E" w:rsidRDefault="00E54F8E" w:rsidP="00E54F8E">
            <w:pPr>
              <w:rPr>
                <w:noProof/>
              </w:rPr>
            </w:pPr>
            <w:r>
              <w:rPr>
                <w:noProof/>
              </w:rPr>
              <w:t xml:space="preserve">    // Step 7 of 4.5A.6.3-1</w:t>
            </w:r>
          </w:p>
          <w:p w14:paraId="23ACCBBA" w14:textId="77777777" w:rsidR="00E54F8E" w:rsidRDefault="00E54F8E" w:rsidP="00E54F8E">
            <w:pPr>
              <w:rPr>
                <w:noProof/>
              </w:rPr>
            </w:pPr>
            <w:r>
              <w:rPr>
                <w:noProof/>
              </w:rPr>
              <w:t xml:space="preserve">    f_EUTRA38_MultiPDN_RRCConnectionReconfiguration_Common(eutra_Cell1,</w:t>
            </w:r>
          </w:p>
          <w:p w14:paraId="23ACCBBB" w14:textId="77777777" w:rsidR="00E54F8E" w:rsidRDefault="00E54F8E" w:rsidP="00E54F8E">
            <w:pPr>
              <w:rPr>
                <w:noProof/>
              </w:rPr>
            </w:pPr>
            <w:r>
              <w:rPr>
                <w:noProof/>
              </w:rPr>
              <w:t xml:space="preserve">                                                           tsc_RRC_TI_Def,</w:t>
            </w:r>
          </w:p>
          <w:p w14:paraId="23ACCBBC" w14:textId="77777777" w:rsidR="00E54F8E" w:rsidRDefault="00E54F8E" w:rsidP="00E54F8E">
            <w:pPr>
              <w:rPr>
                <w:noProof/>
              </w:rPr>
            </w:pPr>
            <w:r>
              <w:rPr>
                <w:noProof/>
              </w:rPr>
              <w:lastRenderedPageBreak/>
              <w:t xml:space="preserve">                                                           {cs_508_SRB2_ToAddMod_DEFAULT},</w:t>
            </w:r>
          </w:p>
          <w:p w14:paraId="23ACCBBD" w14:textId="77777777" w:rsidR="00E54F8E" w:rsidRDefault="00E54F8E" w:rsidP="00E54F8E">
            <w:pPr>
              <w:rPr>
                <w:noProof/>
              </w:rPr>
            </w:pPr>
            <w:r>
              <w:rPr>
                <w:noProof/>
              </w:rPr>
              <w:t xml:space="preserve">                                                           {cs_508_DRB_ToAddMod_DEFAULT_AM(tsc_DRB1)});</w:t>
            </w:r>
          </w:p>
          <w:p w14:paraId="23ACCBBE" w14:textId="77777777" w:rsidR="00E54F8E" w:rsidRDefault="00E54F8E" w:rsidP="00E54F8E">
            <w:pPr>
              <w:rPr>
                <w:noProof/>
              </w:rPr>
            </w:pPr>
            <w:r>
              <w:rPr>
                <w:noProof/>
              </w:rPr>
              <w:t xml:space="preserve">        </w:t>
            </w:r>
          </w:p>
          <w:p w14:paraId="23ACCBBF" w14:textId="77777777" w:rsidR="00E54F8E" w:rsidRDefault="00E54F8E" w:rsidP="00E54F8E">
            <w:pPr>
              <w:rPr>
                <w:noProof/>
              </w:rPr>
            </w:pPr>
            <w:r>
              <w:rPr>
                <w:noProof/>
              </w:rPr>
              <w:t xml:space="preserve">    // @siclog "Step 22" siclog@</w:t>
            </w:r>
          </w:p>
          <w:p w14:paraId="23ACCBC0" w14:textId="77777777" w:rsidR="00E54F8E" w:rsidRDefault="00E54F8E" w:rsidP="00E54F8E">
            <w:pPr>
              <w:rPr>
                <w:noProof/>
              </w:rPr>
            </w:pPr>
            <w:r>
              <w:rPr>
                <w:noProof/>
              </w:rPr>
              <w:t xml:space="preserve">    f_EUTRA_Activate_SRB2_DRB_ReceiveRrcAndNasMsg(eutra_Cell1,</w:t>
            </w:r>
          </w:p>
          <w:p w14:paraId="23ACCBC1" w14:textId="77777777" w:rsidR="00E54F8E" w:rsidRDefault="00E54F8E" w:rsidP="00E54F8E">
            <w:pPr>
              <w:rPr>
                <w:noProof/>
              </w:rPr>
            </w:pPr>
            <w:r>
              <w:rPr>
                <w:noProof/>
              </w:rPr>
              <w:t xml:space="preserve">                                                  tsc_RRC_TI_Def);</w:t>
            </w:r>
          </w:p>
          <w:p w14:paraId="23ACCBC2" w14:textId="77777777" w:rsidR="00E54F8E" w:rsidRDefault="00E54F8E" w:rsidP="00E54F8E">
            <w:pPr>
              <w:rPr>
                <w:noProof/>
              </w:rPr>
            </w:pPr>
          </w:p>
          <w:p w14:paraId="23ACCBC3" w14:textId="77777777" w:rsidR="00E54F8E" w:rsidRDefault="00E54F8E" w:rsidP="00E54F8E">
            <w:pPr>
              <w:rPr>
                <w:noProof/>
              </w:rPr>
            </w:pPr>
            <w:r>
              <w:rPr>
                <w:noProof/>
              </w:rPr>
              <w:t xml:space="preserve">    f_IMS_IPCAN_WaitForTrigger(IMS[tsc_Index_IMS1]);</w:t>
            </w:r>
          </w:p>
          <w:p w14:paraId="23ACCBC4" w14:textId="77777777" w:rsidR="00E54F8E" w:rsidRDefault="00E54F8E" w:rsidP="00E54F8E">
            <w:pPr>
              <w:rPr>
                <w:noProof/>
              </w:rPr>
            </w:pPr>
          </w:p>
          <w:p w14:paraId="23ACCBC5" w14:textId="77777777" w:rsidR="00E54F8E" w:rsidRDefault="00E54F8E" w:rsidP="00E54F8E">
            <w:pPr>
              <w:rPr>
                <w:noProof/>
              </w:rPr>
            </w:pPr>
            <w:r>
              <w:rPr>
                <w:noProof/>
              </w:rPr>
              <w:t xml:space="preserve">    // @siclog "Step 26 - 28" siclog@</w:t>
            </w:r>
          </w:p>
          <w:p w14:paraId="23ACCBC6" w14:textId="77777777" w:rsidR="00E54F8E" w:rsidRDefault="00E54F8E" w:rsidP="00E54F8E">
            <w:pPr>
              <w:rPr>
                <w:noProof/>
              </w:rPr>
            </w:pPr>
            <w:r>
              <w:rPr>
                <w:noProof/>
              </w:rPr>
              <w:t xml:space="preserve">    f_EUTRA38_MultiPDN_ActivateDedicatedEpsBearer_Speech(eutra_Cell1);</w:t>
            </w:r>
          </w:p>
          <w:p w14:paraId="23ACCBC7" w14:textId="77777777" w:rsidR="00E54F8E" w:rsidRDefault="00E54F8E" w:rsidP="00E54F8E">
            <w:pPr>
              <w:rPr>
                <w:noProof/>
              </w:rPr>
            </w:pPr>
            <w:r>
              <w:rPr>
                <w:noProof/>
              </w:rPr>
              <w:t xml:space="preserve">    f_IMS_IPCAN_SendCoOrdMsg(IMS[tsc_Index_IMS1]);</w:t>
            </w:r>
          </w:p>
          <w:p w14:paraId="23ACCBC8" w14:textId="77777777" w:rsidR="00E54F8E" w:rsidRDefault="00E54F8E" w:rsidP="00E54F8E">
            <w:pPr>
              <w:rPr>
                <w:noProof/>
              </w:rPr>
            </w:pPr>
            <w:r>
              <w:rPr>
                <w:noProof/>
              </w:rPr>
              <w:t xml:space="preserve">    </w:t>
            </w:r>
          </w:p>
          <w:p w14:paraId="23ACCBC9" w14:textId="77777777" w:rsidR="00E54F8E" w:rsidRDefault="00E54F8E" w:rsidP="00E54F8E">
            <w:pPr>
              <w:rPr>
                <w:noProof/>
              </w:rPr>
            </w:pPr>
            <w:r>
              <w:rPr>
                <w:noProof/>
              </w:rPr>
              <w:t xml:space="preserve">    // Test body finishes on IMS PTC</w:t>
            </w:r>
          </w:p>
          <w:p w14:paraId="23ACCBCA" w14:textId="77777777" w:rsidR="00E54F8E" w:rsidRDefault="00E54F8E" w:rsidP="00E54F8E">
            <w:pPr>
              <w:rPr>
                <w:noProof/>
              </w:rPr>
            </w:pPr>
            <w:r>
              <w:rPr>
                <w:noProof/>
              </w:rPr>
              <w:t xml:space="preserve">    f_IMS_IPCAN_WaitForTrigger(IMS[tsc_Index_IMS1]);</w:t>
            </w:r>
          </w:p>
          <w:p w14:paraId="23ACCBCB" w14:textId="77777777" w:rsidR="00E54F8E" w:rsidRDefault="00E54F8E" w:rsidP="00E54F8E">
            <w:pPr>
              <w:rPr>
                <w:noProof/>
              </w:rPr>
            </w:pPr>
            <w:r>
              <w:rPr>
                <w:noProof/>
              </w:rPr>
              <w:t xml:space="preserve">    f_EUTRA_NR_SendCoOrd (NR, cms_EUTRA_NR_Trigger("Postamble"));</w:t>
            </w:r>
          </w:p>
          <w:p w14:paraId="23ACCBCC" w14:textId="77777777" w:rsidR="00D571AB" w:rsidRDefault="00E54F8E" w:rsidP="00E54F8E">
            <w:pPr>
              <w:rPr>
                <w:noProof/>
                <w:lang w:eastAsia="zh-CN"/>
              </w:rPr>
            </w:pPr>
            <w:r>
              <w:rPr>
                <w:noProof/>
              </w:rPr>
              <w:t xml:space="preserve">  }</w:t>
            </w:r>
          </w:p>
        </w:tc>
      </w:tr>
    </w:tbl>
    <w:p w14:paraId="23ACCBCE" w14:textId="77777777" w:rsidR="00D571AB" w:rsidRPr="0065443B" w:rsidRDefault="00D571AB" w:rsidP="00D571AB">
      <w:pPr>
        <w:pStyle w:val="Heading2"/>
        <w:numPr>
          <w:ilvl w:val="1"/>
          <w:numId w:val="1"/>
        </w:numPr>
        <w:overflowPunct w:val="0"/>
        <w:autoSpaceDE w:val="0"/>
        <w:autoSpaceDN w:val="0"/>
        <w:adjustRightInd w:val="0"/>
        <w:spacing w:before="480"/>
        <w:rPr>
          <w:b/>
          <w:lang w:val="pt-BR"/>
        </w:rPr>
      </w:pPr>
      <w:bookmarkStart w:id="15" w:name="_Toc89694471"/>
      <w:r>
        <w:rPr>
          <w:b/>
          <w:lang w:val="pt-BR"/>
        </w:rPr>
        <w:lastRenderedPageBreak/>
        <w:t xml:space="preserve">Change </w:t>
      </w:r>
      <w:r w:rsidR="00DA4F03">
        <w:rPr>
          <w:rFonts w:hint="eastAsia"/>
          <w:b/>
          <w:lang w:val="pt-BR" w:eastAsia="zh-CN"/>
        </w:rPr>
        <w:t>3</w:t>
      </w:r>
      <w:bookmarkEnd w:id="15"/>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D571AB" w14:paraId="23ACCBD1" w14:textId="77777777" w:rsidTr="00F56933">
        <w:trPr>
          <w:trHeight w:val="447"/>
        </w:trPr>
        <w:tc>
          <w:tcPr>
            <w:tcW w:w="2075" w:type="dxa"/>
          </w:tcPr>
          <w:p w14:paraId="23ACCBCF" w14:textId="77777777" w:rsidR="00D571AB" w:rsidRPr="00E751F5" w:rsidRDefault="00D571AB" w:rsidP="00F56933">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23ACCBD0" w14:textId="77777777" w:rsidR="00D571AB" w:rsidRPr="002D56A7" w:rsidRDefault="003472F4" w:rsidP="00F56933">
            <w:pPr>
              <w:spacing w:after="0"/>
            </w:pPr>
            <w:r>
              <w:rPr>
                <w:noProof/>
              </w:rPr>
              <w:t>f_TC_11_1_6_NR5GC_IMS1</w:t>
            </w:r>
          </w:p>
        </w:tc>
      </w:tr>
      <w:tr w:rsidR="00D571AB" w:rsidRPr="004A6B5A" w14:paraId="23ACCBD4" w14:textId="77777777" w:rsidTr="00F56933">
        <w:trPr>
          <w:trHeight w:val="775"/>
        </w:trPr>
        <w:tc>
          <w:tcPr>
            <w:tcW w:w="2075" w:type="dxa"/>
          </w:tcPr>
          <w:p w14:paraId="23ACCBD2" w14:textId="77777777" w:rsidR="00D571AB" w:rsidRPr="00E751F5" w:rsidRDefault="00D571AB" w:rsidP="00F56933">
            <w:pPr>
              <w:spacing w:before="40" w:after="40"/>
              <w:rPr>
                <w:rFonts w:ascii="Arial" w:hAnsi="Arial"/>
                <w:b/>
              </w:rPr>
            </w:pPr>
            <w:r w:rsidRPr="00E751F5">
              <w:rPr>
                <w:rFonts w:ascii="Arial" w:hAnsi="Arial"/>
                <w:b/>
              </w:rPr>
              <w:t>Reason for change</w:t>
            </w:r>
          </w:p>
        </w:tc>
        <w:tc>
          <w:tcPr>
            <w:tcW w:w="7654" w:type="dxa"/>
          </w:tcPr>
          <w:p w14:paraId="23ACCBD3" w14:textId="77777777" w:rsidR="00541A05" w:rsidRPr="0071111A" w:rsidRDefault="0071111A" w:rsidP="00A10EAA">
            <w:pPr>
              <w:numPr>
                <w:ilvl w:val="0"/>
                <w:numId w:val="7"/>
              </w:numPr>
              <w:spacing w:after="0"/>
              <w:rPr>
                <w:lang w:val="en-US"/>
              </w:rPr>
            </w:pPr>
            <w:r>
              <w:rPr>
                <w:noProof/>
              </w:rPr>
              <w:t>v_SipUrl</w:t>
            </w:r>
            <w:r>
              <w:rPr>
                <w:rFonts w:hint="eastAsia"/>
                <w:noProof/>
                <w:lang w:eastAsia="zh-CN"/>
              </w:rPr>
              <w:t xml:space="preserve"> can not be initialized until </w:t>
            </w:r>
            <w:r>
              <w:rPr>
                <w:noProof/>
              </w:rPr>
              <w:t>fl_IMSFallback_PreambleRegistrations</w:t>
            </w:r>
            <w:r>
              <w:rPr>
                <w:rFonts w:hint="eastAsia"/>
                <w:noProof/>
                <w:lang w:eastAsia="zh-CN"/>
              </w:rPr>
              <w:t xml:space="preserve"> is run</w:t>
            </w:r>
            <w:r w:rsidR="00541A05">
              <w:rPr>
                <w:rFonts w:hint="eastAsia"/>
                <w:noProof/>
                <w:lang w:eastAsia="zh-CN"/>
              </w:rPr>
              <w:t>.</w:t>
            </w:r>
          </w:p>
        </w:tc>
      </w:tr>
      <w:tr w:rsidR="00D571AB" w14:paraId="23ACCBD7" w14:textId="77777777" w:rsidTr="00F56933">
        <w:tc>
          <w:tcPr>
            <w:tcW w:w="2075" w:type="dxa"/>
          </w:tcPr>
          <w:p w14:paraId="23ACCBD5" w14:textId="77777777" w:rsidR="00D571AB" w:rsidRPr="00E751F5" w:rsidRDefault="00D571AB" w:rsidP="00F56933">
            <w:pPr>
              <w:spacing w:before="40" w:after="40"/>
              <w:rPr>
                <w:rFonts w:ascii="Arial" w:hAnsi="Arial"/>
                <w:b/>
              </w:rPr>
            </w:pPr>
            <w:r w:rsidRPr="00E751F5">
              <w:rPr>
                <w:rFonts w:ascii="Arial" w:hAnsi="Arial"/>
                <w:b/>
              </w:rPr>
              <w:t>Summary of change</w:t>
            </w:r>
          </w:p>
        </w:tc>
        <w:tc>
          <w:tcPr>
            <w:tcW w:w="7654" w:type="dxa"/>
          </w:tcPr>
          <w:p w14:paraId="23ACCBD6" w14:textId="77777777" w:rsidR="00541A05" w:rsidRPr="0071111A" w:rsidRDefault="006156EC" w:rsidP="00A10EAA">
            <w:pPr>
              <w:pStyle w:val="CRCoverPage"/>
              <w:numPr>
                <w:ilvl w:val="0"/>
                <w:numId w:val="8"/>
              </w:numPr>
              <w:spacing w:after="0"/>
              <w:rPr>
                <w:rFonts w:ascii="Times New Roman" w:hAnsi="Times New Roman"/>
              </w:rPr>
            </w:pPr>
            <w:r>
              <w:rPr>
                <w:rFonts w:ascii="Times New Roman" w:hAnsi="Times New Roman" w:hint="eastAsia"/>
                <w:lang w:eastAsia="zh-CN"/>
              </w:rPr>
              <w:t>A</w:t>
            </w:r>
            <w:r>
              <w:rPr>
                <w:rFonts w:ascii="Times New Roman" w:hAnsi="Times New Roman" w:hint="eastAsia"/>
                <w:noProof/>
                <w:lang w:eastAsia="zh-CN"/>
              </w:rPr>
              <w:t>dd</w:t>
            </w:r>
            <w:r w:rsidR="00D571AB">
              <w:rPr>
                <w:rFonts w:ascii="Times New Roman" w:hAnsi="Times New Roman" w:hint="eastAsia"/>
                <w:noProof/>
                <w:lang w:eastAsia="zh-CN"/>
              </w:rPr>
              <w:t xml:space="preserve"> </w:t>
            </w:r>
            <w:r w:rsidR="00541A05" w:rsidRPr="00541A05">
              <w:rPr>
                <w:rFonts w:ascii="Times New Roman" w:hAnsi="Times New Roman"/>
                <w:noProof/>
                <w:lang w:eastAsia="zh-CN"/>
              </w:rPr>
              <w:t>f_IMS_IPCAN_SendCoOrdMsg</w:t>
            </w:r>
            <w:r w:rsidR="00541A05" w:rsidRPr="00541A05">
              <w:rPr>
                <w:rFonts w:ascii="Times New Roman" w:hAnsi="Times New Roman" w:hint="eastAsia"/>
                <w:noProof/>
                <w:lang w:eastAsia="zh-CN"/>
              </w:rPr>
              <w:t xml:space="preserve"> after step 11</w:t>
            </w:r>
            <w:r w:rsidR="00D571AB">
              <w:rPr>
                <w:rFonts w:ascii="Times New Roman" w:hAnsi="Times New Roman" w:hint="eastAsia"/>
                <w:noProof/>
                <w:lang w:eastAsia="zh-CN"/>
              </w:rPr>
              <w:t>.</w:t>
            </w:r>
          </w:p>
        </w:tc>
      </w:tr>
      <w:tr w:rsidR="00D571AB" w14:paraId="23ACCBDA" w14:textId="77777777" w:rsidTr="00F56933">
        <w:tc>
          <w:tcPr>
            <w:tcW w:w="2075" w:type="dxa"/>
          </w:tcPr>
          <w:p w14:paraId="23ACCBD8" w14:textId="77777777" w:rsidR="00D571AB" w:rsidRPr="00E751F5" w:rsidRDefault="00D571AB" w:rsidP="00F56933">
            <w:pPr>
              <w:spacing w:before="40" w:after="40"/>
              <w:rPr>
                <w:rFonts w:ascii="Arial" w:hAnsi="Arial"/>
                <w:b/>
              </w:rPr>
            </w:pPr>
            <w:r w:rsidRPr="00E751F5">
              <w:rPr>
                <w:rFonts w:ascii="Arial" w:hAnsi="Arial"/>
                <w:b/>
              </w:rPr>
              <w:t>TTCN module</w:t>
            </w:r>
          </w:p>
        </w:tc>
        <w:tc>
          <w:tcPr>
            <w:tcW w:w="7654" w:type="dxa"/>
          </w:tcPr>
          <w:p w14:paraId="23ACCBD9" w14:textId="77777777" w:rsidR="00D571AB" w:rsidRPr="007015EF" w:rsidRDefault="00254D3F" w:rsidP="00F56933">
            <w:pPr>
              <w:spacing w:after="0"/>
            </w:pPr>
            <w:r w:rsidRPr="00254D3F">
              <w:t>EPS_Fallback_NR5GC_IMS.ttcn</w:t>
            </w:r>
          </w:p>
        </w:tc>
      </w:tr>
      <w:tr w:rsidR="00D571AB" w:rsidRPr="00E751F5" w14:paraId="23ACCBDD" w14:textId="77777777" w:rsidTr="00F56933">
        <w:tc>
          <w:tcPr>
            <w:tcW w:w="2075" w:type="dxa"/>
          </w:tcPr>
          <w:p w14:paraId="23ACCBDB" w14:textId="77777777" w:rsidR="00D571AB" w:rsidRPr="00E751F5" w:rsidRDefault="00D571AB" w:rsidP="00F56933">
            <w:pPr>
              <w:spacing w:before="40" w:after="40"/>
              <w:rPr>
                <w:rFonts w:ascii="Arial" w:hAnsi="Arial"/>
                <w:b/>
                <w:highlight w:val="cyan"/>
              </w:rPr>
            </w:pPr>
            <w:r w:rsidRPr="003A2E14">
              <w:rPr>
                <w:rFonts w:ascii="Arial" w:hAnsi="Arial"/>
                <w:b/>
              </w:rPr>
              <w:t>MCC160 Comment</w:t>
            </w:r>
          </w:p>
        </w:tc>
        <w:tc>
          <w:tcPr>
            <w:tcW w:w="7654" w:type="dxa"/>
          </w:tcPr>
          <w:p w14:paraId="23ACCBDC" w14:textId="77777777" w:rsidR="00D571AB" w:rsidRPr="00E751F5" w:rsidRDefault="00D571AB" w:rsidP="00F56933">
            <w:pPr>
              <w:rPr>
                <w:rFonts w:ascii="Arial" w:hAnsi="Arial"/>
                <w:highlight w:val="cyan"/>
              </w:rPr>
            </w:pPr>
          </w:p>
        </w:tc>
      </w:tr>
    </w:tbl>
    <w:p w14:paraId="23ACCBDE" w14:textId="77777777" w:rsidR="00D571AB" w:rsidRDefault="00D571AB" w:rsidP="00D571AB">
      <w:pPr>
        <w:rPr>
          <w:noProof/>
        </w:rPr>
      </w:pPr>
    </w:p>
    <w:p w14:paraId="23ACCBDF" w14:textId="77777777" w:rsidR="00D571AB" w:rsidRPr="007015EF" w:rsidRDefault="00D571AB" w:rsidP="00D571AB">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571AB" w14:paraId="23ACCC19" w14:textId="77777777" w:rsidTr="00F56933">
        <w:tc>
          <w:tcPr>
            <w:tcW w:w="9855" w:type="dxa"/>
            <w:shd w:val="clear" w:color="auto" w:fill="auto"/>
          </w:tcPr>
          <w:p w14:paraId="23ACCBE0" w14:textId="77777777" w:rsidR="0071111A" w:rsidRDefault="00D571AB" w:rsidP="0071111A">
            <w:pPr>
              <w:rPr>
                <w:noProof/>
              </w:rPr>
            </w:pPr>
            <w:r>
              <w:rPr>
                <w:noProof/>
              </w:rPr>
              <w:t xml:space="preserve">  </w:t>
            </w:r>
            <w:r w:rsidR="0071111A">
              <w:rPr>
                <w:noProof/>
              </w:rPr>
              <w:t xml:space="preserve">function </w:t>
            </w:r>
            <w:bookmarkStart w:id="16" w:name="OLE_LINK5"/>
            <w:bookmarkStart w:id="17" w:name="OLE_LINK6"/>
            <w:r w:rsidR="0071111A">
              <w:rPr>
                <w:noProof/>
              </w:rPr>
              <w:t>f_TC_11_1_6_NR5GC_IMS1</w:t>
            </w:r>
            <w:bookmarkEnd w:id="16"/>
            <w:bookmarkEnd w:id="17"/>
            <w:r w:rsidR="0071111A">
              <w:rPr>
                <w:noProof/>
              </w:rPr>
              <w:t>()runs on IMS_PTC</w:t>
            </w:r>
          </w:p>
          <w:p w14:paraId="23ACCBE1" w14:textId="77777777" w:rsidR="0071111A" w:rsidRDefault="0071111A" w:rsidP="0071111A">
            <w:pPr>
              <w:rPr>
                <w:noProof/>
              </w:rPr>
            </w:pPr>
            <w:r>
              <w:rPr>
                <w:noProof/>
              </w:rPr>
              <w:t xml:space="preserve">  {</w:t>
            </w:r>
          </w:p>
          <w:p w14:paraId="23ACCBE2" w14:textId="77777777" w:rsidR="0071111A" w:rsidRDefault="0071111A" w:rsidP="0071111A">
            <w:pPr>
              <w:rPr>
                <w:noProof/>
              </w:rPr>
            </w:pPr>
            <w:r>
              <w:rPr>
                <w:noProof/>
              </w:rPr>
              <w:t xml:space="preserve">    var IMS_IPCAN_Coordination_MSG v_IMS_IPCAN_CoordMsg;</w:t>
            </w:r>
          </w:p>
          <w:p w14:paraId="23ACCBE3" w14:textId="77777777" w:rsidR="0071111A" w:rsidRDefault="0071111A" w:rsidP="0071111A">
            <w:pPr>
              <w:rPr>
                <w:noProof/>
              </w:rPr>
            </w:pPr>
            <w:r>
              <w:rPr>
                <w:noProof/>
              </w:rPr>
              <w:t xml:space="preserve">    var INVITE_Request v_InviteRequest;</w:t>
            </w:r>
          </w:p>
          <w:p w14:paraId="23ACCBE4" w14:textId="77777777" w:rsidR="0071111A" w:rsidRDefault="0071111A" w:rsidP="0071111A">
            <w:pPr>
              <w:rPr>
                <w:noProof/>
              </w:rPr>
            </w:pPr>
            <w:r>
              <w:rPr>
                <w:noProof/>
              </w:rPr>
              <w:t xml:space="preserve">    var template (present) SipUrl v_SipUrl </w:t>
            </w:r>
            <w:r w:rsidRPr="0071111A">
              <w:rPr>
                <w:noProof/>
                <w:highlight w:val="yellow"/>
              </w:rPr>
              <w:t>:= cr_SipUri_HostPort(f_IMS_PTC_ImsInfo_GetHomeDomainName());</w:t>
            </w:r>
          </w:p>
          <w:p w14:paraId="23ACCBE5" w14:textId="77777777" w:rsidR="0071111A" w:rsidRDefault="0071111A" w:rsidP="0071111A">
            <w:pPr>
              <w:rPr>
                <w:noProof/>
              </w:rPr>
            </w:pPr>
            <w:r>
              <w:rPr>
                <w:noProof/>
              </w:rPr>
              <w:t xml:space="preserve">    var IMS_DATA_REQ v_IMS_REGISTER_REQ_ByRef;</w:t>
            </w:r>
          </w:p>
          <w:p w14:paraId="23ACCBE6" w14:textId="77777777" w:rsidR="0071111A" w:rsidRDefault="0071111A" w:rsidP="0071111A">
            <w:pPr>
              <w:rPr>
                <w:noProof/>
              </w:rPr>
            </w:pPr>
            <w:r>
              <w:rPr>
                <w:noProof/>
              </w:rPr>
              <w:t xml:space="preserve">    var IMS_InviteRequestWithSdp_Type v_InviteRequestWithSdpVal; /* @sic R5w140112: v_InviteRequestWithSdpVal instead of v_InviteRequest sic@ */</w:t>
            </w:r>
          </w:p>
          <w:p w14:paraId="23ACCBE7" w14:textId="77777777" w:rsidR="0071111A" w:rsidRDefault="0071111A" w:rsidP="0071111A">
            <w:pPr>
              <w:rPr>
                <w:noProof/>
              </w:rPr>
            </w:pPr>
            <w:r>
              <w:rPr>
                <w:noProof/>
              </w:rPr>
              <w:lastRenderedPageBreak/>
              <w:t xml:space="preserve">    var IMS_ResponseWithSdp_Type v_ResponseWithSdp;              /* @sic R5w140112 sic@ */</w:t>
            </w:r>
          </w:p>
          <w:p w14:paraId="23ACCBE8" w14:textId="77777777" w:rsidR="0071111A" w:rsidRDefault="0071111A" w:rsidP="0071111A">
            <w:pPr>
              <w:rPr>
                <w:noProof/>
              </w:rPr>
            </w:pPr>
            <w:r>
              <w:rPr>
                <w:noProof/>
              </w:rPr>
              <w:t xml:space="preserve">    var IMS_Response_Type v_SessionInProgress183;</w:t>
            </w:r>
          </w:p>
          <w:p w14:paraId="23ACCBE9" w14:textId="77777777" w:rsidR="0071111A" w:rsidRDefault="0071111A" w:rsidP="0071111A">
            <w:pPr>
              <w:rPr>
                <w:noProof/>
              </w:rPr>
            </w:pPr>
            <w:r>
              <w:rPr>
                <w:noProof/>
              </w:rPr>
              <w:t xml:space="preserve">    var SipUrl v_ContactSipUrlUE;</w:t>
            </w:r>
          </w:p>
          <w:p w14:paraId="23ACCBEA" w14:textId="77777777" w:rsidR="0071111A" w:rsidRDefault="0071111A" w:rsidP="0071111A">
            <w:pPr>
              <w:rPr>
                <w:noProof/>
              </w:rPr>
            </w:pPr>
            <w:r>
              <w:rPr>
                <w:noProof/>
              </w:rPr>
              <w:t xml:space="preserve">    </w:t>
            </w:r>
          </w:p>
          <w:p w14:paraId="23ACCBEB" w14:textId="77777777" w:rsidR="0071111A" w:rsidRDefault="0071111A" w:rsidP="0071111A">
            <w:pPr>
              <w:rPr>
                <w:noProof/>
              </w:rPr>
            </w:pPr>
            <w:r>
              <w:rPr>
                <w:noProof/>
              </w:rPr>
              <w:t xml:space="preserve">    fl_IMSFallback_PreambleRegistrations();</w:t>
            </w:r>
          </w:p>
          <w:p w14:paraId="23ACCBEC" w14:textId="77777777" w:rsidR="0071111A" w:rsidRDefault="0071111A" w:rsidP="0071111A">
            <w:pPr>
              <w:rPr>
                <w:noProof/>
              </w:rPr>
            </w:pPr>
          </w:p>
          <w:p w14:paraId="23ACCBED" w14:textId="77777777" w:rsidR="0071111A" w:rsidRDefault="0071111A" w:rsidP="0071111A">
            <w:pPr>
              <w:rPr>
                <w:noProof/>
              </w:rPr>
            </w:pPr>
            <w:r>
              <w:rPr>
                <w:noProof/>
              </w:rPr>
              <w:t xml:space="preserve">    // Wait for indication RAT has changed to EUTRA</w:t>
            </w:r>
          </w:p>
          <w:p w14:paraId="23ACCBEE" w14:textId="77777777" w:rsidR="0071111A" w:rsidRDefault="0071111A" w:rsidP="0071111A">
            <w:pPr>
              <w:rPr>
                <w:noProof/>
              </w:rPr>
            </w:pPr>
            <w:r>
              <w:rPr>
                <w:noProof/>
              </w:rPr>
              <w:t xml:space="preserve">    OtherIPCAN.receive(cmr_IPCAN_IMS_Response) -&gt; value v_IMS_IPCAN_CoordMsg;</w:t>
            </w:r>
          </w:p>
          <w:p w14:paraId="23ACCBEF" w14:textId="77777777" w:rsidR="0071111A" w:rsidRDefault="0071111A" w:rsidP="0071111A">
            <w:pPr>
              <w:rPr>
                <w:noProof/>
              </w:rPr>
            </w:pPr>
            <w:r>
              <w:rPr>
                <w:noProof/>
              </w:rPr>
              <w:t xml:space="preserve">    f_IMS_PTC_SetRanType(v_IMS_IPCAN_CoordMsg.IPCAN_IMS_Response.IpcanInfo.RanType);</w:t>
            </w:r>
          </w:p>
          <w:p w14:paraId="23ACCBF0" w14:textId="77777777" w:rsidR="0071111A" w:rsidRDefault="0071111A" w:rsidP="0071111A">
            <w:pPr>
              <w:rPr>
                <w:noProof/>
              </w:rPr>
            </w:pPr>
            <w:r>
              <w:rPr>
                <w:noProof/>
              </w:rPr>
              <w:t xml:space="preserve">    </w:t>
            </w:r>
          </w:p>
          <w:p w14:paraId="23ACCBF1" w14:textId="77777777" w:rsidR="0071111A" w:rsidRDefault="0071111A" w:rsidP="0071111A">
            <w:pPr>
              <w:rPr>
                <w:noProof/>
              </w:rPr>
            </w:pPr>
            <w:r>
              <w:rPr>
                <w:noProof/>
              </w:rPr>
              <w:t xml:space="preserve">    // Exception: Optional C.46 before Invite Request</w:t>
            </w:r>
          </w:p>
          <w:p w14:paraId="23ACCBF2" w14:textId="77777777" w:rsidR="0071111A" w:rsidRDefault="0071111A" w:rsidP="0071111A">
            <w:pPr>
              <w:rPr>
                <w:noProof/>
              </w:rPr>
            </w:pPr>
            <w:r>
              <w:rPr>
                <w:noProof/>
              </w:rPr>
              <w:t xml:space="preserve">    alt {</w:t>
            </w:r>
          </w:p>
          <w:p w14:paraId="23ACCBF3" w14:textId="77777777" w:rsidR="0071111A" w:rsidRDefault="0071111A" w:rsidP="0071111A">
            <w:pPr>
              <w:rPr>
                <w:noProof/>
              </w:rPr>
            </w:pPr>
            <w:r>
              <w:rPr>
                <w:noProof/>
              </w:rPr>
              <w:t xml:space="preserve">      [] a_IMS_ReceiveRequest(car_IMS_Register_Request(cr_REGISTER_Request(v_SipUrl)), v_IMS_REGISTER_REQ_ByRef) {</w:t>
            </w:r>
          </w:p>
          <w:p w14:paraId="23ACCBF4" w14:textId="77777777" w:rsidR="0071111A" w:rsidRDefault="0071111A" w:rsidP="0071111A">
            <w:pPr>
              <w:rPr>
                <w:noProof/>
              </w:rPr>
            </w:pPr>
          </w:p>
          <w:p w14:paraId="23ACCBF5" w14:textId="77777777" w:rsidR="0071111A" w:rsidRDefault="0071111A" w:rsidP="0071111A">
            <w:pPr>
              <w:rPr>
                <w:noProof/>
              </w:rPr>
            </w:pPr>
            <w:r>
              <w:rPr>
                <w:noProof/>
              </w:rPr>
              <w:t xml:space="preserve">         IMS_Server.send(cas_IMS_DATA_RSP(f_IMS_RoutingInfo_ULtoDL(v_IMS_REGISTER_REQ_ByRef.RoutingInfo),</w:t>
            </w:r>
          </w:p>
          <w:p w14:paraId="23ACCBF6" w14:textId="77777777" w:rsidR="0071111A" w:rsidRDefault="0071111A" w:rsidP="0071111A">
            <w:pPr>
              <w:rPr>
                <w:noProof/>
              </w:rPr>
            </w:pPr>
            <w:r>
              <w:rPr>
                <w:noProof/>
              </w:rPr>
              <w:t xml:space="preserve">                                     cs_Response(c_statusLine200, f_IMS_RegisterResponse_200_MessageHeaderTX(v_IMS_REGISTER_REQ_ByRef.Request.Register))));</w:t>
            </w:r>
          </w:p>
          <w:p w14:paraId="23ACCBF7" w14:textId="77777777" w:rsidR="0071111A" w:rsidRDefault="0071111A" w:rsidP="0071111A">
            <w:pPr>
              <w:rPr>
                <w:noProof/>
              </w:rPr>
            </w:pPr>
            <w:r>
              <w:rPr>
                <w:noProof/>
              </w:rPr>
              <w:t xml:space="preserve">         repeat;</w:t>
            </w:r>
          </w:p>
          <w:p w14:paraId="23ACCBF8" w14:textId="77777777" w:rsidR="0071111A" w:rsidRDefault="0071111A" w:rsidP="0071111A">
            <w:pPr>
              <w:rPr>
                <w:noProof/>
              </w:rPr>
            </w:pPr>
            <w:r>
              <w:rPr>
                <w:noProof/>
              </w:rPr>
              <w:t xml:space="preserve">        </w:t>
            </w:r>
          </w:p>
          <w:p w14:paraId="23ACCBF9" w14:textId="77777777" w:rsidR="0071111A" w:rsidRDefault="0071111A" w:rsidP="0071111A">
            <w:pPr>
              <w:rPr>
                <w:noProof/>
              </w:rPr>
            </w:pPr>
            <w:r>
              <w:rPr>
                <w:noProof/>
              </w:rPr>
              <w:t xml:space="preserve">        }</w:t>
            </w:r>
          </w:p>
          <w:p w14:paraId="23ACCBFA" w14:textId="77777777" w:rsidR="0071111A" w:rsidRDefault="0071111A" w:rsidP="0071111A">
            <w:pPr>
              <w:rPr>
                <w:noProof/>
              </w:rPr>
            </w:pPr>
            <w:r>
              <w:rPr>
                <w:noProof/>
              </w:rPr>
              <w:t xml:space="preserve">      [] OtherIPCAN.receive(cmr_IMS_IPCAN_Trigger) {}</w:t>
            </w:r>
          </w:p>
          <w:p w14:paraId="23ACCBFB" w14:textId="77777777" w:rsidR="0071111A" w:rsidRDefault="0071111A" w:rsidP="0071111A">
            <w:pPr>
              <w:rPr>
                <w:noProof/>
              </w:rPr>
            </w:pPr>
            <w:r>
              <w:rPr>
                <w:noProof/>
              </w:rPr>
              <w:t xml:space="preserve">    }</w:t>
            </w:r>
          </w:p>
          <w:p w14:paraId="23ACCBFC" w14:textId="77777777" w:rsidR="0071111A" w:rsidRDefault="0071111A" w:rsidP="0071111A">
            <w:pPr>
              <w:rPr>
                <w:noProof/>
              </w:rPr>
            </w:pPr>
            <w:r>
              <w:rPr>
                <w:noProof/>
              </w:rPr>
              <w:t xml:space="preserve">        </w:t>
            </w:r>
          </w:p>
          <w:p w14:paraId="23ACCBFD" w14:textId="77777777" w:rsidR="0071111A" w:rsidRDefault="0071111A" w:rsidP="0071111A">
            <w:pPr>
              <w:rPr>
                <w:noProof/>
              </w:rPr>
            </w:pPr>
            <w:r>
              <w:rPr>
                <w:noProof/>
              </w:rPr>
              <w:t xml:space="preserve">    // @siclog "Step 21 - 28" siclog@</w:t>
            </w:r>
          </w:p>
          <w:p w14:paraId="23ACCBFE" w14:textId="77777777" w:rsidR="0071111A" w:rsidRDefault="0071111A" w:rsidP="0071111A">
            <w:pPr>
              <w:rPr>
                <w:noProof/>
              </w:rPr>
            </w:pPr>
            <w:r>
              <w:rPr>
                <w:noProof/>
              </w:rPr>
              <w:t xml:space="preserve">    v_InviteRequestWithSdpVal := f_IMS_MTCallSetup_BuildInviteRequestWithSdp();</w:t>
            </w:r>
          </w:p>
          <w:p w14:paraId="23ACCBFF" w14:textId="77777777" w:rsidR="0071111A" w:rsidRDefault="0071111A" w:rsidP="0071111A">
            <w:pPr>
              <w:rPr>
                <w:noProof/>
              </w:rPr>
            </w:pPr>
            <w:r>
              <w:rPr>
                <w:noProof/>
              </w:rPr>
              <w:t xml:space="preserve">    v_InviteRequest := v_InviteRequestWithSdpVal.Invite;</w:t>
            </w:r>
          </w:p>
          <w:p w14:paraId="23ACCC00" w14:textId="77777777" w:rsidR="0071111A" w:rsidRDefault="0071111A" w:rsidP="0071111A">
            <w:pPr>
              <w:rPr>
                <w:noProof/>
              </w:rPr>
            </w:pPr>
            <w:r>
              <w:rPr>
                <w:noProof/>
              </w:rPr>
              <w:t xml:space="preserve">    v_ResponseWithSdp := f_IMS_MTCallSetup_AnnexC11_Steps1_4(v_InviteRequestWithSdpVal);</w:t>
            </w:r>
          </w:p>
          <w:p w14:paraId="23ACCC01" w14:textId="77777777" w:rsidR="0071111A" w:rsidRDefault="0071111A" w:rsidP="0071111A">
            <w:pPr>
              <w:rPr>
                <w:noProof/>
              </w:rPr>
            </w:pPr>
            <w:r>
              <w:rPr>
                <w:noProof/>
              </w:rPr>
              <w:t xml:space="preserve">    v_SessionInProgress183 := v_ResponseWithSdp.Response;</w:t>
            </w:r>
          </w:p>
          <w:p w14:paraId="23ACCC02" w14:textId="77777777" w:rsidR="0071111A" w:rsidRDefault="0071111A" w:rsidP="0071111A">
            <w:pPr>
              <w:rPr>
                <w:noProof/>
              </w:rPr>
            </w:pPr>
            <w:r>
              <w:rPr>
                <w:noProof/>
              </w:rPr>
              <w:t xml:space="preserve">    v_ContactSipUrlUE := f_MessageHeader_GetContactSipUrl(v_SessionInProgress183.msgHeader);</w:t>
            </w:r>
          </w:p>
          <w:p w14:paraId="23ACCC03" w14:textId="77777777" w:rsidR="0071111A" w:rsidRDefault="0071111A" w:rsidP="0071111A">
            <w:pPr>
              <w:rPr>
                <w:noProof/>
              </w:rPr>
            </w:pPr>
            <w:r>
              <w:rPr>
                <w:noProof/>
              </w:rPr>
              <w:t xml:space="preserve">    </w:t>
            </w:r>
          </w:p>
          <w:p w14:paraId="23ACCC04" w14:textId="77777777" w:rsidR="0071111A" w:rsidRDefault="0071111A" w:rsidP="0071111A">
            <w:pPr>
              <w:rPr>
                <w:noProof/>
              </w:rPr>
            </w:pPr>
            <w:r>
              <w:rPr>
                <w:noProof/>
              </w:rPr>
              <w:t xml:space="preserve">    // Step 5 - 6. Send PRACK, Receive 200 OK</w:t>
            </w:r>
          </w:p>
          <w:p w14:paraId="23ACCC05" w14:textId="77777777" w:rsidR="0071111A" w:rsidRDefault="0071111A" w:rsidP="0071111A">
            <w:pPr>
              <w:rPr>
                <w:noProof/>
              </w:rPr>
            </w:pPr>
            <w:r>
              <w:rPr>
                <w:noProof/>
              </w:rPr>
              <w:t xml:space="preserve">    f_IMS_MTCallSetup_SendPRACK_ReceiveOK(v_InviteRequest, v_SessionInProgress183.msgHeader);     /* @sic R5-181141: steps 5-6 before sending the trigger sic@ */</w:t>
            </w:r>
          </w:p>
          <w:p w14:paraId="23ACCC06" w14:textId="77777777" w:rsidR="0071111A" w:rsidRDefault="0071111A" w:rsidP="0071111A">
            <w:pPr>
              <w:rPr>
                <w:noProof/>
              </w:rPr>
            </w:pPr>
          </w:p>
          <w:p w14:paraId="23ACCC07" w14:textId="77777777" w:rsidR="0071111A" w:rsidRDefault="0071111A" w:rsidP="0071111A">
            <w:pPr>
              <w:rPr>
                <w:noProof/>
              </w:rPr>
            </w:pPr>
            <w:r>
              <w:rPr>
                <w:noProof/>
              </w:rPr>
              <w:t xml:space="preserve">    // Inform EUTRA: IMS Call established.</w:t>
            </w:r>
          </w:p>
          <w:p w14:paraId="23ACCC08" w14:textId="77777777" w:rsidR="0071111A" w:rsidRDefault="0071111A" w:rsidP="0071111A">
            <w:pPr>
              <w:rPr>
                <w:noProof/>
              </w:rPr>
            </w:pPr>
            <w:r>
              <w:rPr>
                <w:noProof/>
              </w:rPr>
              <w:t xml:space="preserve">    f_IMS_IPCAN_SendCoOrdMsg(OtherIPCAN);</w:t>
            </w:r>
          </w:p>
          <w:p w14:paraId="23ACCC09" w14:textId="77777777" w:rsidR="0071111A" w:rsidRDefault="0071111A" w:rsidP="0071111A">
            <w:pPr>
              <w:rPr>
                <w:noProof/>
              </w:rPr>
            </w:pPr>
            <w:r>
              <w:rPr>
                <w:noProof/>
              </w:rPr>
              <w:t xml:space="preserve">    </w:t>
            </w:r>
          </w:p>
          <w:p w14:paraId="23ACCC0A" w14:textId="77777777" w:rsidR="0071111A" w:rsidRDefault="0071111A" w:rsidP="0071111A">
            <w:pPr>
              <w:rPr>
                <w:noProof/>
              </w:rPr>
            </w:pPr>
            <w:r>
              <w:rPr>
                <w:noProof/>
              </w:rPr>
              <w:t xml:space="preserve">    //Wait for Co-ordination message from EUTRA</w:t>
            </w:r>
          </w:p>
          <w:p w14:paraId="23ACCC0B" w14:textId="77777777" w:rsidR="0071111A" w:rsidRDefault="0071111A" w:rsidP="0071111A">
            <w:pPr>
              <w:rPr>
                <w:noProof/>
              </w:rPr>
            </w:pPr>
            <w:r>
              <w:rPr>
                <w:noProof/>
              </w:rPr>
              <w:t xml:space="preserve">    f_IMS_IPCAN_WaitForTrigger(OtherIPCAN);</w:t>
            </w:r>
          </w:p>
          <w:p w14:paraId="23ACCC0C" w14:textId="77777777" w:rsidR="0071111A" w:rsidRDefault="0071111A" w:rsidP="0071111A">
            <w:pPr>
              <w:rPr>
                <w:noProof/>
              </w:rPr>
            </w:pPr>
          </w:p>
          <w:p w14:paraId="23ACCC0D" w14:textId="77777777" w:rsidR="0071111A" w:rsidRDefault="0071111A" w:rsidP="0071111A">
            <w:pPr>
              <w:rPr>
                <w:noProof/>
              </w:rPr>
            </w:pPr>
            <w:r>
              <w:rPr>
                <w:noProof/>
              </w:rPr>
              <w:t xml:space="preserve">    // Step 7 - 13</w:t>
            </w:r>
          </w:p>
          <w:p w14:paraId="23ACCC0E" w14:textId="77777777" w:rsidR="0071111A" w:rsidRDefault="0071111A" w:rsidP="0071111A">
            <w:pPr>
              <w:rPr>
                <w:noProof/>
              </w:rPr>
            </w:pPr>
            <w:r>
              <w:rPr>
                <w:noProof/>
              </w:rPr>
              <w:t xml:space="preserve">    f_IMS_MTCallSetup_AnnexC11_Steps7_13(v_InviteRequestWithSdpVal, v_ResponseWithSdp);</w:t>
            </w:r>
          </w:p>
          <w:p w14:paraId="23ACCC0F" w14:textId="77777777" w:rsidR="0071111A" w:rsidRDefault="0071111A" w:rsidP="0071111A">
            <w:pPr>
              <w:rPr>
                <w:noProof/>
              </w:rPr>
            </w:pPr>
          </w:p>
          <w:p w14:paraId="23ACCC10" w14:textId="77777777" w:rsidR="0071111A" w:rsidRDefault="0071111A" w:rsidP="0071111A">
            <w:pPr>
              <w:rPr>
                <w:noProof/>
              </w:rPr>
            </w:pPr>
            <w:r>
              <w:rPr>
                <w:noProof/>
              </w:rPr>
              <w:t xml:space="preserve">    // @siclog "Step 41" siclog@</w:t>
            </w:r>
          </w:p>
          <w:p w14:paraId="23ACCC11" w14:textId="77777777" w:rsidR="0071111A" w:rsidRDefault="0071111A" w:rsidP="0071111A">
            <w:pPr>
              <w:rPr>
                <w:noProof/>
              </w:rPr>
            </w:pPr>
            <w:r>
              <w:rPr>
                <w:noProof/>
              </w:rPr>
              <w:t xml:space="preserve">    f_Delay(1.0);</w:t>
            </w:r>
          </w:p>
          <w:p w14:paraId="23ACCC12" w14:textId="77777777" w:rsidR="0071111A" w:rsidRDefault="0071111A" w:rsidP="0071111A">
            <w:pPr>
              <w:rPr>
                <w:noProof/>
              </w:rPr>
            </w:pPr>
            <w:r>
              <w:rPr>
                <w:noProof/>
              </w:rPr>
              <w:t xml:space="preserve">    </w:t>
            </w:r>
          </w:p>
          <w:p w14:paraId="23ACCC13" w14:textId="77777777" w:rsidR="0071111A" w:rsidRDefault="0071111A" w:rsidP="0071111A">
            <w:pPr>
              <w:rPr>
                <w:noProof/>
              </w:rPr>
            </w:pPr>
            <w:r>
              <w:rPr>
                <w:noProof/>
              </w:rPr>
              <w:t xml:space="preserve">    // @siclog "Step 42" siclog@</w:t>
            </w:r>
          </w:p>
          <w:p w14:paraId="23ACCC14" w14:textId="77777777" w:rsidR="0071111A" w:rsidRDefault="0071111A" w:rsidP="0071111A">
            <w:pPr>
              <w:rPr>
                <w:noProof/>
              </w:rPr>
            </w:pPr>
            <w:r>
              <w:rPr>
                <w:noProof/>
              </w:rPr>
              <w:t xml:space="preserve">    f_IMS_CallReleaseMT(v_ContactSipUrlUE);</w:t>
            </w:r>
          </w:p>
          <w:p w14:paraId="23ACCC15" w14:textId="77777777" w:rsidR="0071111A" w:rsidRDefault="0071111A" w:rsidP="0071111A">
            <w:pPr>
              <w:rPr>
                <w:noProof/>
              </w:rPr>
            </w:pPr>
            <w:r>
              <w:rPr>
                <w:noProof/>
              </w:rPr>
              <w:t xml:space="preserve">    f_IMS_IPCAN_SendCoOrdMsg(OtherIPCAN);</w:t>
            </w:r>
          </w:p>
          <w:p w14:paraId="23ACCC16" w14:textId="77777777" w:rsidR="0071111A" w:rsidRDefault="0071111A" w:rsidP="0071111A">
            <w:pPr>
              <w:rPr>
                <w:noProof/>
              </w:rPr>
            </w:pPr>
          </w:p>
          <w:p w14:paraId="23ACCC17" w14:textId="77777777" w:rsidR="0071111A" w:rsidRDefault="0071111A" w:rsidP="0071111A">
            <w:pPr>
              <w:rPr>
                <w:noProof/>
              </w:rPr>
            </w:pPr>
            <w:r>
              <w:rPr>
                <w:noProof/>
              </w:rPr>
              <w:t xml:space="preserve">    f_IMS_IpcanReleaseWithOptionalDeregistrationOtherIPCAN(); // @sic R5s210662 sic@</w:t>
            </w:r>
          </w:p>
          <w:p w14:paraId="23ACCC18" w14:textId="77777777" w:rsidR="00D571AB" w:rsidRDefault="0071111A" w:rsidP="0071111A">
            <w:pPr>
              <w:rPr>
                <w:noProof/>
              </w:rPr>
            </w:pPr>
            <w:r>
              <w:rPr>
                <w:noProof/>
              </w:rPr>
              <w:t xml:space="preserve">  }</w:t>
            </w:r>
          </w:p>
        </w:tc>
      </w:tr>
    </w:tbl>
    <w:p w14:paraId="23ACCC1A" w14:textId="77777777" w:rsidR="00D571AB" w:rsidRDefault="00D571AB" w:rsidP="00D571AB">
      <w:pPr>
        <w:rPr>
          <w:noProof/>
        </w:rPr>
      </w:pPr>
    </w:p>
    <w:p w14:paraId="23ACCC1B" w14:textId="77777777" w:rsidR="00D571AB" w:rsidRPr="007015EF" w:rsidRDefault="00D571AB" w:rsidP="00D571AB">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571AB" w14:paraId="23ACCC55" w14:textId="77777777" w:rsidTr="00F56933">
        <w:tc>
          <w:tcPr>
            <w:tcW w:w="9855" w:type="dxa"/>
            <w:shd w:val="clear" w:color="auto" w:fill="auto"/>
          </w:tcPr>
          <w:p w14:paraId="23ACCC1C" w14:textId="77777777" w:rsidR="0071111A" w:rsidRDefault="00D571AB" w:rsidP="0071111A">
            <w:pPr>
              <w:rPr>
                <w:noProof/>
              </w:rPr>
            </w:pPr>
            <w:r>
              <w:rPr>
                <w:noProof/>
              </w:rPr>
              <w:t xml:space="preserve">   </w:t>
            </w:r>
            <w:r w:rsidR="0071111A">
              <w:rPr>
                <w:noProof/>
              </w:rPr>
              <w:t>function f_TC_11_1_6_NR5GC_IMS1()runs on IMS_PTC</w:t>
            </w:r>
          </w:p>
          <w:p w14:paraId="23ACCC1D" w14:textId="77777777" w:rsidR="0071111A" w:rsidRDefault="0071111A" w:rsidP="0071111A">
            <w:pPr>
              <w:rPr>
                <w:noProof/>
              </w:rPr>
            </w:pPr>
            <w:r>
              <w:rPr>
                <w:noProof/>
              </w:rPr>
              <w:t xml:space="preserve">  {</w:t>
            </w:r>
          </w:p>
          <w:p w14:paraId="23ACCC1E" w14:textId="77777777" w:rsidR="0071111A" w:rsidRDefault="0071111A" w:rsidP="0071111A">
            <w:pPr>
              <w:rPr>
                <w:noProof/>
              </w:rPr>
            </w:pPr>
            <w:r>
              <w:rPr>
                <w:noProof/>
              </w:rPr>
              <w:t xml:space="preserve">    var IMS_IPCAN_Coordination_MSG v_IMS_IPCAN_CoordMsg;</w:t>
            </w:r>
          </w:p>
          <w:p w14:paraId="23ACCC1F" w14:textId="77777777" w:rsidR="0071111A" w:rsidRDefault="0071111A" w:rsidP="0071111A">
            <w:pPr>
              <w:rPr>
                <w:noProof/>
              </w:rPr>
            </w:pPr>
            <w:r>
              <w:rPr>
                <w:noProof/>
              </w:rPr>
              <w:t xml:space="preserve">    var INVITE_Request v_InviteRequest;</w:t>
            </w:r>
          </w:p>
          <w:p w14:paraId="23ACCC20" w14:textId="77777777" w:rsidR="0071111A" w:rsidRDefault="0071111A" w:rsidP="0071111A">
            <w:pPr>
              <w:rPr>
                <w:noProof/>
              </w:rPr>
            </w:pPr>
            <w:r>
              <w:rPr>
                <w:noProof/>
              </w:rPr>
              <w:t xml:space="preserve">    var template (present) SipUrl v_SipUrl;</w:t>
            </w:r>
          </w:p>
          <w:p w14:paraId="23ACCC21" w14:textId="77777777" w:rsidR="0071111A" w:rsidRDefault="0071111A" w:rsidP="0071111A">
            <w:pPr>
              <w:rPr>
                <w:noProof/>
              </w:rPr>
            </w:pPr>
            <w:r>
              <w:rPr>
                <w:noProof/>
              </w:rPr>
              <w:t xml:space="preserve">    var IMS_DATA_REQ v_IMS_REGISTER_REQ_ByRef;</w:t>
            </w:r>
          </w:p>
          <w:p w14:paraId="23ACCC22" w14:textId="77777777" w:rsidR="0071111A" w:rsidRDefault="0071111A" w:rsidP="0071111A">
            <w:pPr>
              <w:rPr>
                <w:noProof/>
              </w:rPr>
            </w:pPr>
            <w:r>
              <w:rPr>
                <w:noProof/>
              </w:rPr>
              <w:t xml:space="preserve">    var IMS_InviteRequestWithSdp_Type v_InviteRequestWithSdpVal; /* @sic R5w140112: v_InviteRequestWithSdpVal instead of v_InviteRequest sic@ */</w:t>
            </w:r>
          </w:p>
          <w:p w14:paraId="23ACCC23" w14:textId="77777777" w:rsidR="0071111A" w:rsidRDefault="0071111A" w:rsidP="0071111A">
            <w:pPr>
              <w:rPr>
                <w:noProof/>
              </w:rPr>
            </w:pPr>
            <w:r>
              <w:rPr>
                <w:noProof/>
              </w:rPr>
              <w:t xml:space="preserve">    var IMS_ResponseWithSdp_Type v_ResponseWithSdp;              /* @sic R5w140112 sic@ */</w:t>
            </w:r>
          </w:p>
          <w:p w14:paraId="23ACCC24" w14:textId="77777777" w:rsidR="0071111A" w:rsidRDefault="0071111A" w:rsidP="0071111A">
            <w:pPr>
              <w:rPr>
                <w:noProof/>
              </w:rPr>
            </w:pPr>
            <w:r>
              <w:rPr>
                <w:noProof/>
              </w:rPr>
              <w:t xml:space="preserve">    var IMS_Response_Type v_SessionInProgress183;</w:t>
            </w:r>
          </w:p>
          <w:p w14:paraId="23ACCC25" w14:textId="77777777" w:rsidR="0071111A" w:rsidRDefault="0071111A" w:rsidP="0071111A">
            <w:pPr>
              <w:rPr>
                <w:noProof/>
              </w:rPr>
            </w:pPr>
            <w:r>
              <w:rPr>
                <w:noProof/>
              </w:rPr>
              <w:t xml:space="preserve">    var SipUrl v_ContactSipUrlUE;</w:t>
            </w:r>
          </w:p>
          <w:p w14:paraId="23ACCC26" w14:textId="77777777" w:rsidR="0071111A" w:rsidRDefault="0071111A" w:rsidP="0071111A">
            <w:pPr>
              <w:rPr>
                <w:noProof/>
              </w:rPr>
            </w:pPr>
            <w:r>
              <w:rPr>
                <w:noProof/>
              </w:rPr>
              <w:t xml:space="preserve">    </w:t>
            </w:r>
          </w:p>
          <w:p w14:paraId="23ACCC27" w14:textId="77777777" w:rsidR="0071111A" w:rsidRDefault="0071111A" w:rsidP="0071111A">
            <w:pPr>
              <w:rPr>
                <w:noProof/>
              </w:rPr>
            </w:pPr>
            <w:r>
              <w:rPr>
                <w:noProof/>
              </w:rPr>
              <w:t xml:space="preserve">    fl_IMSFallback_PreambleRegistrations();</w:t>
            </w:r>
          </w:p>
          <w:p w14:paraId="23ACCC28" w14:textId="77777777" w:rsidR="0071111A" w:rsidRDefault="0071111A" w:rsidP="0071111A">
            <w:pPr>
              <w:ind w:firstLineChars="100" w:firstLine="200"/>
              <w:rPr>
                <w:noProof/>
              </w:rPr>
            </w:pPr>
            <w:r w:rsidRPr="0071111A">
              <w:rPr>
                <w:noProof/>
                <w:highlight w:val="yellow"/>
              </w:rPr>
              <w:t>v_SipUrl := cr_SipUri_HostPort(f_IMS_PTC_ImsInfo_GetHomeDomainName());</w:t>
            </w:r>
          </w:p>
          <w:p w14:paraId="23ACCC29" w14:textId="77777777" w:rsidR="0071111A" w:rsidRDefault="0071111A" w:rsidP="0071111A">
            <w:pPr>
              <w:rPr>
                <w:noProof/>
              </w:rPr>
            </w:pPr>
            <w:r>
              <w:rPr>
                <w:noProof/>
              </w:rPr>
              <w:lastRenderedPageBreak/>
              <w:t xml:space="preserve">    // Wait for indication RAT has changed to EUTRA</w:t>
            </w:r>
          </w:p>
          <w:p w14:paraId="23ACCC2A" w14:textId="77777777" w:rsidR="0071111A" w:rsidRDefault="0071111A" w:rsidP="0071111A">
            <w:pPr>
              <w:rPr>
                <w:noProof/>
              </w:rPr>
            </w:pPr>
            <w:r>
              <w:rPr>
                <w:noProof/>
              </w:rPr>
              <w:t xml:space="preserve">    OtherIPCAN.receive(cmr_IPCAN_IMS_Response) -&gt; value v_IMS_IPCAN_CoordMsg;</w:t>
            </w:r>
          </w:p>
          <w:p w14:paraId="23ACCC2B" w14:textId="77777777" w:rsidR="0071111A" w:rsidRDefault="0071111A" w:rsidP="0071111A">
            <w:pPr>
              <w:rPr>
                <w:noProof/>
              </w:rPr>
            </w:pPr>
            <w:r>
              <w:rPr>
                <w:noProof/>
              </w:rPr>
              <w:t xml:space="preserve">    f_IMS_PTC_SetRanType(v_IMS_IPCAN_CoordMsg.IPCAN_IMS_Response.IpcanInfo.RanType);</w:t>
            </w:r>
          </w:p>
          <w:p w14:paraId="23ACCC2C" w14:textId="77777777" w:rsidR="0071111A" w:rsidRDefault="0071111A" w:rsidP="0071111A">
            <w:pPr>
              <w:rPr>
                <w:noProof/>
              </w:rPr>
            </w:pPr>
            <w:r>
              <w:rPr>
                <w:noProof/>
              </w:rPr>
              <w:t xml:space="preserve">    </w:t>
            </w:r>
          </w:p>
          <w:p w14:paraId="23ACCC2D" w14:textId="77777777" w:rsidR="0071111A" w:rsidRDefault="0071111A" w:rsidP="0071111A">
            <w:pPr>
              <w:rPr>
                <w:noProof/>
              </w:rPr>
            </w:pPr>
            <w:r>
              <w:rPr>
                <w:noProof/>
              </w:rPr>
              <w:t xml:space="preserve">    // Exception: Optional C.46 before Invite Request</w:t>
            </w:r>
          </w:p>
          <w:p w14:paraId="23ACCC2E" w14:textId="77777777" w:rsidR="0071111A" w:rsidRDefault="0071111A" w:rsidP="0071111A">
            <w:pPr>
              <w:rPr>
                <w:noProof/>
              </w:rPr>
            </w:pPr>
            <w:r>
              <w:rPr>
                <w:noProof/>
              </w:rPr>
              <w:t xml:space="preserve">    alt {</w:t>
            </w:r>
          </w:p>
          <w:p w14:paraId="23ACCC2F" w14:textId="77777777" w:rsidR="0071111A" w:rsidRDefault="0071111A" w:rsidP="0071111A">
            <w:pPr>
              <w:rPr>
                <w:noProof/>
              </w:rPr>
            </w:pPr>
            <w:r>
              <w:rPr>
                <w:noProof/>
              </w:rPr>
              <w:t xml:space="preserve">      [] a_IMS_ReceiveRequest(car_IMS_Register_Request(cr_REGISTER_Request(v_SipUrl)), v_IMS_REGISTER_REQ_ByRef) {</w:t>
            </w:r>
          </w:p>
          <w:p w14:paraId="23ACCC30" w14:textId="77777777" w:rsidR="0071111A" w:rsidRDefault="0071111A" w:rsidP="0071111A">
            <w:pPr>
              <w:rPr>
                <w:noProof/>
              </w:rPr>
            </w:pPr>
          </w:p>
          <w:p w14:paraId="23ACCC31" w14:textId="77777777" w:rsidR="0071111A" w:rsidRDefault="0071111A" w:rsidP="0071111A">
            <w:pPr>
              <w:rPr>
                <w:noProof/>
              </w:rPr>
            </w:pPr>
            <w:r>
              <w:rPr>
                <w:noProof/>
              </w:rPr>
              <w:t xml:space="preserve">         IMS_Server.send(cas_IMS_DATA_RSP(f_IMS_RoutingInfo_ULtoDL(v_IMS_REGISTER_REQ_ByRef.RoutingInfo),</w:t>
            </w:r>
          </w:p>
          <w:p w14:paraId="23ACCC32" w14:textId="77777777" w:rsidR="0071111A" w:rsidRDefault="0071111A" w:rsidP="0071111A">
            <w:pPr>
              <w:rPr>
                <w:noProof/>
              </w:rPr>
            </w:pPr>
            <w:r>
              <w:rPr>
                <w:noProof/>
              </w:rPr>
              <w:t xml:space="preserve">                                     cs_Response(c_statusLine200, f_IMS_RegisterResponse_200_MessageHeaderTX(v_IMS_REGISTER_REQ_ByRef.Request.Register))));</w:t>
            </w:r>
          </w:p>
          <w:p w14:paraId="23ACCC33" w14:textId="77777777" w:rsidR="0071111A" w:rsidRDefault="0071111A" w:rsidP="0071111A">
            <w:pPr>
              <w:rPr>
                <w:noProof/>
              </w:rPr>
            </w:pPr>
            <w:r>
              <w:rPr>
                <w:noProof/>
              </w:rPr>
              <w:t xml:space="preserve">         repeat;</w:t>
            </w:r>
          </w:p>
          <w:p w14:paraId="23ACCC34" w14:textId="77777777" w:rsidR="0071111A" w:rsidRDefault="0071111A" w:rsidP="0071111A">
            <w:pPr>
              <w:rPr>
                <w:noProof/>
              </w:rPr>
            </w:pPr>
            <w:r>
              <w:rPr>
                <w:noProof/>
              </w:rPr>
              <w:t xml:space="preserve">        </w:t>
            </w:r>
          </w:p>
          <w:p w14:paraId="23ACCC35" w14:textId="77777777" w:rsidR="0071111A" w:rsidRDefault="0071111A" w:rsidP="0071111A">
            <w:pPr>
              <w:rPr>
                <w:noProof/>
              </w:rPr>
            </w:pPr>
            <w:r>
              <w:rPr>
                <w:noProof/>
              </w:rPr>
              <w:t xml:space="preserve">        }</w:t>
            </w:r>
          </w:p>
          <w:p w14:paraId="23ACCC36" w14:textId="77777777" w:rsidR="0071111A" w:rsidRDefault="0071111A" w:rsidP="0071111A">
            <w:pPr>
              <w:rPr>
                <w:noProof/>
              </w:rPr>
            </w:pPr>
            <w:r>
              <w:rPr>
                <w:noProof/>
              </w:rPr>
              <w:t xml:space="preserve">      [] OtherIPCAN.receive(cmr_IMS_IPCAN_Trigger) {}</w:t>
            </w:r>
          </w:p>
          <w:p w14:paraId="23ACCC37" w14:textId="77777777" w:rsidR="0071111A" w:rsidRDefault="0071111A" w:rsidP="0071111A">
            <w:pPr>
              <w:rPr>
                <w:noProof/>
              </w:rPr>
            </w:pPr>
            <w:r>
              <w:rPr>
                <w:noProof/>
              </w:rPr>
              <w:t xml:space="preserve">    }</w:t>
            </w:r>
          </w:p>
          <w:p w14:paraId="23ACCC38" w14:textId="77777777" w:rsidR="0071111A" w:rsidRDefault="0071111A" w:rsidP="0071111A">
            <w:pPr>
              <w:rPr>
                <w:noProof/>
              </w:rPr>
            </w:pPr>
            <w:r>
              <w:rPr>
                <w:noProof/>
              </w:rPr>
              <w:t xml:space="preserve">        </w:t>
            </w:r>
          </w:p>
          <w:p w14:paraId="23ACCC39" w14:textId="77777777" w:rsidR="0071111A" w:rsidRDefault="0071111A" w:rsidP="0071111A">
            <w:pPr>
              <w:rPr>
                <w:noProof/>
              </w:rPr>
            </w:pPr>
            <w:r>
              <w:rPr>
                <w:noProof/>
              </w:rPr>
              <w:t xml:space="preserve">    // @siclog "Step 21 - 28" siclog@</w:t>
            </w:r>
          </w:p>
          <w:p w14:paraId="23ACCC3A" w14:textId="77777777" w:rsidR="0071111A" w:rsidRDefault="0071111A" w:rsidP="0071111A">
            <w:pPr>
              <w:rPr>
                <w:noProof/>
              </w:rPr>
            </w:pPr>
            <w:r>
              <w:rPr>
                <w:noProof/>
              </w:rPr>
              <w:t xml:space="preserve">    v_InviteRequestWithSdpVal := f_IMS_MTCallSetup_BuildInviteRequestWithSdp();</w:t>
            </w:r>
          </w:p>
          <w:p w14:paraId="23ACCC3B" w14:textId="77777777" w:rsidR="0071111A" w:rsidRDefault="0071111A" w:rsidP="0071111A">
            <w:pPr>
              <w:rPr>
                <w:noProof/>
              </w:rPr>
            </w:pPr>
            <w:r>
              <w:rPr>
                <w:noProof/>
              </w:rPr>
              <w:t xml:space="preserve">    v_InviteRequest := v_InviteRequestWithSdpVal.Invite;</w:t>
            </w:r>
          </w:p>
          <w:p w14:paraId="23ACCC3C" w14:textId="77777777" w:rsidR="0071111A" w:rsidRDefault="0071111A" w:rsidP="0071111A">
            <w:pPr>
              <w:rPr>
                <w:noProof/>
              </w:rPr>
            </w:pPr>
            <w:r>
              <w:rPr>
                <w:noProof/>
              </w:rPr>
              <w:t xml:space="preserve">    v_ResponseWithSdp := f_IMS_MTCallSetup_AnnexC11_Steps1_4(v_InviteRequestWithSdpVal);</w:t>
            </w:r>
          </w:p>
          <w:p w14:paraId="23ACCC3D" w14:textId="77777777" w:rsidR="0071111A" w:rsidRDefault="0071111A" w:rsidP="0071111A">
            <w:pPr>
              <w:rPr>
                <w:noProof/>
              </w:rPr>
            </w:pPr>
            <w:r>
              <w:rPr>
                <w:noProof/>
              </w:rPr>
              <w:t xml:space="preserve">    v_SessionInProgress183 := v_ResponseWithSdp.Response;</w:t>
            </w:r>
          </w:p>
          <w:p w14:paraId="23ACCC3E" w14:textId="77777777" w:rsidR="0071111A" w:rsidRDefault="0071111A" w:rsidP="0071111A">
            <w:pPr>
              <w:rPr>
                <w:noProof/>
              </w:rPr>
            </w:pPr>
            <w:r>
              <w:rPr>
                <w:noProof/>
              </w:rPr>
              <w:t xml:space="preserve">    v_ContactSipUrlUE := f_MessageHeader_GetContactSipUrl(v_SessionInProgress183.msgHeader);</w:t>
            </w:r>
          </w:p>
          <w:p w14:paraId="23ACCC3F" w14:textId="77777777" w:rsidR="0071111A" w:rsidRDefault="0071111A" w:rsidP="0071111A">
            <w:pPr>
              <w:rPr>
                <w:noProof/>
              </w:rPr>
            </w:pPr>
            <w:r>
              <w:rPr>
                <w:noProof/>
              </w:rPr>
              <w:t xml:space="preserve">    </w:t>
            </w:r>
          </w:p>
          <w:p w14:paraId="23ACCC40" w14:textId="77777777" w:rsidR="0071111A" w:rsidRDefault="0071111A" w:rsidP="0071111A">
            <w:pPr>
              <w:rPr>
                <w:noProof/>
              </w:rPr>
            </w:pPr>
            <w:r>
              <w:rPr>
                <w:noProof/>
              </w:rPr>
              <w:t xml:space="preserve">    // Step 5 - 6. Send PRACK, Receive 200 OK</w:t>
            </w:r>
          </w:p>
          <w:p w14:paraId="23ACCC41" w14:textId="77777777" w:rsidR="0071111A" w:rsidRDefault="0071111A" w:rsidP="0071111A">
            <w:pPr>
              <w:rPr>
                <w:noProof/>
              </w:rPr>
            </w:pPr>
            <w:r>
              <w:rPr>
                <w:noProof/>
              </w:rPr>
              <w:t xml:space="preserve">    f_IMS_MTCallSetup_SendPRACK_ReceiveOK(v_InviteRequest, v_SessionInProgress183.msgHeader);     /* @sic R5-181141: steps 5-6 before sending the trigger sic@ */</w:t>
            </w:r>
          </w:p>
          <w:p w14:paraId="23ACCC42" w14:textId="77777777" w:rsidR="0071111A" w:rsidRDefault="0071111A" w:rsidP="0071111A">
            <w:pPr>
              <w:rPr>
                <w:noProof/>
              </w:rPr>
            </w:pPr>
          </w:p>
          <w:p w14:paraId="23ACCC43" w14:textId="77777777" w:rsidR="0071111A" w:rsidRDefault="0071111A" w:rsidP="0071111A">
            <w:pPr>
              <w:rPr>
                <w:noProof/>
              </w:rPr>
            </w:pPr>
            <w:r>
              <w:rPr>
                <w:noProof/>
              </w:rPr>
              <w:t xml:space="preserve">    // Inform EUTRA: IMS Call established.</w:t>
            </w:r>
          </w:p>
          <w:p w14:paraId="23ACCC44" w14:textId="77777777" w:rsidR="0071111A" w:rsidRDefault="0071111A" w:rsidP="0071111A">
            <w:pPr>
              <w:rPr>
                <w:noProof/>
              </w:rPr>
            </w:pPr>
            <w:r>
              <w:rPr>
                <w:noProof/>
              </w:rPr>
              <w:t xml:space="preserve">    f_IMS_IPCAN_SendCoOrdMsg(OtherIPCAN);</w:t>
            </w:r>
          </w:p>
          <w:p w14:paraId="23ACCC45" w14:textId="77777777" w:rsidR="0071111A" w:rsidRDefault="0071111A" w:rsidP="0071111A">
            <w:pPr>
              <w:rPr>
                <w:noProof/>
              </w:rPr>
            </w:pPr>
            <w:r>
              <w:rPr>
                <w:noProof/>
              </w:rPr>
              <w:t xml:space="preserve">    </w:t>
            </w:r>
          </w:p>
          <w:p w14:paraId="23ACCC46" w14:textId="77777777" w:rsidR="0071111A" w:rsidRDefault="0071111A" w:rsidP="0071111A">
            <w:pPr>
              <w:rPr>
                <w:noProof/>
              </w:rPr>
            </w:pPr>
            <w:r>
              <w:rPr>
                <w:noProof/>
              </w:rPr>
              <w:t xml:space="preserve">    //Wait for Co-ordination message from EUTRA</w:t>
            </w:r>
          </w:p>
          <w:p w14:paraId="23ACCC47" w14:textId="77777777" w:rsidR="0071111A" w:rsidRDefault="0071111A" w:rsidP="0071111A">
            <w:pPr>
              <w:rPr>
                <w:noProof/>
              </w:rPr>
            </w:pPr>
            <w:r>
              <w:rPr>
                <w:noProof/>
              </w:rPr>
              <w:t xml:space="preserve">    f_IMS_IPCAN_WaitForTrigger(OtherIPCAN);</w:t>
            </w:r>
          </w:p>
          <w:p w14:paraId="23ACCC48" w14:textId="77777777" w:rsidR="0071111A" w:rsidRDefault="0071111A" w:rsidP="0071111A">
            <w:pPr>
              <w:rPr>
                <w:noProof/>
              </w:rPr>
            </w:pPr>
          </w:p>
          <w:p w14:paraId="23ACCC49" w14:textId="77777777" w:rsidR="0071111A" w:rsidRDefault="0071111A" w:rsidP="0071111A">
            <w:pPr>
              <w:rPr>
                <w:noProof/>
              </w:rPr>
            </w:pPr>
            <w:r>
              <w:rPr>
                <w:noProof/>
              </w:rPr>
              <w:t xml:space="preserve">    // Step 7 - 13</w:t>
            </w:r>
          </w:p>
          <w:p w14:paraId="23ACCC4A" w14:textId="77777777" w:rsidR="0071111A" w:rsidRDefault="0071111A" w:rsidP="0071111A">
            <w:pPr>
              <w:rPr>
                <w:noProof/>
              </w:rPr>
            </w:pPr>
            <w:r>
              <w:rPr>
                <w:noProof/>
              </w:rPr>
              <w:t xml:space="preserve">    f_IMS_MTCallSetup_AnnexC11_Steps7_13(v_InviteRequestWithSdpVal, v_ResponseWithSdp);</w:t>
            </w:r>
          </w:p>
          <w:p w14:paraId="23ACCC4B" w14:textId="77777777" w:rsidR="0071111A" w:rsidRDefault="0071111A" w:rsidP="0071111A">
            <w:pPr>
              <w:rPr>
                <w:noProof/>
              </w:rPr>
            </w:pPr>
          </w:p>
          <w:p w14:paraId="23ACCC4C" w14:textId="77777777" w:rsidR="0071111A" w:rsidRDefault="0071111A" w:rsidP="0071111A">
            <w:pPr>
              <w:rPr>
                <w:noProof/>
              </w:rPr>
            </w:pPr>
            <w:r>
              <w:rPr>
                <w:noProof/>
              </w:rPr>
              <w:t xml:space="preserve">    // @siclog "Step 41" siclog@</w:t>
            </w:r>
          </w:p>
          <w:p w14:paraId="23ACCC4D" w14:textId="77777777" w:rsidR="0071111A" w:rsidRDefault="0071111A" w:rsidP="0071111A">
            <w:pPr>
              <w:rPr>
                <w:noProof/>
              </w:rPr>
            </w:pPr>
            <w:r>
              <w:rPr>
                <w:noProof/>
              </w:rPr>
              <w:t xml:space="preserve">    f_Delay(1.0);</w:t>
            </w:r>
          </w:p>
          <w:p w14:paraId="23ACCC4E" w14:textId="77777777" w:rsidR="0071111A" w:rsidRDefault="0071111A" w:rsidP="0071111A">
            <w:pPr>
              <w:rPr>
                <w:noProof/>
              </w:rPr>
            </w:pPr>
            <w:r>
              <w:rPr>
                <w:noProof/>
              </w:rPr>
              <w:t xml:space="preserve">    </w:t>
            </w:r>
          </w:p>
          <w:p w14:paraId="23ACCC4F" w14:textId="77777777" w:rsidR="0071111A" w:rsidRDefault="0071111A" w:rsidP="0071111A">
            <w:pPr>
              <w:rPr>
                <w:noProof/>
              </w:rPr>
            </w:pPr>
            <w:r>
              <w:rPr>
                <w:noProof/>
              </w:rPr>
              <w:t xml:space="preserve">    // @siclog "Step 42" siclog@</w:t>
            </w:r>
          </w:p>
          <w:p w14:paraId="23ACCC50" w14:textId="77777777" w:rsidR="0071111A" w:rsidRDefault="0071111A" w:rsidP="0071111A">
            <w:pPr>
              <w:rPr>
                <w:noProof/>
              </w:rPr>
            </w:pPr>
            <w:r>
              <w:rPr>
                <w:noProof/>
              </w:rPr>
              <w:t xml:space="preserve">    f_IMS_CallReleaseMT(v_ContactSipUrlUE);</w:t>
            </w:r>
          </w:p>
          <w:p w14:paraId="23ACCC51" w14:textId="77777777" w:rsidR="0071111A" w:rsidRDefault="0071111A" w:rsidP="0071111A">
            <w:pPr>
              <w:rPr>
                <w:noProof/>
              </w:rPr>
            </w:pPr>
            <w:r>
              <w:rPr>
                <w:noProof/>
              </w:rPr>
              <w:t xml:space="preserve">    f_IMS_IPCAN_SendCoOrdMsg(OtherIPCAN);</w:t>
            </w:r>
          </w:p>
          <w:p w14:paraId="23ACCC52" w14:textId="77777777" w:rsidR="0071111A" w:rsidRDefault="0071111A" w:rsidP="0071111A">
            <w:pPr>
              <w:rPr>
                <w:noProof/>
              </w:rPr>
            </w:pPr>
          </w:p>
          <w:p w14:paraId="23ACCC53" w14:textId="77777777" w:rsidR="0071111A" w:rsidRDefault="0071111A" w:rsidP="0071111A">
            <w:pPr>
              <w:rPr>
                <w:noProof/>
              </w:rPr>
            </w:pPr>
            <w:r>
              <w:rPr>
                <w:noProof/>
              </w:rPr>
              <w:t xml:space="preserve">    f_IMS_IpcanReleaseWithOptionalDeregistrationOtherIPCAN(); // @sic R5s210662 sic@</w:t>
            </w:r>
          </w:p>
          <w:p w14:paraId="23ACCC54" w14:textId="77777777" w:rsidR="00254D3F" w:rsidRDefault="0071111A" w:rsidP="0071111A">
            <w:pPr>
              <w:rPr>
                <w:noProof/>
                <w:lang w:eastAsia="zh-CN"/>
              </w:rPr>
            </w:pPr>
            <w:r>
              <w:rPr>
                <w:noProof/>
              </w:rPr>
              <w:t xml:space="preserve">  }</w:t>
            </w:r>
          </w:p>
        </w:tc>
      </w:tr>
    </w:tbl>
    <w:p w14:paraId="23ACCC56" w14:textId="77777777" w:rsidR="00537BF6" w:rsidRPr="0065443B" w:rsidRDefault="00537BF6" w:rsidP="00537BF6">
      <w:pPr>
        <w:pStyle w:val="Heading2"/>
        <w:numPr>
          <w:ilvl w:val="1"/>
          <w:numId w:val="1"/>
        </w:numPr>
        <w:overflowPunct w:val="0"/>
        <w:autoSpaceDE w:val="0"/>
        <w:autoSpaceDN w:val="0"/>
        <w:adjustRightInd w:val="0"/>
        <w:spacing w:before="480"/>
        <w:rPr>
          <w:b/>
          <w:lang w:val="pt-BR"/>
        </w:rPr>
      </w:pPr>
      <w:bookmarkStart w:id="18" w:name="_Toc89694472"/>
      <w:r>
        <w:rPr>
          <w:b/>
          <w:lang w:val="pt-BR"/>
        </w:rPr>
        <w:lastRenderedPageBreak/>
        <w:t xml:space="preserve">Change </w:t>
      </w:r>
      <w:r>
        <w:rPr>
          <w:rFonts w:hint="eastAsia"/>
          <w:b/>
          <w:lang w:val="pt-BR" w:eastAsia="zh-CN"/>
        </w:rPr>
        <w:t>4</w:t>
      </w:r>
      <w:bookmarkEnd w:id="18"/>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136022" w14:paraId="23ACCC59" w14:textId="77777777" w:rsidTr="004A282C">
        <w:trPr>
          <w:trHeight w:val="447"/>
        </w:trPr>
        <w:tc>
          <w:tcPr>
            <w:tcW w:w="2075" w:type="dxa"/>
          </w:tcPr>
          <w:p w14:paraId="23ACCC57" w14:textId="77777777" w:rsidR="00136022" w:rsidRPr="00E751F5" w:rsidRDefault="00136022" w:rsidP="004A282C">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23ACCC58" w14:textId="77777777" w:rsidR="00136022" w:rsidRPr="002D56A7" w:rsidRDefault="00136022" w:rsidP="004A282C">
            <w:pPr>
              <w:spacing w:after="0"/>
            </w:pPr>
            <w:r>
              <w:rPr>
                <w:noProof/>
              </w:rPr>
              <w:t>fl_TAUReject_AttachWithoutN26</w:t>
            </w:r>
          </w:p>
        </w:tc>
      </w:tr>
      <w:tr w:rsidR="00136022" w:rsidRPr="004A6B5A" w14:paraId="23ACCC5C" w14:textId="77777777" w:rsidTr="004A282C">
        <w:trPr>
          <w:trHeight w:val="775"/>
        </w:trPr>
        <w:tc>
          <w:tcPr>
            <w:tcW w:w="2075" w:type="dxa"/>
          </w:tcPr>
          <w:p w14:paraId="23ACCC5A" w14:textId="77777777" w:rsidR="00136022" w:rsidRPr="00E751F5" w:rsidRDefault="00136022" w:rsidP="004A282C">
            <w:pPr>
              <w:spacing w:before="40" w:after="40"/>
              <w:rPr>
                <w:rFonts w:ascii="Arial" w:hAnsi="Arial"/>
                <w:b/>
              </w:rPr>
            </w:pPr>
            <w:r w:rsidRPr="00E751F5">
              <w:rPr>
                <w:rFonts w:ascii="Arial" w:hAnsi="Arial"/>
                <w:b/>
              </w:rPr>
              <w:t>Reason for change</w:t>
            </w:r>
          </w:p>
        </w:tc>
        <w:tc>
          <w:tcPr>
            <w:tcW w:w="7654" w:type="dxa"/>
          </w:tcPr>
          <w:p w14:paraId="23ACCC5B" w14:textId="77777777" w:rsidR="00136022" w:rsidRPr="00652D44" w:rsidRDefault="00136022" w:rsidP="00136022">
            <w:pPr>
              <w:numPr>
                <w:ilvl w:val="0"/>
                <w:numId w:val="9"/>
              </w:numPr>
              <w:spacing w:after="0"/>
              <w:rPr>
                <w:lang w:val="en-US"/>
              </w:rPr>
            </w:pPr>
            <w:r>
              <w:rPr>
                <w:rFonts w:hint="eastAsia"/>
                <w:lang w:val="en-US" w:eastAsia="zh-CN"/>
              </w:rPr>
              <w:t xml:space="preserve">According to </w:t>
            </w:r>
            <w:r w:rsidRPr="00D67004">
              <w:rPr>
                <w:lang w:val="en-US" w:eastAsia="zh-CN"/>
              </w:rPr>
              <w:t>24.301, cl. 5.5.1.2.2</w:t>
            </w:r>
            <w:r>
              <w:rPr>
                <w:rFonts w:hint="eastAsia"/>
                <w:lang w:val="en-US" w:eastAsia="zh-CN"/>
              </w:rPr>
              <w:t xml:space="preserve">, </w:t>
            </w:r>
            <w:r>
              <w:rPr>
                <w:color w:val="000000"/>
              </w:rPr>
              <w:t>the UE shall include the valid GUTI into the EPS mobile identity IE</w:t>
            </w:r>
            <w:r>
              <w:rPr>
                <w:rFonts w:hint="eastAsia"/>
                <w:color w:val="000000"/>
                <w:lang w:eastAsia="zh-CN"/>
              </w:rPr>
              <w:t>, not mapped NG_GUTI.</w:t>
            </w:r>
          </w:p>
        </w:tc>
      </w:tr>
      <w:tr w:rsidR="00136022" w14:paraId="23ACCC5F" w14:textId="77777777" w:rsidTr="004A282C">
        <w:tc>
          <w:tcPr>
            <w:tcW w:w="2075" w:type="dxa"/>
          </w:tcPr>
          <w:p w14:paraId="23ACCC5D" w14:textId="77777777" w:rsidR="00136022" w:rsidRPr="00E751F5" w:rsidRDefault="00136022" w:rsidP="004A282C">
            <w:pPr>
              <w:spacing w:before="40" w:after="40"/>
              <w:rPr>
                <w:rFonts w:ascii="Arial" w:hAnsi="Arial"/>
                <w:b/>
              </w:rPr>
            </w:pPr>
            <w:r w:rsidRPr="00E751F5">
              <w:rPr>
                <w:rFonts w:ascii="Arial" w:hAnsi="Arial"/>
                <w:b/>
              </w:rPr>
              <w:t>Summary of change</w:t>
            </w:r>
          </w:p>
        </w:tc>
        <w:tc>
          <w:tcPr>
            <w:tcW w:w="7654" w:type="dxa"/>
          </w:tcPr>
          <w:p w14:paraId="23ACCC5E" w14:textId="77777777" w:rsidR="00136022" w:rsidRPr="004067D7" w:rsidRDefault="00136022" w:rsidP="00136022">
            <w:pPr>
              <w:pStyle w:val="CRCoverPage"/>
              <w:numPr>
                <w:ilvl w:val="0"/>
                <w:numId w:val="10"/>
              </w:numPr>
              <w:spacing w:after="0"/>
              <w:rPr>
                <w:rFonts w:ascii="Times New Roman" w:hAnsi="Times New Roman"/>
              </w:rPr>
            </w:pPr>
            <w:r>
              <w:rPr>
                <w:rFonts w:ascii="Times New Roman" w:hAnsi="Times New Roman" w:hint="eastAsia"/>
                <w:lang w:eastAsia="zh-CN"/>
              </w:rPr>
              <w:t xml:space="preserve">Change the forth parameter of </w:t>
            </w:r>
            <w:r w:rsidRPr="004067D7">
              <w:rPr>
                <w:rFonts w:ascii="Times New Roman" w:hAnsi="Times New Roman"/>
                <w:lang w:eastAsia="zh-CN"/>
              </w:rPr>
              <w:t>cdr_ATTACH_REQUEST_N1ToS1</w:t>
            </w:r>
            <w:r w:rsidRPr="004067D7">
              <w:rPr>
                <w:rFonts w:ascii="Times New Roman" w:hAnsi="Times New Roman" w:hint="eastAsia"/>
                <w:lang w:eastAsia="zh-CN"/>
              </w:rPr>
              <w:t xml:space="preserve"> to </w:t>
            </w:r>
            <w:r>
              <w:rPr>
                <w:rFonts w:ascii="Times New Roman" w:hAnsi="Times New Roman"/>
                <w:lang w:eastAsia="zh-CN"/>
              </w:rPr>
              <w:t>‘</w:t>
            </w:r>
            <w:r w:rsidRPr="00D67004">
              <w:rPr>
                <w:rFonts w:ascii="Times New Roman" w:hAnsi="Times New Roman"/>
                <w:lang w:eastAsia="zh-CN"/>
              </w:rPr>
              <w:t>v_GutiParams</w:t>
            </w:r>
            <w:r>
              <w:rPr>
                <w:rFonts w:ascii="Times New Roman" w:hAnsi="Times New Roman"/>
                <w:lang w:eastAsia="zh-CN"/>
              </w:rPr>
              <w:t>’</w:t>
            </w:r>
            <w:r>
              <w:rPr>
                <w:rFonts w:ascii="Times New Roman" w:hAnsi="Times New Roman" w:hint="eastAsia"/>
                <w:lang w:eastAsia="zh-CN"/>
              </w:rPr>
              <w:t>.</w:t>
            </w:r>
          </w:p>
        </w:tc>
      </w:tr>
      <w:tr w:rsidR="00136022" w14:paraId="23ACCC62" w14:textId="77777777" w:rsidTr="004A282C">
        <w:tc>
          <w:tcPr>
            <w:tcW w:w="2075" w:type="dxa"/>
          </w:tcPr>
          <w:p w14:paraId="23ACCC60" w14:textId="77777777" w:rsidR="00136022" w:rsidRPr="00E751F5" w:rsidRDefault="00136022" w:rsidP="004A282C">
            <w:pPr>
              <w:spacing w:before="40" w:after="40"/>
              <w:rPr>
                <w:rFonts w:ascii="Arial" w:hAnsi="Arial"/>
                <w:b/>
              </w:rPr>
            </w:pPr>
            <w:r w:rsidRPr="00E751F5">
              <w:rPr>
                <w:rFonts w:ascii="Arial" w:hAnsi="Arial"/>
                <w:b/>
              </w:rPr>
              <w:t>TTCN module</w:t>
            </w:r>
          </w:p>
        </w:tc>
        <w:tc>
          <w:tcPr>
            <w:tcW w:w="7654" w:type="dxa"/>
          </w:tcPr>
          <w:p w14:paraId="23ACCC61" w14:textId="77777777" w:rsidR="00136022" w:rsidRPr="007015EF" w:rsidRDefault="00136022" w:rsidP="004A282C">
            <w:pPr>
              <w:spacing w:after="0"/>
            </w:pPr>
            <w:r w:rsidRPr="004067D7">
              <w:t>EPS_Fallback_NR5GC_EUTRA.ttcn</w:t>
            </w:r>
          </w:p>
        </w:tc>
      </w:tr>
      <w:tr w:rsidR="00136022" w:rsidRPr="00E751F5" w14:paraId="23ACCC65" w14:textId="77777777" w:rsidTr="004A282C">
        <w:tc>
          <w:tcPr>
            <w:tcW w:w="2075" w:type="dxa"/>
          </w:tcPr>
          <w:p w14:paraId="23ACCC63" w14:textId="77777777" w:rsidR="00136022" w:rsidRPr="00E751F5" w:rsidRDefault="00136022" w:rsidP="004A282C">
            <w:pPr>
              <w:spacing w:before="40" w:after="40"/>
              <w:rPr>
                <w:rFonts w:ascii="Arial" w:hAnsi="Arial"/>
                <w:b/>
                <w:highlight w:val="cyan"/>
              </w:rPr>
            </w:pPr>
            <w:r w:rsidRPr="003A2E14">
              <w:rPr>
                <w:rFonts w:ascii="Arial" w:hAnsi="Arial"/>
                <w:b/>
              </w:rPr>
              <w:t>MCC160 Comment</w:t>
            </w:r>
          </w:p>
        </w:tc>
        <w:tc>
          <w:tcPr>
            <w:tcW w:w="7654" w:type="dxa"/>
          </w:tcPr>
          <w:p w14:paraId="23ACCC64" w14:textId="77777777" w:rsidR="00136022" w:rsidRPr="00E751F5" w:rsidRDefault="00136022" w:rsidP="004A282C">
            <w:pPr>
              <w:rPr>
                <w:rFonts w:ascii="Arial" w:hAnsi="Arial"/>
                <w:highlight w:val="cyan"/>
              </w:rPr>
            </w:pPr>
          </w:p>
        </w:tc>
      </w:tr>
    </w:tbl>
    <w:p w14:paraId="23ACCC66" w14:textId="77777777" w:rsidR="00136022" w:rsidRDefault="00136022" w:rsidP="00136022">
      <w:pPr>
        <w:rPr>
          <w:noProof/>
        </w:rPr>
      </w:pPr>
    </w:p>
    <w:p w14:paraId="23ACCC67" w14:textId="77777777" w:rsidR="00136022" w:rsidRPr="007015EF" w:rsidRDefault="00136022" w:rsidP="00136022">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36022" w14:paraId="23ACCCBD" w14:textId="77777777" w:rsidTr="004A282C">
        <w:tc>
          <w:tcPr>
            <w:tcW w:w="9855" w:type="dxa"/>
            <w:shd w:val="clear" w:color="auto" w:fill="auto"/>
          </w:tcPr>
          <w:p w14:paraId="23ACCC68" w14:textId="77777777" w:rsidR="00136022" w:rsidRDefault="00136022" w:rsidP="004A282C">
            <w:pPr>
              <w:rPr>
                <w:noProof/>
              </w:rPr>
            </w:pPr>
            <w:r>
              <w:rPr>
                <w:noProof/>
              </w:rPr>
              <w:t xml:space="preserve">  function fl_TAUReject_AttachWithoutN26 () runs on EUTRA_Multi5GS_PTC</w:t>
            </w:r>
          </w:p>
          <w:p w14:paraId="23ACCC69" w14:textId="77777777" w:rsidR="00136022" w:rsidRDefault="00136022" w:rsidP="004A282C">
            <w:pPr>
              <w:rPr>
                <w:noProof/>
              </w:rPr>
            </w:pPr>
            <w:r>
              <w:rPr>
                <w:noProof/>
              </w:rPr>
              <w:t xml:space="preserve">  {</w:t>
            </w:r>
          </w:p>
          <w:p w14:paraId="23ACCC6A" w14:textId="77777777" w:rsidR="00136022" w:rsidRDefault="00136022" w:rsidP="004A282C">
            <w:pPr>
              <w:rPr>
                <w:noProof/>
              </w:rPr>
            </w:pPr>
            <w:r>
              <w:rPr>
                <w:noProof/>
              </w:rPr>
              <w:t xml:space="preserve">    var SRB_COMMON_IND v_ReceivedAsp;</w:t>
            </w:r>
          </w:p>
          <w:p w14:paraId="23ACCC6B" w14:textId="77777777" w:rsidR="00136022" w:rsidRDefault="00136022" w:rsidP="004A282C">
            <w:pPr>
              <w:rPr>
                <w:noProof/>
              </w:rPr>
            </w:pPr>
            <w:r>
              <w:rPr>
                <w:noProof/>
              </w:rPr>
              <w:t xml:space="preserve">    var NAS_MSG_Indication_Type v_NasInd;</w:t>
            </w:r>
          </w:p>
          <w:p w14:paraId="23ACCC6C" w14:textId="77777777" w:rsidR="00136022" w:rsidRDefault="00136022" w:rsidP="004A282C">
            <w:pPr>
              <w:rPr>
                <w:noProof/>
              </w:rPr>
            </w:pPr>
            <w:r>
              <w:rPr>
                <w:noProof/>
              </w:rPr>
              <w:t xml:space="preserve">    var template (present) NAS_MSG_Indication_Type v_NAS_Expected;</w:t>
            </w:r>
          </w:p>
          <w:p w14:paraId="23ACCC6D" w14:textId="77777777" w:rsidR="00136022" w:rsidRDefault="00136022" w:rsidP="004A282C">
            <w:pPr>
              <w:rPr>
                <w:noProof/>
              </w:rPr>
            </w:pPr>
            <w:r>
              <w:rPr>
                <w:noProof/>
              </w:rPr>
              <w:t xml:space="preserve">    var EUTRA_NR_CoOrd_GUTI_Type v_CoOrd_Guti;</w:t>
            </w:r>
          </w:p>
          <w:p w14:paraId="23ACCC6E" w14:textId="77777777" w:rsidR="00136022" w:rsidRDefault="00136022" w:rsidP="004A282C">
            <w:pPr>
              <w:rPr>
                <w:noProof/>
              </w:rPr>
            </w:pPr>
            <w:r>
              <w:rPr>
                <w:noProof/>
              </w:rPr>
              <w:t xml:space="preserve">    var template (value) MobileIdentity v_MappedGUTI;</w:t>
            </w:r>
          </w:p>
          <w:p w14:paraId="23ACCC6F" w14:textId="77777777" w:rsidR="00136022" w:rsidRDefault="00136022" w:rsidP="004A282C">
            <w:pPr>
              <w:rPr>
                <w:noProof/>
              </w:rPr>
            </w:pPr>
            <w:r>
              <w:rPr>
                <w:noProof/>
              </w:rPr>
              <w:t xml:space="preserve">    var GutiParameters_Type v_GutiParams;</w:t>
            </w:r>
          </w:p>
          <w:p w14:paraId="23ACCC70" w14:textId="77777777" w:rsidR="00136022" w:rsidRDefault="00136022" w:rsidP="004A282C">
            <w:pPr>
              <w:rPr>
                <w:noProof/>
              </w:rPr>
            </w:pPr>
            <w:r>
              <w:rPr>
                <w:noProof/>
              </w:rPr>
              <w:t xml:space="preserve">    var template AdditionalUpdateType v_AdditionalUpdateType;</w:t>
            </w:r>
          </w:p>
          <w:p w14:paraId="23ACCC71" w14:textId="77777777" w:rsidR="00136022" w:rsidRDefault="00136022" w:rsidP="004A282C">
            <w:pPr>
              <w:rPr>
                <w:noProof/>
              </w:rPr>
            </w:pPr>
            <w:r>
              <w:rPr>
                <w:noProof/>
              </w:rPr>
              <w:t xml:space="preserve">    var NAS_PlmnId v_PLMN;</w:t>
            </w:r>
          </w:p>
          <w:p w14:paraId="23ACCC72" w14:textId="77777777" w:rsidR="00136022" w:rsidRDefault="00136022" w:rsidP="004A282C">
            <w:pPr>
              <w:rPr>
                <w:noProof/>
              </w:rPr>
            </w:pPr>
            <w:r>
              <w:rPr>
                <w:noProof/>
              </w:rPr>
              <w:t xml:space="preserve">    var TrackingAreaCode v_Tac;</w:t>
            </w:r>
          </w:p>
          <w:p w14:paraId="23ACCC73" w14:textId="77777777" w:rsidR="00136022" w:rsidRDefault="00136022" w:rsidP="004A282C">
            <w:pPr>
              <w:rPr>
                <w:noProof/>
              </w:rPr>
            </w:pPr>
            <w:r>
              <w:rPr>
                <w:noProof/>
              </w:rPr>
              <w:lastRenderedPageBreak/>
              <w:t xml:space="preserve">    var template TrackingAreaId v_TAI:= omit;</w:t>
            </w:r>
          </w:p>
          <w:p w14:paraId="23ACCC74" w14:textId="77777777" w:rsidR="00136022" w:rsidRDefault="00136022" w:rsidP="004A282C">
            <w:pPr>
              <w:rPr>
                <w:noProof/>
              </w:rPr>
            </w:pPr>
            <w:r>
              <w:rPr>
                <w:noProof/>
              </w:rPr>
              <w:t xml:space="preserve">    var template (present) NAS_KsiValue v_KsiValue;</w:t>
            </w:r>
          </w:p>
          <w:p w14:paraId="23ACCC75" w14:textId="77777777" w:rsidR="00136022" w:rsidRDefault="00136022" w:rsidP="004A282C">
            <w:pPr>
              <w:rPr>
                <w:noProof/>
              </w:rPr>
            </w:pPr>
            <w:r>
              <w:rPr>
                <w:noProof/>
              </w:rPr>
              <w:t xml:space="preserve">    var EUTRA_NR_PduSessionInfoList_Type v_PduSessionInfoList;</w:t>
            </w:r>
          </w:p>
          <w:p w14:paraId="23ACCC76" w14:textId="77777777" w:rsidR="00136022" w:rsidRDefault="00136022" w:rsidP="004A282C">
            <w:pPr>
              <w:rPr>
                <w:noProof/>
              </w:rPr>
            </w:pPr>
            <w:r>
              <w:rPr>
                <w:noProof/>
              </w:rPr>
              <w:t xml:space="preserve">    var template (omit) integer v_SessionId;</w:t>
            </w:r>
          </w:p>
          <w:p w14:paraId="23ACCC77" w14:textId="77777777" w:rsidR="00136022" w:rsidRDefault="00136022" w:rsidP="004A282C">
            <w:pPr>
              <w:rPr>
                <w:noProof/>
              </w:rPr>
            </w:pPr>
            <w:r>
              <w:rPr>
                <w:noProof/>
              </w:rPr>
              <w:t xml:space="preserve">        </w:t>
            </w:r>
          </w:p>
          <w:p w14:paraId="23ACCC78" w14:textId="77777777" w:rsidR="00136022" w:rsidRDefault="00136022" w:rsidP="004A282C">
            <w:pPr>
              <w:rPr>
                <w:noProof/>
              </w:rPr>
            </w:pPr>
            <w:r>
              <w:rPr>
                <w:noProof/>
              </w:rPr>
              <w:t xml:space="preserve">    v_CoOrd_Guti := f_EUTRA_NR_WaitForCoOrd_GutiParams(NR);</w:t>
            </w:r>
          </w:p>
          <w:p w14:paraId="23ACCC79" w14:textId="77777777" w:rsidR="00136022" w:rsidRDefault="00136022" w:rsidP="004A282C">
            <w:pPr>
              <w:rPr>
                <w:noProof/>
              </w:rPr>
            </w:pPr>
            <w:r>
              <w:rPr>
                <w:noProof/>
              </w:rPr>
              <w:t xml:space="preserve">    v_MappedGUTI := f_EUTRA38_NR_Convert5G_CoOrdToEPS_GUTI (v_CoOrd_Guti, omit);</w:t>
            </w:r>
          </w:p>
          <w:p w14:paraId="23ACCC7A" w14:textId="77777777" w:rsidR="00136022" w:rsidRDefault="00136022" w:rsidP="004A282C">
            <w:pPr>
              <w:rPr>
                <w:noProof/>
              </w:rPr>
            </w:pPr>
            <w:r>
              <w:rPr>
                <w:noProof/>
              </w:rPr>
              <w:t xml:space="preserve">    v_PduSessionInfoList := f_EUTRA38_WaitForPDUSessionInfoList(eutra_Cell1); // @sic R5s210149 sic@</w:t>
            </w:r>
          </w:p>
          <w:p w14:paraId="23ACCC7B" w14:textId="77777777" w:rsidR="00136022" w:rsidRDefault="00136022" w:rsidP="004A282C">
            <w:pPr>
              <w:rPr>
                <w:noProof/>
              </w:rPr>
            </w:pPr>
            <w:r>
              <w:rPr>
                <w:noProof/>
              </w:rPr>
              <w:t xml:space="preserve">    </w:t>
            </w:r>
          </w:p>
          <w:p w14:paraId="23ACCC7C" w14:textId="77777777" w:rsidR="00136022" w:rsidRDefault="00136022" w:rsidP="004A282C">
            <w:pPr>
              <w:rPr>
                <w:noProof/>
              </w:rPr>
            </w:pPr>
            <w:r>
              <w:rPr>
                <w:noProof/>
              </w:rPr>
              <w:t xml:space="preserve">    // Tell IMS PTC the RAT has changed</w:t>
            </w:r>
          </w:p>
          <w:p w14:paraId="23ACCC7D" w14:textId="77777777" w:rsidR="00136022" w:rsidRDefault="00136022" w:rsidP="004A282C">
            <w:pPr>
              <w:rPr>
                <w:noProof/>
              </w:rPr>
            </w:pPr>
            <w:r>
              <w:rPr>
                <w:noProof/>
              </w:rPr>
              <w:t xml:space="preserve">    f_IMS_IPCAN_SendCoOrdMsg(IMS[tsc_Index_IMS1], cms_IPCAN_IMS_QueryResponse(f_EUTRA_IMS_IpcanInfo()));</w:t>
            </w:r>
          </w:p>
          <w:p w14:paraId="23ACCC7E" w14:textId="77777777" w:rsidR="00136022" w:rsidRDefault="00136022" w:rsidP="004A282C">
            <w:pPr>
              <w:rPr>
                <w:noProof/>
              </w:rPr>
            </w:pPr>
          </w:p>
          <w:p w14:paraId="23ACCC7F" w14:textId="77777777" w:rsidR="00136022" w:rsidRDefault="00136022" w:rsidP="004A282C">
            <w:pPr>
              <w:rPr>
                <w:noProof/>
              </w:rPr>
            </w:pPr>
            <w:r>
              <w:rPr>
                <w:noProof/>
              </w:rPr>
              <w:t xml:space="preserve">    v_AdditionalUpdateType := f_GetAdditionalUpdateType (NORMAL);</w:t>
            </w:r>
          </w:p>
          <w:p w14:paraId="23ACCC80" w14:textId="77777777" w:rsidR="00136022" w:rsidRDefault="00136022" w:rsidP="004A282C">
            <w:pPr>
              <w:rPr>
                <w:noProof/>
              </w:rPr>
            </w:pPr>
            <w:r>
              <w:rPr>
                <w:noProof/>
              </w:rPr>
              <w:t xml:space="preserve">    v_KsiValue := f_EUTRA_SecurityKSIasme_Get();</w:t>
            </w:r>
          </w:p>
          <w:p w14:paraId="23ACCC81" w14:textId="77777777" w:rsidR="00136022" w:rsidRDefault="00136022" w:rsidP="004A282C">
            <w:pPr>
              <w:rPr>
                <w:noProof/>
              </w:rPr>
            </w:pPr>
            <w:r>
              <w:rPr>
                <w:noProof/>
              </w:rPr>
              <w:t xml:space="preserve">    v_GutiParams:= f_EUTRA_CellInfo_GetGuti(eutra_Cell1);</w:t>
            </w:r>
          </w:p>
          <w:p w14:paraId="23ACCC82" w14:textId="77777777" w:rsidR="00136022" w:rsidRDefault="00136022" w:rsidP="004A282C">
            <w:pPr>
              <w:rPr>
                <w:noProof/>
              </w:rPr>
            </w:pPr>
            <w:r>
              <w:rPr>
                <w:noProof/>
              </w:rPr>
              <w:t xml:space="preserve">    v_PLMN := f_Asn2Nas_PlmnId(v_GutiParams.PLMN_Identity);</w:t>
            </w:r>
          </w:p>
          <w:p w14:paraId="23ACCC83" w14:textId="77777777" w:rsidR="00136022" w:rsidRDefault="00136022" w:rsidP="004A282C">
            <w:pPr>
              <w:rPr>
                <w:noProof/>
              </w:rPr>
            </w:pPr>
            <w:r>
              <w:rPr>
                <w:noProof/>
              </w:rPr>
              <w:t xml:space="preserve">    v_Tac := f_EUTRA_CellInfo_GetTAC(eutra_Cell1);</w:t>
            </w:r>
          </w:p>
          <w:p w14:paraId="23ACCC84" w14:textId="77777777" w:rsidR="00136022" w:rsidRDefault="00136022" w:rsidP="004A282C">
            <w:pPr>
              <w:rPr>
                <w:noProof/>
              </w:rPr>
            </w:pPr>
            <w:r>
              <w:rPr>
                <w:noProof/>
              </w:rPr>
              <w:t xml:space="preserve">    v_TAI := cr_TAI(v_PLMN, bit2oct(v_Tac));</w:t>
            </w:r>
          </w:p>
          <w:p w14:paraId="23ACCC85" w14:textId="77777777" w:rsidR="00136022" w:rsidRDefault="00136022" w:rsidP="004A282C">
            <w:pPr>
              <w:rPr>
                <w:noProof/>
              </w:rPr>
            </w:pPr>
            <w:r>
              <w:rPr>
                <w:noProof/>
              </w:rPr>
              <w:t xml:space="preserve">   </w:t>
            </w:r>
          </w:p>
          <w:p w14:paraId="23ACCC86" w14:textId="77777777" w:rsidR="00136022" w:rsidRDefault="00136022" w:rsidP="004A282C">
            <w:pPr>
              <w:rPr>
                <w:noProof/>
              </w:rPr>
            </w:pPr>
            <w:r>
              <w:rPr>
                <w:noProof/>
              </w:rPr>
              <w:t xml:space="preserve">    // @siclog "Step 7 - 8" siclog@</w:t>
            </w:r>
          </w:p>
          <w:p w14:paraId="23ACCC87" w14:textId="77777777" w:rsidR="00136022" w:rsidRDefault="00136022" w:rsidP="004A282C">
            <w:pPr>
              <w:rPr>
                <w:noProof/>
              </w:rPr>
            </w:pPr>
            <w:r>
              <w:rPr>
                <w:noProof/>
              </w:rPr>
              <w:t xml:space="preserve">    v_NAS_Expected := (cr_NAS_Indication(tsc_SHT_IntegrityProtected,</w:t>
            </w:r>
          </w:p>
          <w:p w14:paraId="23ACCC88" w14:textId="77777777" w:rsidR="00136022" w:rsidRDefault="00136022" w:rsidP="004A282C">
            <w:pPr>
              <w:rPr>
                <w:noProof/>
              </w:rPr>
            </w:pPr>
            <w:r>
              <w:rPr>
                <w:noProof/>
              </w:rPr>
              <w:t xml:space="preserve">                                          cr_TAU_Request_N1ToS1(f_GetEPSTAUType(NORMAL),</w:t>
            </w:r>
          </w:p>
          <w:p w14:paraId="23ACCC89" w14:textId="77777777" w:rsidR="00136022" w:rsidRDefault="00136022" w:rsidP="004A282C">
            <w:pPr>
              <w:rPr>
                <w:noProof/>
              </w:rPr>
            </w:pPr>
            <w:r>
              <w:rPr>
                <w:noProof/>
              </w:rPr>
              <w:t xml:space="preserve">                                                                v_KsiValue,</w:t>
            </w:r>
          </w:p>
          <w:p w14:paraId="23ACCC8A" w14:textId="77777777" w:rsidR="00136022" w:rsidRDefault="00136022" w:rsidP="004A282C">
            <w:pPr>
              <w:rPr>
                <w:noProof/>
              </w:rPr>
            </w:pPr>
            <w:r>
              <w:rPr>
                <w:noProof/>
              </w:rPr>
              <w:t xml:space="preserve">                                                                cr_DRXparameter_Any ('5C'O) ifpresent,</w:t>
            </w:r>
          </w:p>
          <w:p w14:paraId="23ACCC8B" w14:textId="77777777" w:rsidR="00136022" w:rsidRDefault="00136022" w:rsidP="004A282C">
            <w:pPr>
              <w:rPr>
                <w:noProof/>
              </w:rPr>
            </w:pPr>
            <w:r>
              <w:rPr>
                <w:noProof/>
              </w:rPr>
              <w:t xml:space="preserve">                                                                v_AdditionalUpdateType,</w:t>
            </w:r>
          </w:p>
          <w:p w14:paraId="23ACCC8C" w14:textId="77777777" w:rsidR="00136022" w:rsidRDefault="00136022" w:rsidP="004A282C">
            <w:pPr>
              <w:rPr>
                <w:noProof/>
              </w:rPr>
            </w:pPr>
            <w:r>
              <w:rPr>
                <w:noProof/>
              </w:rPr>
              <w:t xml:space="preserve">                                                                v_MappedGUTI,</w:t>
            </w:r>
          </w:p>
          <w:p w14:paraId="23ACCC8D" w14:textId="77777777" w:rsidR="00136022" w:rsidRDefault="00136022" w:rsidP="004A282C">
            <w:pPr>
              <w:rPr>
                <w:noProof/>
              </w:rPr>
            </w:pPr>
            <w:r>
              <w:rPr>
                <w:noProof/>
              </w:rPr>
              <w:t xml:space="preserve">                                                                v_TAI,</w:t>
            </w:r>
          </w:p>
          <w:p w14:paraId="23ACCC8E" w14:textId="77777777" w:rsidR="00136022" w:rsidRDefault="00136022" w:rsidP="004A282C">
            <w:pPr>
              <w:rPr>
                <w:noProof/>
              </w:rPr>
            </w:pPr>
            <w:r>
              <w:rPr>
                <w:noProof/>
              </w:rPr>
              <w:t xml:space="preserve">                                                                tsc_EpsUpdate_Active,</w:t>
            </w:r>
          </w:p>
          <w:p w14:paraId="23ACCC8F" w14:textId="77777777" w:rsidR="00136022" w:rsidRDefault="00136022" w:rsidP="004A282C">
            <w:pPr>
              <w:rPr>
                <w:noProof/>
              </w:rPr>
            </w:pPr>
            <w:r>
              <w:rPr>
                <w:noProof/>
              </w:rPr>
              <w:t xml:space="preserve">                                                                -, -,</w:t>
            </w:r>
          </w:p>
          <w:p w14:paraId="23ACCC90" w14:textId="77777777" w:rsidR="00136022" w:rsidRDefault="00136022" w:rsidP="004A282C">
            <w:pPr>
              <w:rPr>
                <w:noProof/>
              </w:rPr>
            </w:pPr>
            <w:r>
              <w:rPr>
                <w:noProof/>
              </w:rPr>
              <w:t xml:space="preserve">                                                                omit,</w:t>
            </w:r>
          </w:p>
          <w:p w14:paraId="23ACCC91" w14:textId="77777777" w:rsidR="00136022" w:rsidRDefault="00136022" w:rsidP="004A282C">
            <w:pPr>
              <w:rPr>
                <w:noProof/>
              </w:rPr>
            </w:pPr>
            <w:r>
              <w:rPr>
                <w:noProof/>
              </w:rPr>
              <w:t xml:space="preserve">                                                                cr_UeRadioCap ifpresent)),</w:t>
            </w:r>
          </w:p>
          <w:p w14:paraId="23ACCC92" w14:textId="77777777" w:rsidR="00136022" w:rsidRDefault="00136022" w:rsidP="004A282C">
            <w:pPr>
              <w:rPr>
                <w:noProof/>
              </w:rPr>
            </w:pPr>
            <w:r>
              <w:rPr>
                <w:noProof/>
              </w:rPr>
              <w:t xml:space="preserve">                       cr_NAS_IndicationWithPiggybacking(tsc_SHT_IntegrityProtected,</w:t>
            </w:r>
          </w:p>
          <w:p w14:paraId="23ACCC93" w14:textId="77777777" w:rsidR="00136022" w:rsidRDefault="00136022" w:rsidP="004A282C">
            <w:pPr>
              <w:rPr>
                <w:noProof/>
              </w:rPr>
            </w:pPr>
            <w:r>
              <w:rPr>
                <w:noProof/>
              </w:rPr>
              <w:t xml:space="preserve">                                                         cdr_ATTACH_REQUEST_N1ToS1(f_GetEAttachType(NORMAL),</w:t>
            </w:r>
          </w:p>
          <w:p w14:paraId="23ACCC94" w14:textId="77777777" w:rsidR="00136022" w:rsidRDefault="00136022" w:rsidP="004A282C">
            <w:pPr>
              <w:rPr>
                <w:noProof/>
              </w:rPr>
            </w:pPr>
            <w:r>
              <w:rPr>
                <w:noProof/>
              </w:rPr>
              <w:t xml:space="preserve">                                                                                   v_AdditionalUpdateType,</w:t>
            </w:r>
          </w:p>
          <w:p w14:paraId="23ACCC95" w14:textId="77777777" w:rsidR="00136022" w:rsidRDefault="00136022" w:rsidP="004A282C">
            <w:pPr>
              <w:rPr>
                <w:noProof/>
              </w:rPr>
            </w:pPr>
            <w:r>
              <w:rPr>
                <w:noProof/>
              </w:rPr>
              <w:lastRenderedPageBreak/>
              <w:t xml:space="preserve">                                                                                   v_KsiValue,</w:t>
            </w:r>
          </w:p>
          <w:p w14:paraId="23ACCC96" w14:textId="77777777" w:rsidR="00136022" w:rsidRDefault="00136022" w:rsidP="004A282C">
            <w:pPr>
              <w:rPr>
                <w:noProof/>
              </w:rPr>
            </w:pPr>
            <w:r>
              <w:rPr>
                <w:noProof/>
              </w:rPr>
              <w:t xml:space="preserve">                                                                                   </w:t>
            </w:r>
            <w:r w:rsidRPr="004067D7">
              <w:rPr>
                <w:noProof/>
                <w:highlight w:val="yellow"/>
              </w:rPr>
              <w:t>v_MappedGUTI</w:t>
            </w:r>
            <w:r>
              <w:rPr>
                <w:noProof/>
              </w:rPr>
              <w:t>,</w:t>
            </w:r>
          </w:p>
          <w:p w14:paraId="23ACCC97" w14:textId="77777777" w:rsidR="00136022" w:rsidRDefault="00136022" w:rsidP="004A282C">
            <w:pPr>
              <w:rPr>
                <w:noProof/>
              </w:rPr>
            </w:pPr>
            <w:r>
              <w:rPr>
                <w:noProof/>
              </w:rPr>
              <w:t xml:space="preserve">                                                                                   v_TAI),</w:t>
            </w:r>
          </w:p>
          <w:p w14:paraId="23ACCC98" w14:textId="77777777" w:rsidR="00136022" w:rsidRDefault="00136022" w:rsidP="004A282C">
            <w:pPr>
              <w:rPr>
                <w:noProof/>
              </w:rPr>
            </w:pPr>
            <w:r>
              <w:rPr>
                <w:noProof/>
              </w:rPr>
              <w:t xml:space="preserve">                                                         cr_PDN_CONNECTIVITY_REQUEST_N1ToS1(tsc_PdnRequest_Handover,</w:t>
            </w:r>
          </w:p>
          <w:p w14:paraId="23ACCC99" w14:textId="77777777" w:rsidR="00136022" w:rsidRDefault="00136022" w:rsidP="004A282C">
            <w:pPr>
              <w:rPr>
                <w:noProof/>
              </w:rPr>
            </w:pPr>
            <w:r>
              <w:rPr>
                <w:noProof/>
              </w:rPr>
              <w:t xml:space="preserve">                                                                                            f_GetPdnType())));</w:t>
            </w:r>
          </w:p>
          <w:p w14:paraId="23ACCC9A" w14:textId="77777777" w:rsidR="00136022" w:rsidRDefault="00136022" w:rsidP="004A282C">
            <w:pPr>
              <w:rPr>
                <w:noProof/>
              </w:rPr>
            </w:pPr>
            <w:r>
              <w:rPr>
                <w:noProof/>
              </w:rPr>
              <w:t xml:space="preserve">    </w:t>
            </w:r>
          </w:p>
          <w:p w14:paraId="23ACCC9B" w14:textId="77777777" w:rsidR="00136022" w:rsidRDefault="00136022" w:rsidP="004A282C">
            <w:pPr>
              <w:rPr>
                <w:noProof/>
              </w:rPr>
            </w:pPr>
            <w:r>
              <w:rPr>
                <w:noProof/>
              </w:rPr>
              <w:t xml:space="preserve">    // @siclog "Step 8a1/8b1" siclog@</w:t>
            </w:r>
          </w:p>
          <w:p w14:paraId="23ACCC9C" w14:textId="77777777" w:rsidR="00136022" w:rsidRDefault="00136022" w:rsidP="004A282C">
            <w:pPr>
              <w:rPr>
                <w:noProof/>
              </w:rPr>
            </w:pPr>
            <w:r>
              <w:rPr>
                <w:noProof/>
              </w:rPr>
              <w:t xml:space="preserve">    v_NasInd := f_EUTRA_RRC_ConnEst_DefWithNas(eutra_Cell1,</w:t>
            </w:r>
          </w:p>
          <w:p w14:paraId="23ACCC9D" w14:textId="77777777" w:rsidR="00136022" w:rsidRDefault="00136022" w:rsidP="004A282C">
            <w:pPr>
              <w:rPr>
                <w:noProof/>
              </w:rPr>
            </w:pPr>
            <w:r>
              <w:rPr>
                <w:noProof/>
              </w:rPr>
              <w:t xml:space="preserve">                                               tsc_RRC_TI_Def,</w:t>
            </w:r>
          </w:p>
          <w:p w14:paraId="23ACCC9E" w14:textId="77777777" w:rsidR="00136022" w:rsidRDefault="00136022" w:rsidP="004A282C">
            <w:pPr>
              <w:rPr>
                <w:noProof/>
              </w:rPr>
            </w:pPr>
            <w:r>
              <w:rPr>
                <w:noProof/>
              </w:rPr>
              <w:t xml:space="preserve">                                               ?,</w:t>
            </w:r>
          </w:p>
          <w:p w14:paraId="23ACCC9F" w14:textId="77777777" w:rsidR="00136022" w:rsidRDefault="00136022" w:rsidP="004A282C">
            <w:pPr>
              <w:rPr>
                <w:noProof/>
              </w:rPr>
            </w:pPr>
            <w:r>
              <w:rPr>
                <w:noProof/>
              </w:rPr>
              <w:t xml:space="preserve">                                               v_NAS_Expected);</w:t>
            </w:r>
          </w:p>
          <w:p w14:paraId="23ACCCA0" w14:textId="77777777" w:rsidR="00136022" w:rsidRDefault="00136022" w:rsidP="004A282C">
            <w:pPr>
              <w:rPr>
                <w:noProof/>
              </w:rPr>
            </w:pPr>
          </w:p>
          <w:p w14:paraId="23ACCCA1" w14:textId="77777777" w:rsidR="00136022" w:rsidRDefault="00136022" w:rsidP="004A282C">
            <w:pPr>
              <w:rPr>
                <w:noProof/>
              </w:rPr>
            </w:pPr>
            <w:r>
              <w:rPr>
                <w:noProof/>
              </w:rPr>
              <w:t xml:space="preserve">    if (ischosen (v_NasInd.Pdu.Msg.tRACKING_AREA_UPDATE_REQUEST)) {</w:t>
            </w:r>
          </w:p>
          <w:p w14:paraId="23ACCCA2" w14:textId="77777777" w:rsidR="00136022" w:rsidRDefault="00136022" w:rsidP="004A282C">
            <w:pPr>
              <w:rPr>
                <w:noProof/>
              </w:rPr>
            </w:pPr>
            <w:r>
              <w:rPr>
                <w:noProof/>
              </w:rPr>
              <w:t xml:space="preserve">        // @siclog "Step 8b2" siclog@</w:t>
            </w:r>
          </w:p>
          <w:p w14:paraId="23ACCCA3" w14:textId="77777777" w:rsidR="00136022" w:rsidRDefault="00136022" w:rsidP="004A282C">
            <w:pPr>
              <w:rPr>
                <w:noProof/>
              </w:rPr>
            </w:pPr>
            <w:r>
              <w:rPr>
                <w:noProof/>
              </w:rPr>
              <w:t xml:space="preserve">        SRB.send(cas_SRB1_NasPdu_REQ(eutra_Cell1,</w:t>
            </w:r>
          </w:p>
          <w:p w14:paraId="23ACCCA4" w14:textId="77777777" w:rsidR="00136022" w:rsidRDefault="00136022" w:rsidP="004A282C">
            <w:pPr>
              <w:rPr>
                <w:noProof/>
              </w:rPr>
            </w:pPr>
            <w:r>
              <w:rPr>
                <w:noProof/>
              </w:rPr>
              <w:t xml:space="preserve">                                   cs_TimingInfo_Now,</w:t>
            </w:r>
          </w:p>
          <w:p w14:paraId="23ACCCA5" w14:textId="77777777" w:rsidR="00136022" w:rsidRDefault="00136022" w:rsidP="004A282C">
            <w:pPr>
              <w:rPr>
                <w:noProof/>
              </w:rPr>
            </w:pPr>
            <w:r>
              <w:rPr>
                <w:noProof/>
              </w:rPr>
              <w:t xml:space="preserve">                                   cs_NAS_Request(tsc_SHT_NoSecurityProtection,</w:t>
            </w:r>
          </w:p>
          <w:p w14:paraId="23ACCCA6" w14:textId="77777777" w:rsidR="00136022" w:rsidRDefault="00136022" w:rsidP="004A282C">
            <w:pPr>
              <w:rPr>
                <w:noProof/>
              </w:rPr>
            </w:pPr>
            <w:r>
              <w:rPr>
                <w:noProof/>
              </w:rPr>
              <w:t xml:space="preserve">                                                  cs_508_TRACKING_AREA_UPDATE_REJECT(tsc_EmmCause_UEIdentityNotDerived))));</w:t>
            </w:r>
          </w:p>
          <w:p w14:paraId="23ACCCA7" w14:textId="77777777" w:rsidR="00136022" w:rsidRDefault="00136022" w:rsidP="004A282C">
            <w:pPr>
              <w:rPr>
                <w:noProof/>
              </w:rPr>
            </w:pPr>
          </w:p>
          <w:p w14:paraId="23ACCCA8" w14:textId="77777777" w:rsidR="00136022" w:rsidRDefault="00136022" w:rsidP="004A282C">
            <w:pPr>
              <w:rPr>
                <w:noProof/>
              </w:rPr>
            </w:pPr>
            <w:r>
              <w:rPr>
                <w:noProof/>
              </w:rPr>
              <w:t xml:space="preserve">        // @siclog "Step 8b3" siclog@</w:t>
            </w:r>
          </w:p>
          <w:p w14:paraId="23ACCCA9" w14:textId="77777777" w:rsidR="00136022" w:rsidRDefault="00136022" w:rsidP="004A282C">
            <w:pPr>
              <w:rPr>
                <w:noProof/>
              </w:rPr>
            </w:pPr>
            <w:r>
              <w:rPr>
                <w:noProof/>
              </w:rPr>
              <w:t xml:space="preserve">        SRB.receive(car_SRB1_NasPdu_IND(eutra_Cell1,</w:t>
            </w:r>
          </w:p>
          <w:p w14:paraId="23ACCCAA" w14:textId="77777777" w:rsidR="00136022" w:rsidRDefault="00136022" w:rsidP="004A282C">
            <w:pPr>
              <w:rPr>
                <w:noProof/>
              </w:rPr>
            </w:pPr>
            <w:r>
              <w:rPr>
                <w:noProof/>
              </w:rPr>
              <w:t xml:space="preserve">                                           cr_NAS_IndicationWithPiggybacking((tsc_SHT_NoSecurityProtection, tsc_SHT_IntegrityProtected),</w:t>
            </w:r>
          </w:p>
          <w:p w14:paraId="23ACCCAB" w14:textId="77777777" w:rsidR="00136022" w:rsidRDefault="00136022" w:rsidP="004A282C">
            <w:pPr>
              <w:rPr>
                <w:noProof/>
              </w:rPr>
            </w:pPr>
            <w:r>
              <w:rPr>
                <w:noProof/>
              </w:rPr>
              <w:t xml:space="preserve">                                                                                   cdr_ATTACH_REQUEST_IMSIonly(f_GetEAttachType(NORMAL),</w:t>
            </w:r>
          </w:p>
          <w:p w14:paraId="23ACCCAC" w14:textId="77777777" w:rsidR="00136022" w:rsidRDefault="00136022" w:rsidP="004A282C">
            <w:pPr>
              <w:rPr>
                <w:noProof/>
              </w:rPr>
            </w:pPr>
            <w:r>
              <w:rPr>
                <w:noProof/>
              </w:rPr>
              <w:t xml:space="preserve">                                                                                   v_AdditionalUpdateType,</w:t>
            </w:r>
          </w:p>
          <w:p w14:paraId="23ACCCAD" w14:textId="77777777" w:rsidR="00136022" w:rsidRDefault="00136022" w:rsidP="004A282C">
            <w:pPr>
              <w:rPr>
                <w:noProof/>
              </w:rPr>
            </w:pPr>
            <w:r>
              <w:rPr>
                <w:noProof/>
              </w:rPr>
              <w:t xml:space="preserve">                                                                                   v_TAI),</w:t>
            </w:r>
          </w:p>
          <w:p w14:paraId="23ACCCAE" w14:textId="77777777" w:rsidR="00136022" w:rsidRDefault="00136022" w:rsidP="004A282C">
            <w:pPr>
              <w:rPr>
                <w:noProof/>
              </w:rPr>
            </w:pPr>
            <w:r>
              <w:rPr>
                <w:noProof/>
              </w:rPr>
              <w:t xml:space="preserve">                                                         cr_PDN_CONNECTIVITY_REQUEST_N1ToS1(tsc_PdnRequest_Handover,</w:t>
            </w:r>
          </w:p>
          <w:p w14:paraId="23ACCCAF" w14:textId="77777777" w:rsidR="00136022" w:rsidRDefault="00136022" w:rsidP="004A282C">
            <w:pPr>
              <w:rPr>
                <w:noProof/>
              </w:rPr>
            </w:pPr>
            <w:r>
              <w:rPr>
                <w:noProof/>
              </w:rPr>
              <w:t xml:space="preserve">                                                                                            f_GetPdnType()))))</w:t>
            </w:r>
          </w:p>
          <w:p w14:paraId="23ACCCB0" w14:textId="77777777" w:rsidR="00136022" w:rsidRDefault="00136022" w:rsidP="004A282C">
            <w:pPr>
              <w:rPr>
                <w:noProof/>
              </w:rPr>
            </w:pPr>
            <w:r>
              <w:rPr>
                <w:noProof/>
              </w:rPr>
              <w:t xml:space="preserve">                            -&gt; value v_ReceivedAsp;</w:t>
            </w:r>
          </w:p>
          <w:p w14:paraId="23ACCCB1" w14:textId="77777777" w:rsidR="00136022" w:rsidRDefault="00136022" w:rsidP="004A282C">
            <w:pPr>
              <w:rPr>
                <w:noProof/>
              </w:rPr>
            </w:pPr>
            <w:r>
              <w:rPr>
                <w:noProof/>
              </w:rPr>
              <w:t xml:space="preserve">        v_NasInd := v_ReceivedAsp.Signalling.Nas[0];</w:t>
            </w:r>
          </w:p>
          <w:p w14:paraId="23ACCCB2" w14:textId="77777777" w:rsidR="00136022" w:rsidRDefault="00136022" w:rsidP="004A282C">
            <w:pPr>
              <w:rPr>
                <w:noProof/>
              </w:rPr>
            </w:pPr>
            <w:r>
              <w:rPr>
                <w:noProof/>
              </w:rPr>
              <w:t xml:space="preserve">    }</w:t>
            </w:r>
          </w:p>
          <w:p w14:paraId="23ACCCB3" w14:textId="77777777" w:rsidR="00136022" w:rsidRDefault="00136022" w:rsidP="004A282C">
            <w:pPr>
              <w:rPr>
                <w:noProof/>
              </w:rPr>
            </w:pPr>
          </w:p>
          <w:p w14:paraId="23ACCCB4" w14:textId="77777777" w:rsidR="00136022" w:rsidRDefault="00136022" w:rsidP="004A282C">
            <w:pPr>
              <w:rPr>
                <w:noProof/>
              </w:rPr>
            </w:pPr>
            <w:r>
              <w:rPr>
                <w:noProof/>
              </w:rPr>
              <w:t xml:space="preserve">    // @siclog "Step 9 - 20" siclog@</w:t>
            </w:r>
          </w:p>
          <w:p w14:paraId="23ACCCB5" w14:textId="77777777" w:rsidR="00136022" w:rsidRDefault="00136022" w:rsidP="004A282C">
            <w:pPr>
              <w:rPr>
                <w:noProof/>
              </w:rPr>
            </w:pPr>
            <w:r>
              <w:rPr>
                <w:noProof/>
              </w:rPr>
              <w:t xml:space="preserve">    v_SessionId := </w:t>
            </w:r>
            <w:r>
              <w:rPr>
                <w:noProof/>
              </w:rPr>
              <w:lastRenderedPageBreak/>
              <w:t>f_ProtocolConfigOptions_GetSessionId(v_NasInd.Pdu.PiggybackedPduList[0].Msg.pDN_CONNECTIVITY_REQUEST.protocolConfigurationOptions);</w:t>
            </w:r>
          </w:p>
          <w:p w14:paraId="23ACCCB6" w14:textId="77777777" w:rsidR="00136022" w:rsidRDefault="00136022" w:rsidP="004A282C">
            <w:pPr>
              <w:rPr>
                <w:noProof/>
              </w:rPr>
            </w:pPr>
            <w:r>
              <w:rPr>
                <w:noProof/>
              </w:rPr>
              <w:t xml:space="preserve">    if (not isvalue (v_SessionId)) {</w:t>
            </w:r>
          </w:p>
          <w:p w14:paraId="23ACCCB7" w14:textId="77777777" w:rsidR="00136022" w:rsidRDefault="00136022" w:rsidP="004A282C">
            <w:pPr>
              <w:rPr>
                <w:noProof/>
              </w:rPr>
            </w:pPr>
            <w:r>
              <w:rPr>
                <w:noProof/>
              </w:rPr>
              <w:t xml:space="preserve">      f_EUTRA_SetVerdictFailOrInconc(__FILE__, __LINE__, "PDU Session Id not present in PCO");</w:t>
            </w:r>
          </w:p>
          <w:p w14:paraId="23ACCCB8" w14:textId="77777777" w:rsidR="00136022" w:rsidRDefault="00136022" w:rsidP="004A282C">
            <w:pPr>
              <w:rPr>
                <w:noProof/>
              </w:rPr>
            </w:pPr>
            <w:r>
              <w:rPr>
                <w:noProof/>
              </w:rPr>
              <w:t xml:space="preserve">    }</w:t>
            </w:r>
          </w:p>
          <w:p w14:paraId="23ACCCB9" w14:textId="77777777" w:rsidR="00136022" w:rsidRDefault="00136022" w:rsidP="004A282C">
            <w:pPr>
              <w:rPr>
                <w:noProof/>
              </w:rPr>
            </w:pPr>
          </w:p>
          <w:p w14:paraId="23ACCCBA" w14:textId="77777777" w:rsidR="00136022" w:rsidRDefault="00136022" w:rsidP="004A282C">
            <w:pPr>
              <w:rPr>
                <w:noProof/>
              </w:rPr>
            </w:pPr>
            <w:r>
              <w:rPr>
                <w:noProof/>
              </w:rPr>
              <w:t xml:space="preserve">    f_EUTRA38_MultiPDN_InitialRegistration_Step5_16 (eutra_Cell1, TESTMode_OFF, v_NasInd, -, v_PduSessionInfoList); // @sic R5s210149 sic@</w:t>
            </w:r>
          </w:p>
          <w:p w14:paraId="23ACCCBB" w14:textId="77777777" w:rsidR="00136022" w:rsidRDefault="00136022" w:rsidP="004A282C">
            <w:pPr>
              <w:rPr>
                <w:noProof/>
              </w:rPr>
            </w:pPr>
          </w:p>
          <w:p w14:paraId="23ACCCBC" w14:textId="77777777" w:rsidR="00136022" w:rsidRDefault="00136022" w:rsidP="004A282C">
            <w:pPr>
              <w:rPr>
                <w:noProof/>
              </w:rPr>
            </w:pPr>
            <w:r>
              <w:rPr>
                <w:noProof/>
              </w:rPr>
              <w:t xml:space="preserve">  }</w:t>
            </w:r>
          </w:p>
        </w:tc>
      </w:tr>
    </w:tbl>
    <w:p w14:paraId="23ACCCBE" w14:textId="77777777" w:rsidR="00136022" w:rsidRDefault="00136022" w:rsidP="00136022">
      <w:pPr>
        <w:rPr>
          <w:noProof/>
        </w:rPr>
      </w:pPr>
    </w:p>
    <w:p w14:paraId="23ACCCBF" w14:textId="77777777" w:rsidR="00136022" w:rsidRPr="007015EF" w:rsidRDefault="00136022" w:rsidP="00136022">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36022" w14:paraId="23ACCD15" w14:textId="77777777" w:rsidTr="004A282C">
        <w:tc>
          <w:tcPr>
            <w:tcW w:w="9855" w:type="dxa"/>
            <w:shd w:val="clear" w:color="auto" w:fill="auto"/>
          </w:tcPr>
          <w:p w14:paraId="23ACCCC0" w14:textId="77777777" w:rsidR="00136022" w:rsidRDefault="00136022" w:rsidP="004A282C">
            <w:pPr>
              <w:rPr>
                <w:noProof/>
              </w:rPr>
            </w:pPr>
            <w:r>
              <w:rPr>
                <w:noProof/>
              </w:rPr>
              <w:t xml:space="preserve">   function fl_TAUReject_AttachWithoutN26 () runs on EUTRA_Multi5GS_PTC</w:t>
            </w:r>
          </w:p>
          <w:p w14:paraId="23ACCCC1" w14:textId="77777777" w:rsidR="00136022" w:rsidRDefault="00136022" w:rsidP="004A282C">
            <w:pPr>
              <w:rPr>
                <w:noProof/>
              </w:rPr>
            </w:pPr>
            <w:r>
              <w:rPr>
                <w:noProof/>
              </w:rPr>
              <w:t xml:space="preserve">  {</w:t>
            </w:r>
          </w:p>
          <w:p w14:paraId="23ACCCC2" w14:textId="77777777" w:rsidR="00136022" w:rsidRDefault="00136022" w:rsidP="004A282C">
            <w:pPr>
              <w:rPr>
                <w:noProof/>
              </w:rPr>
            </w:pPr>
            <w:r>
              <w:rPr>
                <w:noProof/>
              </w:rPr>
              <w:t xml:space="preserve">    var SRB_COMMON_IND v_ReceivedAsp;</w:t>
            </w:r>
          </w:p>
          <w:p w14:paraId="23ACCCC3" w14:textId="77777777" w:rsidR="00136022" w:rsidRDefault="00136022" w:rsidP="004A282C">
            <w:pPr>
              <w:rPr>
                <w:noProof/>
              </w:rPr>
            </w:pPr>
            <w:r>
              <w:rPr>
                <w:noProof/>
              </w:rPr>
              <w:t xml:space="preserve">    var NAS_MSG_Indication_Type v_NasInd;</w:t>
            </w:r>
          </w:p>
          <w:p w14:paraId="23ACCCC4" w14:textId="77777777" w:rsidR="00136022" w:rsidRDefault="00136022" w:rsidP="004A282C">
            <w:pPr>
              <w:rPr>
                <w:noProof/>
              </w:rPr>
            </w:pPr>
            <w:r>
              <w:rPr>
                <w:noProof/>
              </w:rPr>
              <w:t xml:space="preserve">    var template (present) NAS_MSG_Indication_Type v_NAS_Expected;</w:t>
            </w:r>
          </w:p>
          <w:p w14:paraId="23ACCCC5" w14:textId="77777777" w:rsidR="00136022" w:rsidRDefault="00136022" w:rsidP="004A282C">
            <w:pPr>
              <w:rPr>
                <w:noProof/>
              </w:rPr>
            </w:pPr>
            <w:r>
              <w:rPr>
                <w:noProof/>
              </w:rPr>
              <w:t xml:space="preserve">    var EUTRA_NR_CoOrd_GUTI_Type v_CoOrd_Guti;</w:t>
            </w:r>
          </w:p>
          <w:p w14:paraId="23ACCCC6" w14:textId="77777777" w:rsidR="00136022" w:rsidRDefault="00136022" w:rsidP="004A282C">
            <w:pPr>
              <w:rPr>
                <w:noProof/>
              </w:rPr>
            </w:pPr>
            <w:r>
              <w:rPr>
                <w:noProof/>
              </w:rPr>
              <w:t xml:space="preserve">    var template (value) MobileIdentity v_MappedGUTI;</w:t>
            </w:r>
          </w:p>
          <w:p w14:paraId="23ACCCC7" w14:textId="77777777" w:rsidR="00136022" w:rsidRDefault="00136022" w:rsidP="004A282C">
            <w:pPr>
              <w:rPr>
                <w:noProof/>
              </w:rPr>
            </w:pPr>
            <w:r>
              <w:rPr>
                <w:noProof/>
              </w:rPr>
              <w:t xml:space="preserve">    var GutiParameters_Type v_GutiParams;</w:t>
            </w:r>
          </w:p>
          <w:p w14:paraId="23ACCCC8" w14:textId="77777777" w:rsidR="00136022" w:rsidRDefault="00136022" w:rsidP="004A282C">
            <w:pPr>
              <w:rPr>
                <w:noProof/>
              </w:rPr>
            </w:pPr>
            <w:r>
              <w:rPr>
                <w:noProof/>
              </w:rPr>
              <w:t xml:space="preserve">    var template AdditionalUpdateType v_AdditionalUpdateType;</w:t>
            </w:r>
          </w:p>
          <w:p w14:paraId="23ACCCC9" w14:textId="77777777" w:rsidR="00136022" w:rsidRDefault="00136022" w:rsidP="004A282C">
            <w:pPr>
              <w:rPr>
                <w:noProof/>
              </w:rPr>
            </w:pPr>
            <w:r>
              <w:rPr>
                <w:noProof/>
              </w:rPr>
              <w:t xml:space="preserve">    var NAS_PlmnId v_PLMN;</w:t>
            </w:r>
          </w:p>
          <w:p w14:paraId="23ACCCCA" w14:textId="77777777" w:rsidR="00136022" w:rsidRDefault="00136022" w:rsidP="004A282C">
            <w:pPr>
              <w:rPr>
                <w:noProof/>
              </w:rPr>
            </w:pPr>
            <w:r>
              <w:rPr>
                <w:noProof/>
              </w:rPr>
              <w:t xml:space="preserve">    var TrackingAreaCode v_Tac;</w:t>
            </w:r>
          </w:p>
          <w:p w14:paraId="23ACCCCB" w14:textId="77777777" w:rsidR="00136022" w:rsidRDefault="00136022" w:rsidP="004A282C">
            <w:pPr>
              <w:rPr>
                <w:noProof/>
              </w:rPr>
            </w:pPr>
            <w:r>
              <w:rPr>
                <w:noProof/>
              </w:rPr>
              <w:t xml:space="preserve">    var template TrackingAreaId v_TAI:= omit;</w:t>
            </w:r>
          </w:p>
          <w:p w14:paraId="23ACCCCC" w14:textId="77777777" w:rsidR="00136022" w:rsidRDefault="00136022" w:rsidP="004A282C">
            <w:pPr>
              <w:rPr>
                <w:noProof/>
              </w:rPr>
            </w:pPr>
            <w:r>
              <w:rPr>
                <w:noProof/>
              </w:rPr>
              <w:t xml:space="preserve">    var template (present) NAS_KsiValue v_KsiValue;</w:t>
            </w:r>
          </w:p>
          <w:p w14:paraId="23ACCCCD" w14:textId="77777777" w:rsidR="00136022" w:rsidRDefault="00136022" w:rsidP="004A282C">
            <w:pPr>
              <w:rPr>
                <w:noProof/>
              </w:rPr>
            </w:pPr>
            <w:r>
              <w:rPr>
                <w:noProof/>
              </w:rPr>
              <w:t xml:space="preserve">    var EUTRA_NR_PduSessionInfoList_Type v_PduSessionInfoList;</w:t>
            </w:r>
          </w:p>
          <w:p w14:paraId="23ACCCCE" w14:textId="77777777" w:rsidR="00136022" w:rsidRDefault="00136022" w:rsidP="004A282C">
            <w:pPr>
              <w:rPr>
                <w:noProof/>
              </w:rPr>
            </w:pPr>
            <w:r>
              <w:rPr>
                <w:noProof/>
              </w:rPr>
              <w:t xml:space="preserve">    var template (omit) integer v_SessionId;</w:t>
            </w:r>
          </w:p>
          <w:p w14:paraId="23ACCCCF" w14:textId="77777777" w:rsidR="00136022" w:rsidRDefault="00136022" w:rsidP="004A282C">
            <w:pPr>
              <w:rPr>
                <w:noProof/>
              </w:rPr>
            </w:pPr>
            <w:r>
              <w:rPr>
                <w:noProof/>
              </w:rPr>
              <w:t xml:space="preserve">        </w:t>
            </w:r>
          </w:p>
          <w:p w14:paraId="23ACCCD0" w14:textId="77777777" w:rsidR="00136022" w:rsidRDefault="00136022" w:rsidP="004A282C">
            <w:pPr>
              <w:rPr>
                <w:noProof/>
              </w:rPr>
            </w:pPr>
            <w:r>
              <w:rPr>
                <w:noProof/>
              </w:rPr>
              <w:t xml:space="preserve">    v_CoOrd_Guti := f_EUTRA_NR_WaitForCoOrd_GutiParams(NR);</w:t>
            </w:r>
          </w:p>
          <w:p w14:paraId="23ACCCD1" w14:textId="77777777" w:rsidR="00136022" w:rsidRDefault="00136022" w:rsidP="004A282C">
            <w:pPr>
              <w:rPr>
                <w:noProof/>
              </w:rPr>
            </w:pPr>
            <w:r>
              <w:rPr>
                <w:noProof/>
              </w:rPr>
              <w:t xml:space="preserve">    v_MappedGUTI := f_EUTRA38_NR_Convert5G_CoOrdToEPS_GUTI (v_CoOrd_Guti, omit);</w:t>
            </w:r>
          </w:p>
          <w:p w14:paraId="23ACCCD2" w14:textId="77777777" w:rsidR="00136022" w:rsidRDefault="00136022" w:rsidP="004A282C">
            <w:pPr>
              <w:rPr>
                <w:noProof/>
              </w:rPr>
            </w:pPr>
            <w:r>
              <w:rPr>
                <w:noProof/>
              </w:rPr>
              <w:t xml:space="preserve">    v_PduSessionInfoList := f_EUTRA38_WaitForPDUSessionInfoList(eutra_Cell1); // @sic R5s210149 sic@</w:t>
            </w:r>
          </w:p>
          <w:p w14:paraId="23ACCCD3" w14:textId="77777777" w:rsidR="00136022" w:rsidRDefault="00136022" w:rsidP="004A282C">
            <w:pPr>
              <w:rPr>
                <w:noProof/>
              </w:rPr>
            </w:pPr>
            <w:r>
              <w:rPr>
                <w:noProof/>
              </w:rPr>
              <w:t xml:space="preserve">    </w:t>
            </w:r>
          </w:p>
          <w:p w14:paraId="23ACCCD4" w14:textId="77777777" w:rsidR="00136022" w:rsidRDefault="00136022" w:rsidP="004A282C">
            <w:pPr>
              <w:rPr>
                <w:noProof/>
              </w:rPr>
            </w:pPr>
            <w:r>
              <w:rPr>
                <w:noProof/>
              </w:rPr>
              <w:t xml:space="preserve">    // Tell IMS PTC the RAT has changed</w:t>
            </w:r>
          </w:p>
          <w:p w14:paraId="23ACCCD5" w14:textId="77777777" w:rsidR="00136022" w:rsidRDefault="00136022" w:rsidP="004A282C">
            <w:pPr>
              <w:rPr>
                <w:noProof/>
              </w:rPr>
            </w:pPr>
            <w:r>
              <w:rPr>
                <w:noProof/>
              </w:rPr>
              <w:t xml:space="preserve">    f_IMS_IPCAN_SendCoOrdMsg(IMS[tsc_Index_IMS1], cms_IPCAN_IMS_QueryResponse(f_EUTRA_IMS_IpcanInfo()));</w:t>
            </w:r>
          </w:p>
          <w:p w14:paraId="23ACCCD6" w14:textId="77777777" w:rsidR="00136022" w:rsidRDefault="00136022" w:rsidP="004A282C">
            <w:pPr>
              <w:rPr>
                <w:noProof/>
              </w:rPr>
            </w:pPr>
          </w:p>
          <w:p w14:paraId="23ACCCD7" w14:textId="77777777" w:rsidR="00136022" w:rsidRDefault="00136022" w:rsidP="004A282C">
            <w:pPr>
              <w:rPr>
                <w:noProof/>
              </w:rPr>
            </w:pPr>
            <w:r>
              <w:rPr>
                <w:noProof/>
              </w:rPr>
              <w:lastRenderedPageBreak/>
              <w:t xml:space="preserve">    v_AdditionalUpdateType := f_GetAdditionalUpdateType (NORMAL);</w:t>
            </w:r>
          </w:p>
          <w:p w14:paraId="23ACCCD8" w14:textId="77777777" w:rsidR="00136022" w:rsidRDefault="00136022" w:rsidP="004A282C">
            <w:pPr>
              <w:rPr>
                <w:noProof/>
              </w:rPr>
            </w:pPr>
            <w:r>
              <w:rPr>
                <w:noProof/>
              </w:rPr>
              <w:t xml:space="preserve">    v_KsiValue := f_EUTRA_SecurityKSIasme_Get();</w:t>
            </w:r>
          </w:p>
          <w:p w14:paraId="23ACCCD9" w14:textId="77777777" w:rsidR="00136022" w:rsidRDefault="00136022" w:rsidP="004A282C">
            <w:pPr>
              <w:rPr>
                <w:noProof/>
              </w:rPr>
            </w:pPr>
            <w:r>
              <w:rPr>
                <w:noProof/>
              </w:rPr>
              <w:t xml:space="preserve">    v_GutiParams:= f_EUTRA_CellInfo_GetGuti(eutra_Cell1);</w:t>
            </w:r>
          </w:p>
          <w:p w14:paraId="23ACCCDA" w14:textId="77777777" w:rsidR="00136022" w:rsidRDefault="00136022" w:rsidP="004A282C">
            <w:pPr>
              <w:rPr>
                <w:noProof/>
              </w:rPr>
            </w:pPr>
            <w:r>
              <w:rPr>
                <w:noProof/>
              </w:rPr>
              <w:t xml:space="preserve">    v_PLMN := f_Asn2Nas_PlmnId(v_GutiParams.PLMN_Identity);</w:t>
            </w:r>
          </w:p>
          <w:p w14:paraId="23ACCCDB" w14:textId="77777777" w:rsidR="00136022" w:rsidRDefault="00136022" w:rsidP="004A282C">
            <w:pPr>
              <w:rPr>
                <w:noProof/>
              </w:rPr>
            </w:pPr>
            <w:r>
              <w:rPr>
                <w:noProof/>
              </w:rPr>
              <w:t xml:space="preserve">    v_Tac := f_EUTRA_CellInfo_GetTAC(eutra_Cell1);</w:t>
            </w:r>
          </w:p>
          <w:p w14:paraId="23ACCCDC" w14:textId="77777777" w:rsidR="00136022" w:rsidRDefault="00136022" w:rsidP="004A282C">
            <w:pPr>
              <w:rPr>
                <w:noProof/>
              </w:rPr>
            </w:pPr>
            <w:r>
              <w:rPr>
                <w:noProof/>
              </w:rPr>
              <w:t xml:space="preserve">    v_TAI := cr_TAI(v_PLMN, bit2oct(v_Tac));</w:t>
            </w:r>
          </w:p>
          <w:p w14:paraId="23ACCCDD" w14:textId="77777777" w:rsidR="00136022" w:rsidRDefault="00136022" w:rsidP="004A282C">
            <w:pPr>
              <w:rPr>
                <w:noProof/>
              </w:rPr>
            </w:pPr>
            <w:r>
              <w:rPr>
                <w:noProof/>
              </w:rPr>
              <w:t xml:space="preserve">   </w:t>
            </w:r>
          </w:p>
          <w:p w14:paraId="23ACCCDE" w14:textId="77777777" w:rsidR="00136022" w:rsidRDefault="00136022" w:rsidP="004A282C">
            <w:pPr>
              <w:rPr>
                <w:noProof/>
              </w:rPr>
            </w:pPr>
            <w:r>
              <w:rPr>
                <w:noProof/>
              </w:rPr>
              <w:t xml:space="preserve">    // @siclog "Step 7 - 8" siclog@</w:t>
            </w:r>
          </w:p>
          <w:p w14:paraId="23ACCCDF" w14:textId="77777777" w:rsidR="00136022" w:rsidRDefault="00136022" w:rsidP="004A282C">
            <w:pPr>
              <w:rPr>
                <w:noProof/>
              </w:rPr>
            </w:pPr>
            <w:r>
              <w:rPr>
                <w:noProof/>
              </w:rPr>
              <w:t xml:space="preserve">    v_NAS_Expected := (cr_NAS_Indication(tsc_SHT_IntegrityProtected,</w:t>
            </w:r>
          </w:p>
          <w:p w14:paraId="23ACCCE0" w14:textId="77777777" w:rsidR="00136022" w:rsidRDefault="00136022" w:rsidP="004A282C">
            <w:pPr>
              <w:rPr>
                <w:noProof/>
              </w:rPr>
            </w:pPr>
            <w:r>
              <w:rPr>
                <w:noProof/>
              </w:rPr>
              <w:t xml:space="preserve">                                          cr_TAU_Request_N1ToS1(f_GetEPSTAUType(NORMAL),</w:t>
            </w:r>
          </w:p>
          <w:p w14:paraId="23ACCCE1" w14:textId="77777777" w:rsidR="00136022" w:rsidRDefault="00136022" w:rsidP="004A282C">
            <w:pPr>
              <w:rPr>
                <w:noProof/>
              </w:rPr>
            </w:pPr>
            <w:r>
              <w:rPr>
                <w:noProof/>
              </w:rPr>
              <w:t xml:space="preserve">                                                                v_KsiValue,</w:t>
            </w:r>
          </w:p>
          <w:p w14:paraId="23ACCCE2" w14:textId="77777777" w:rsidR="00136022" w:rsidRDefault="00136022" w:rsidP="004A282C">
            <w:pPr>
              <w:rPr>
                <w:noProof/>
              </w:rPr>
            </w:pPr>
            <w:r>
              <w:rPr>
                <w:noProof/>
              </w:rPr>
              <w:t xml:space="preserve">                                                                cr_DRXparameter_Any ('5C'O) ifpresent,</w:t>
            </w:r>
          </w:p>
          <w:p w14:paraId="23ACCCE3" w14:textId="77777777" w:rsidR="00136022" w:rsidRDefault="00136022" w:rsidP="004A282C">
            <w:pPr>
              <w:rPr>
                <w:noProof/>
              </w:rPr>
            </w:pPr>
            <w:r>
              <w:rPr>
                <w:noProof/>
              </w:rPr>
              <w:t xml:space="preserve">                                                                v_AdditionalUpdateType,</w:t>
            </w:r>
          </w:p>
          <w:p w14:paraId="23ACCCE4" w14:textId="77777777" w:rsidR="00136022" w:rsidRDefault="00136022" w:rsidP="004A282C">
            <w:pPr>
              <w:rPr>
                <w:noProof/>
              </w:rPr>
            </w:pPr>
            <w:r>
              <w:rPr>
                <w:noProof/>
              </w:rPr>
              <w:t xml:space="preserve">                                                                v_MappedGUTI,</w:t>
            </w:r>
          </w:p>
          <w:p w14:paraId="23ACCCE5" w14:textId="77777777" w:rsidR="00136022" w:rsidRDefault="00136022" w:rsidP="004A282C">
            <w:pPr>
              <w:rPr>
                <w:noProof/>
              </w:rPr>
            </w:pPr>
            <w:r>
              <w:rPr>
                <w:noProof/>
              </w:rPr>
              <w:t xml:space="preserve">                                                                v_TAI,</w:t>
            </w:r>
          </w:p>
          <w:p w14:paraId="23ACCCE6" w14:textId="77777777" w:rsidR="00136022" w:rsidRDefault="00136022" w:rsidP="004A282C">
            <w:pPr>
              <w:rPr>
                <w:noProof/>
              </w:rPr>
            </w:pPr>
            <w:r>
              <w:rPr>
                <w:noProof/>
              </w:rPr>
              <w:t xml:space="preserve">                                                                tsc_EpsUpdate_Active,</w:t>
            </w:r>
          </w:p>
          <w:p w14:paraId="23ACCCE7" w14:textId="77777777" w:rsidR="00136022" w:rsidRDefault="00136022" w:rsidP="004A282C">
            <w:pPr>
              <w:rPr>
                <w:noProof/>
              </w:rPr>
            </w:pPr>
            <w:r>
              <w:rPr>
                <w:noProof/>
              </w:rPr>
              <w:t xml:space="preserve">                                                                -, -,</w:t>
            </w:r>
          </w:p>
          <w:p w14:paraId="23ACCCE8" w14:textId="77777777" w:rsidR="00136022" w:rsidRDefault="00136022" w:rsidP="004A282C">
            <w:pPr>
              <w:rPr>
                <w:noProof/>
              </w:rPr>
            </w:pPr>
            <w:r>
              <w:rPr>
                <w:noProof/>
              </w:rPr>
              <w:t xml:space="preserve">                                                                omit,</w:t>
            </w:r>
          </w:p>
          <w:p w14:paraId="23ACCCE9" w14:textId="77777777" w:rsidR="00136022" w:rsidRDefault="00136022" w:rsidP="004A282C">
            <w:pPr>
              <w:rPr>
                <w:noProof/>
              </w:rPr>
            </w:pPr>
            <w:r>
              <w:rPr>
                <w:noProof/>
              </w:rPr>
              <w:t xml:space="preserve">                                                                cr_UeRadioCap ifpresent)),</w:t>
            </w:r>
          </w:p>
          <w:p w14:paraId="23ACCCEA" w14:textId="77777777" w:rsidR="00136022" w:rsidRDefault="00136022" w:rsidP="004A282C">
            <w:pPr>
              <w:rPr>
                <w:noProof/>
              </w:rPr>
            </w:pPr>
            <w:r>
              <w:rPr>
                <w:noProof/>
              </w:rPr>
              <w:t xml:space="preserve">                       cr_NAS_IndicationWithPiggybacking(tsc_SHT_IntegrityProtected,</w:t>
            </w:r>
          </w:p>
          <w:p w14:paraId="23ACCCEB" w14:textId="77777777" w:rsidR="00136022" w:rsidRDefault="00136022" w:rsidP="004A282C">
            <w:pPr>
              <w:rPr>
                <w:noProof/>
              </w:rPr>
            </w:pPr>
            <w:r>
              <w:rPr>
                <w:noProof/>
              </w:rPr>
              <w:t xml:space="preserve">                                                         cdr_ATTACH_REQUEST_N1ToS1(f_GetEAttachType(NORMAL),</w:t>
            </w:r>
          </w:p>
          <w:p w14:paraId="23ACCCEC" w14:textId="77777777" w:rsidR="00136022" w:rsidRDefault="00136022" w:rsidP="004A282C">
            <w:pPr>
              <w:rPr>
                <w:noProof/>
              </w:rPr>
            </w:pPr>
            <w:r>
              <w:rPr>
                <w:noProof/>
              </w:rPr>
              <w:t xml:space="preserve">                                                                                   v_AdditionalUpdateType,</w:t>
            </w:r>
          </w:p>
          <w:p w14:paraId="23ACCCED" w14:textId="77777777" w:rsidR="00136022" w:rsidRDefault="00136022" w:rsidP="004A282C">
            <w:pPr>
              <w:rPr>
                <w:noProof/>
              </w:rPr>
            </w:pPr>
            <w:r>
              <w:rPr>
                <w:noProof/>
              </w:rPr>
              <w:t xml:space="preserve">                                                                                   v_KsiValue,</w:t>
            </w:r>
          </w:p>
          <w:p w14:paraId="23ACCCEE" w14:textId="77777777" w:rsidR="00136022" w:rsidRDefault="00136022" w:rsidP="004A282C">
            <w:pPr>
              <w:rPr>
                <w:noProof/>
              </w:rPr>
            </w:pPr>
            <w:r>
              <w:rPr>
                <w:noProof/>
              </w:rPr>
              <w:t xml:space="preserve">                                                                                   </w:t>
            </w:r>
            <w:r w:rsidRPr="008D6A69">
              <w:rPr>
                <w:noProof/>
                <w:highlight w:val="yellow"/>
                <w:lang w:eastAsia="zh-CN"/>
              </w:rPr>
              <w:t>f_GutiParameters2MobileIdentity(omit, v_GutiParams)</w:t>
            </w:r>
            <w:r>
              <w:rPr>
                <w:noProof/>
              </w:rPr>
              <w:t>,</w:t>
            </w:r>
          </w:p>
          <w:p w14:paraId="23ACCCEF" w14:textId="77777777" w:rsidR="00136022" w:rsidRDefault="00136022" w:rsidP="004A282C">
            <w:pPr>
              <w:rPr>
                <w:noProof/>
              </w:rPr>
            </w:pPr>
            <w:r>
              <w:rPr>
                <w:noProof/>
              </w:rPr>
              <w:t xml:space="preserve">                                                                                   v_TAI),</w:t>
            </w:r>
          </w:p>
          <w:p w14:paraId="23ACCCF0" w14:textId="77777777" w:rsidR="00136022" w:rsidRDefault="00136022" w:rsidP="004A282C">
            <w:pPr>
              <w:rPr>
                <w:noProof/>
              </w:rPr>
            </w:pPr>
            <w:r>
              <w:rPr>
                <w:noProof/>
              </w:rPr>
              <w:t xml:space="preserve">                                                         cr_PDN_CONNECTIVITY_REQUEST_N1ToS1(tsc_PdnRequest_Handover,</w:t>
            </w:r>
          </w:p>
          <w:p w14:paraId="23ACCCF1" w14:textId="77777777" w:rsidR="00136022" w:rsidRDefault="00136022" w:rsidP="004A282C">
            <w:pPr>
              <w:rPr>
                <w:noProof/>
              </w:rPr>
            </w:pPr>
            <w:r>
              <w:rPr>
                <w:noProof/>
              </w:rPr>
              <w:t xml:space="preserve">                                                                                            f_GetPdnType())));</w:t>
            </w:r>
          </w:p>
          <w:p w14:paraId="23ACCCF2" w14:textId="77777777" w:rsidR="00136022" w:rsidRDefault="00136022" w:rsidP="004A282C">
            <w:pPr>
              <w:rPr>
                <w:noProof/>
              </w:rPr>
            </w:pPr>
            <w:r>
              <w:rPr>
                <w:noProof/>
              </w:rPr>
              <w:t xml:space="preserve">    </w:t>
            </w:r>
          </w:p>
          <w:p w14:paraId="23ACCCF3" w14:textId="77777777" w:rsidR="00136022" w:rsidRDefault="00136022" w:rsidP="004A282C">
            <w:pPr>
              <w:rPr>
                <w:noProof/>
              </w:rPr>
            </w:pPr>
            <w:r>
              <w:rPr>
                <w:noProof/>
              </w:rPr>
              <w:t xml:space="preserve">    // @siclog "Step 8a1/8b1" siclog@</w:t>
            </w:r>
          </w:p>
          <w:p w14:paraId="23ACCCF4" w14:textId="77777777" w:rsidR="00136022" w:rsidRDefault="00136022" w:rsidP="004A282C">
            <w:pPr>
              <w:rPr>
                <w:noProof/>
              </w:rPr>
            </w:pPr>
            <w:r>
              <w:rPr>
                <w:noProof/>
              </w:rPr>
              <w:t xml:space="preserve">    v_NasInd := f_EUTRA_RRC_ConnEst_DefWithNas(eutra_Cell1,</w:t>
            </w:r>
          </w:p>
          <w:p w14:paraId="23ACCCF5" w14:textId="77777777" w:rsidR="00136022" w:rsidRDefault="00136022" w:rsidP="004A282C">
            <w:pPr>
              <w:rPr>
                <w:noProof/>
              </w:rPr>
            </w:pPr>
            <w:r>
              <w:rPr>
                <w:noProof/>
              </w:rPr>
              <w:t xml:space="preserve">                                               tsc_RRC_TI_Def,</w:t>
            </w:r>
          </w:p>
          <w:p w14:paraId="23ACCCF6" w14:textId="77777777" w:rsidR="00136022" w:rsidRDefault="00136022" w:rsidP="004A282C">
            <w:pPr>
              <w:rPr>
                <w:noProof/>
              </w:rPr>
            </w:pPr>
            <w:r>
              <w:rPr>
                <w:noProof/>
              </w:rPr>
              <w:t xml:space="preserve">                                               ?,</w:t>
            </w:r>
          </w:p>
          <w:p w14:paraId="23ACCCF7" w14:textId="77777777" w:rsidR="00136022" w:rsidRDefault="00136022" w:rsidP="004A282C">
            <w:pPr>
              <w:rPr>
                <w:noProof/>
              </w:rPr>
            </w:pPr>
            <w:r>
              <w:rPr>
                <w:noProof/>
              </w:rPr>
              <w:t xml:space="preserve">                                               v_NAS_Expected);</w:t>
            </w:r>
          </w:p>
          <w:p w14:paraId="23ACCCF8" w14:textId="77777777" w:rsidR="00136022" w:rsidRDefault="00136022" w:rsidP="004A282C">
            <w:pPr>
              <w:rPr>
                <w:noProof/>
              </w:rPr>
            </w:pPr>
          </w:p>
          <w:p w14:paraId="23ACCCF9" w14:textId="77777777" w:rsidR="00136022" w:rsidRDefault="00136022" w:rsidP="004A282C">
            <w:pPr>
              <w:rPr>
                <w:noProof/>
              </w:rPr>
            </w:pPr>
            <w:r>
              <w:rPr>
                <w:noProof/>
              </w:rPr>
              <w:lastRenderedPageBreak/>
              <w:t xml:space="preserve">    if (ischosen (v_NasInd.Pdu.Msg.tRACKING_AREA_UPDATE_REQUEST)) {</w:t>
            </w:r>
          </w:p>
          <w:p w14:paraId="23ACCCFA" w14:textId="77777777" w:rsidR="00136022" w:rsidRDefault="00136022" w:rsidP="004A282C">
            <w:pPr>
              <w:rPr>
                <w:noProof/>
              </w:rPr>
            </w:pPr>
            <w:r>
              <w:rPr>
                <w:noProof/>
              </w:rPr>
              <w:t xml:space="preserve">        // @siclog "Step 8b2" siclog@</w:t>
            </w:r>
          </w:p>
          <w:p w14:paraId="23ACCCFB" w14:textId="77777777" w:rsidR="00136022" w:rsidRDefault="00136022" w:rsidP="004A282C">
            <w:pPr>
              <w:rPr>
                <w:noProof/>
              </w:rPr>
            </w:pPr>
            <w:r>
              <w:rPr>
                <w:noProof/>
              </w:rPr>
              <w:t xml:space="preserve">        SRB.send(cas_SRB1_NasPdu_REQ(eutra_Cell1,</w:t>
            </w:r>
          </w:p>
          <w:p w14:paraId="23ACCCFC" w14:textId="77777777" w:rsidR="00136022" w:rsidRDefault="00136022" w:rsidP="004A282C">
            <w:pPr>
              <w:rPr>
                <w:noProof/>
              </w:rPr>
            </w:pPr>
            <w:r>
              <w:rPr>
                <w:noProof/>
              </w:rPr>
              <w:t xml:space="preserve">                                   cs_TimingInfo_Now,</w:t>
            </w:r>
          </w:p>
          <w:p w14:paraId="23ACCCFD" w14:textId="77777777" w:rsidR="00136022" w:rsidRDefault="00136022" w:rsidP="004A282C">
            <w:pPr>
              <w:rPr>
                <w:noProof/>
              </w:rPr>
            </w:pPr>
            <w:r>
              <w:rPr>
                <w:noProof/>
              </w:rPr>
              <w:t xml:space="preserve">                                   cs_NAS_Request(tsc_SHT_NoSecurityProtection,</w:t>
            </w:r>
          </w:p>
          <w:p w14:paraId="23ACCCFE" w14:textId="77777777" w:rsidR="00136022" w:rsidRDefault="00136022" w:rsidP="004A282C">
            <w:pPr>
              <w:rPr>
                <w:noProof/>
              </w:rPr>
            </w:pPr>
            <w:r>
              <w:rPr>
                <w:noProof/>
              </w:rPr>
              <w:t xml:space="preserve">                                                  cs_508_TRACKING_AREA_UPDATE_REJECT(tsc_EmmCause_UEIdentityNotDerived))));</w:t>
            </w:r>
          </w:p>
          <w:p w14:paraId="23ACCCFF" w14:textId="77777777" w:rsidR="00136022" w:rsidRDefault="00136022" w:rsidP="004A282C">
            <w:pPr>
              <w:rPr>
                <w:noProof/>
              </w:rPr>
            </w:pPr>
          </w:p>
          <w:p w14:paraId="23ACCD00" w14:textId="77777777" w:rsidR="00136022" w:rsidRDefault="00136022" w:rsidP="004A282C">
            <w:pPr>
              <w:rPr>
                <w:noProof/>
              </w:rPr>
            </w:pPr>
            <w:r>
              <w:rPr>
                <w:noProof/>
              </w:rPr>
              <w:t xml:space="preserve">        // @siclog "Step 8b3" siclog@</w:t>
            </w:r>
          </w:p>
          <w:p w14:paraId="23ACCD01" w14:textId="77777777" w:rsidR="00136022" w:rsidRDefault="00136022" w:rsidP="004A282C">
            <w:pPr>
              <w:rPr>
                <w:noProof/>
              </w:rPr>
            </w:pPr>
            <w:r>
              <w:rPr>
                <w:noProof/>
              </w:rPr>
              <w:t xml:space="preserve">        SRB.receive(car_SRB1_NasPdu_IND(eutra_Cell1,</w:t>
            </w:r>
          </w:p>
          <w:p w14:paraId="23ACCD02" w14:textId="77777777" w:rsidR="00136022" w:rsidRDefault="00136022" w:rsidP="004A282C">
            <w:pPr>
              <w:rPr>
                <w:noProof/>
              </w:rPr>
            </w:pPr>
            <w:r>
              <w:rPr>
                <w:noProof/>
              </w:rPr>
              <w:t xml:space="preserve">                                           cr_NAS_IndicationWithPiggybacking((tsc_SHT_NoSecurityProtection, tsc_SHT_IntegrityProtected),</w:t>
            </w:r>
          </w:p>
          <w:p w14:paraId="23ACCD03" w14:textId="77777777" w:rsidR="00136022" w:rsidRDefault="00136022" w:rsidP="004A282C">
            <w:pPr>
              <w:rPr>
                <w:noProof/>
              </w:rPr>
            </w:pPr>
            <w:r>
              <w:rPr>
                <w:noProof/>
              </w:rPr>
              <w:t xml:space="preserve">                                                                                   cdr_ATTACH_REQUEST_IMSIonly(f_GetEAttachType(NORMAL),</w:t>
            </w:r>
          </w:p>
          <w:p w14:paraId="23ACCD04" w14:textId="77777777" w:rsidR="00136022" w:rsidRDefault="00136022" w:rsidP="004A282C">
            <w:pPr>
              <w:rPr>
                <w:noProof/>
              </w:rPr>
            </w:pPr>
            <w:r>
              <w:rPr>
                <w:noProof/>
              </w:rPr>
              <w:t xml:space="preserve">                                                                                   v_AdditionalUpdateType,</w:t>
            </w:r>
          </w:p>
          <w:p w14:paraId="23ACCD05" w14:textId="77777777" w:rsidR="00136022" w:rsidRDefault="00136022" w:rsidP="004A282C">
            <w:pPr>
              <w:rPr>
                <w:noProof/>
              </w:rPr>
            </w:pPr>
            <w:r>
              <w:rPr>
                <w:noProof/>
              </w:rPr>
              <w:t xml:space="preserve">                                                                                   v_TAI),</w:t>
            </w:r>
          </w:p>
          <w:p w14:paraId="23ACCD06" w14:textId="77777777" w:rsidR="00136022" w:rsidRDefault="00136022" w:rsidP="004A282C">
            <w:pPr>
              <w:rPr>
                <w:noProof/>
              </w:rPr>
            </w:pPr>
            <w:r>
              <w:rPr>
                <w:noProof/>
              </w:rPr>
              <w:t xml:space="preserve">                                                         cr_PDN_CONNECTIVITY_REQUEST_N1ToS1(tsc_PdnRequest_Handover,</w:t>
            </w:r>
          </w:p>
          <w:p w14:paraId="23ACCD07" w14:textId="77777777" w:rsidR="00136022" w:rsidRDefault="00136022" w:rsidP="004A282C">
            <w:pPr>
              <w:rPr>
                <w:noProof/>
              </w:rPr>
            </w:pPr>
            <w:r>
              <w:rPr>
                <w:noProof/>
              </w:rPr>
              <w:t xml:space="preserve">                                                                                            f_GetPdnType()))))</w:t>
            </w:r>
          </w:p>
          <w:p w14:paraId="23ACCD08" w14:textId="77777777" w:rsidR="00136022" w:rsidRDefault="00136022" w:rsidP="004A282C">
            <w:pPr>
              <w:rPr>
                <w:noProof/>
              </w:rPr>
            </w:pPr>
            <w:r>
              <w:rPr>
                <w:noProof/>
              </w:rPr>
              <w:t xml:space="preserve">                            -&gt; value v_ReceivedAsp;</w:t>
            </w:r>
          </w:p>
          <w:p w14:paraId="23ACCD09" w14:textId="77777777" w:rsidR="00136022" w:rsidRDefault="00136022" w:rsidP="004A282C">
            <w:pPr>
              <w:rPr>
                <w:noProof/>
              </w:rPr>
            </w:pPr>
            <w:r>
              <w:rPr>
                <w:noProof/>
              </w:rPr>
              <w:t xml:space="preserve">        v_NasInd := v_ReceivedAsp.Signalling.Nas[0];</w:t>
            </w:r>
          </w:p>
          <w:p w14:paraId="23ACCD0A" w14:textId="77777777" w:rsidR="00136022" w:rsidRDefault="00136022" w:rsidP="004A282C">
            <w:pPr>
              <w:rPr>
                <w:noProof/>
              </w:rPr>
            </w:pPr>
            <w:r>
              <w:rPr>
                <w:noProof/>
              </w:rPr>
              <w:t xml:space="preserve">    }</w:t>
            </w:r>
          </w:p>
          <w:p w14:paraId="23ACCD0B" w14:textId="77777777" w:rsidR="00136022" w:rsidRDefault="00136022" w:rsidP="004A282C">
            <w:pPr>
              <w:rPr>
                <w:noProof/>
              </w:rPr>
            </w:pPr>
          </w:p>
          <w:p w14:paraId="23ACCD0C" w14:textId="77777777" w:rsidR="00136022" w:rsidRDefault="00136022" w:rsidP="004A282C">
            <w:pPr>
              <w:rPr>
                <w:noProof/>
              </w:rPr>
            </w:pPr>
            <w:r>
              <w:rPr>
                <w:noProof/>
              </w:rPr>
              <w:t xml:space="preserve">    // @siclog "Step 9 - 20" siclog@</w:t>
            </w:r>
          </w:p>
          <w:p w14:paraId="23ACCD0D" w14:textId="77777777" w:rsidR="00136022" w:rsidRDefault="00136022" w:rsidP="004A282C">
            <w:pPr>
              <w:rPr>
                <w:noProof/>
              </w:rPr>
            </w:pPr>
            <w:r>
              <w:rPr>
                <w:noProof/>
              </w:rPr>
              <w:t xml:space="preserve">    v_SessionId := f_ProtocolConfigOptions_GetSessionId(v_NasInd.Pdu.PiggybackedPduList[0].Msg.pDN_CONNECTIVITY_REQUEST.protocolConfigurationOptions);</w:t>
            </w:r>
          </w:p>
          <w:p w14:paraId="23ACCD0E" w14:textId="77777777" w:rsidR="00136022" w:rsidRDefault="00136022" w:rsidP="004A282C">
            <w:pPr>
              <w:rPr>
                <w:noProof/>
              </w:rPr>
            </w:pPr>
            <w:r>
              <w:rPr>
                <w:noProof/>
              </w:rPr>
              <w:t xml:space="preserve">    if (not isvalue (v_SessionId)) {</w:t>
            </w:r>
          </w:p>
          <w:p w14:paraId="23ACCD0F" w14:textId="77777777" w:rsidR="00136022" w:rsidRDefault="00136022" w:rsidP="004A282C">
            <w:pPr>
              <w:rPr>
                <w:noProof/>
              </w:rPr>
            </w:pPr>
            <w:r>
              <w:rPr>
                <w:noProof/>
              </w:rPr>
              <w:t xml:space="preserve">      f_EUTRA_SetVerdictFailOrInconc(__FILE__, __LINE__, "PDU Session Id not present in PCO");</w:t>
            </w:r>
          </w:p>
          <w:p w14:paraId="23ACCD10" w14:textId="77777777" w:rsidR="00136022" w:rsidRDefault="00136022" w:rsidP="004A282C">
            <w:pPr>
              <w:rPr>
                <w:noProof/>
              </w:rPr>
            </w:pPr>
            <w:r>
              <w:rPr>
                <w:noProof/>
              </w:rPr>
              <w:t xml:space="preserve">    }</w:t>
            </w:r>
          </w:p>
          <w:p w14:paraId="23ACCD11" w14:textId="77777777" w:rsidR="00136022" w:rsidRDefault="00136022" w:rsidP="004A282C">
            <w:pPr>
              <w:rPr>
                <w:noProof/>
              </w:rPr>
            </w:pPr>
          </w:p>
          <w:p w14:paraId="23ACCD12" w14:textId="77777777" w:rsidR="00136022" w:rsidRDefault="00136022" w:rsidP="004A282C">
            <w:pPr>
              <w:rPr>
                <w:noProof/>
              </w:rPr>
            </w:pPr>
            <w:r>
              <w:rPr>
                <w:noProof/>
              </w:rPr>
              <w:t xml:space="preserve">    f_EUTRA38_MultiPDN_InitialRegistration_Step5_16 (eutra_Cell1, TESTMode_OFF, v_NasInd, -, v_PduSessionInfoList); // @sic R5s210149 sic@</w:t>
            </w:r>
          </w:p>
          <w:p w14:paraId="23ACCD13" w14:textId="77777777" w:rsidR="00136022" w:rsidRDefault="00136022" w:rsidP="004A282C">
            <w:pPr>
              <w:rPr>
                <w:noProof/>
              </w:rPr>
            </w:pPr>
          </w:p>
          <w:p w14:paraId="23ACCD14" w14:textId="77777777" w:rsidR="00136022" w:rsidRDefault="00136022" w:rsidP="004A282C">
            <w:pPr>
              <w:rPr>
                <w:noProof/>
                <w:lang w:eastAsia="zh-CN"/>
              </w:rPr>
            </w:pPr>
            <w:r>
              <w:rPr>
                <w:noProof/>
              </w:rPr>
              <w:t xml:space="preserve">  }</w:t>
            </w:r>
          </w:p>
        </w:tc>
      </w:tr>
    </w:tbl>
    <w:p w14:paraId="23ACCD16" w14:textId="77777777" w:rsidR="00537BF6" w:rsidRPr="0065443B" w:rsidRDefault="00537BF6" w:rsidP="00537BF6">
      <w:pPr>
        <w:pStyle w:val="Heading2"/>
        <w:numPr>
          <w:ilvl w:val="1"/>
          <w:numId w:val="1"/>
        </w:numPr>
        <w:overflowPunct w:val="0"/>
        <w:autoSpaceDE w:val="0"/>
        <w:autoSpaceDN w:val="0"/>
        <w:adjustRightInd w:val="0"/>
        <w:spacing w:before="480"/>
        <w:rPr>
          <w:b/>
          <w:lang w:val="pt-BR"/>
        </w:rPr>
      </w:pPr>
      <w:bookmarkStart w:id="19" w:name="_Toc89694473"/>
      <w:r>
        <w:rPr>
          <w:b/>
          <w:lang w:val="pt-BR"/>
        </w:rPr>
        <w:lastRenderedPageBreak/>
        <w:t xml:space="preserve">Change </w:t>
      </w:r>
      <w:r>
        <w:rPr>
          <w:rFonts w:hint="eastAsia"/>
          <w:b/>
          <w:lang w:val="pt-BR" w:eastAsia="zh-CN"/>
        </w:rPr>
        <w:t>5</w:t>
      </w:r>
      <w:bookmarkEnd w:id="19"/>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136022" w14:paraId="23ACCD19" w14:textId="77777777" w:rsidTr="004A282C">
        <w:trPr>
          <w:trHeight w:val="447"/>
        </w:trPr>
        <w:tc>
          <w:tcPr>
            <w:tcW w:w="2075" w:type="dxa"/>
          </w:tcPr>
          <w:p w14:paraId="23ACCD17" w14:textId="77777777" w:rsidR="00136022" w:rsidRPr="00E751F5" w:rsidRDefault="00136022" w:rsidP="004A282C">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23ACCD18" w14:textId="77777777" w:rsidR="00136022" w:rsidRPr="002D56A7" w:rsidRDefault="00136022" w:rsidP="004A282C">
            <w:pPr>
              <w:spacing w:after="0"/>
            </w:pPr>
            <w:r>
              <w:rPr>
                <w:noProof/>
              </w:rPr>
              <w:t>cdr_ATTACH_REQUEST_N1ToS1</w:t>
            </w:r>
          </w:p>
        </w:tc>
      </w:tr>
      <w:tr w:rsidR="00136022" w:rsidRPr="004A6B5A" w14:paraId="23ACCD1C" w14:textId="77777777" w:rsidTr="004A282C">
        <w:trPr>
          <w:trHeight w:val="775"/>
        </w:trPr>
        <w:tc>
          <w:tcPr>
            <w:tcW w:w="2075" w:type="dxa"/>
          </w:tcPr>
          <w:p w14:paraId="23ACCD1A" w14:textId="77777777" w:rsidR="00136022" w:rsidRPr="00E751F5" w:rsidRDefault="00136022" w:rsidP="004A282C">
            <w:pPr>
              <w:spacing w:before="40" w:after="40"/>
              <w:rPr>
                <w:rFonts w:ascii="Arial" w:hAnsi="Arial"/>
                <w:b/>
              </w:rPr>
            </w:pPr>
            <w:r w:rsidRPr="00E751F5">
              <w:rPr>
                <w:rFonts w:ascii="Arial" w:hAnsi="Arial"/>
                <w:b/>
              </w:rPr>
              <w:t>Reason for change</w:t>
            </w:r>
          </w:p>
        </w:tc>
        <w:tc>
          <w:tcPr>
            <w:tcW w:w="7654" w:type="dxa"/>
          </w:tcPr>
          <w:p w14:paraId="23ACCD1B" w14:textId="77777777" w:rsidR="00136022" w:rsidRPr="00086E84" w:rsidRDefault="00136022" w:rsidP="00136022">
            <w:pPr>
              <w:numPr>
                <w:ilvl w:val="0"/>
                <w:numId w:val="12"/>
              </w:numPr>
              <w:spacing w:after="0"/>
              <w:rPr>
                <w:lang w:val="en-US"/>
              </w:rPr>
            </w:pPr>
            <w:r>
              <w:rPr>
                <w:rFonts w:hint="eastAsia"/>
                <w:lang w:val="en-US" w:eastAsia="zh-CN"/>
              </w:rPr>
              <w:t xml:space="preserve">According to </w:t>
            </w:r>
            <w:r w:rsidRPr="00D67004">
              <w:rPr>
                <w:lang w:val="en-US" w:eastAsia="zh-CN"/>
              </w:rPr>
              <w:t>24.301, cl. 5.5.1.2.2</w:t>
            </w:r>
            <w:r>
              <w:rPr>
                <w:rFonts w:hint="eastAsia"/>
                <w:lang w:val="en-US" w:eastAsia="zh-CN"/>
              </w:rPr>
              <w:t xml:space="preserve">, </w:t>
            </w:r>
            <w:r>
              <w:rPr>
                <w:color w:val="000000"/>
              </w:rPr>
              <w:t>the UE shall include the valid GUTI into the EPS mobile identity IE</w:t>
            </w:r>
            <w:r>
              <w:rPr>
                <w:rFonts w:hint="eastAsia"/>
                <w:color w:val="000000"/>
                <w:lang w:eastAsia="zh-CN"/>
              </w:rPr>
              <w:t>.</w:t>
            </w:r>
          </w:p>
        </w:tc>
      </w:tr>
      <w:tr w:rsidR="00136022" w14:paraId="23ACCD1F" w14:textId="77777777" w:rsidTr="004A282C">
        <w:tc>
          <w:tcPr>
            <w:tcW w:w="2075" w:type="dxa"/>
          </w:tcPr>
          <w:p w14:paraId="23ACCD1D" w14:textId="77777777" w:rsidR="00136022" w:rsidRPr="00E751F5" w:rsidRDefault="00136022" w:rsidP="004A282C">
            <w:pPr>
              <w:spacing w:before="40" w:after="40"/>
              <w:rPr>
                <w:rFonts w:ascii="Arial" w:hAnsi="Arial"/>
                <w:b/>
              </w:rPr>
            </w:pPr>
            <w:r w:rsidRPr="00E751F5">
              <w:rPr>
                <w:rFonts w:ascii="Arial" w:hAnsi="Arial"/>
                <w:b/>
              </w:rPr>
              <w:t>Summary of change</w:t>
            </w:r>
          </w:p>
        </w:tc>
        <w:tc>
          <w:tcPr>
            <w:tcW w:w="7654" w:type="dxa"/>
          </w:tcPr>
          <w:p w14:paraId="23ACCD1E" w14:textId="77777777" w:rsidR="00136022" w:rsidRPr="00086E84" w:rsidRDefault="00136022" w:rsidP="00136022">
            <w:pPr>
              <w:pStyle w:val="CRCoverPage"/>
              <w:numPr>
                <w:ilvl w:val="0"/>
                <w:numId w:val="11"/>
              </w:numPr>
              <w:spacing w:after="0"/>
              <w:rPr>
                <w:rFonts w:ascii="Times New Roman" w:hAnsi="Times New Roman"/>
              </w:rPr>
            </w:pPr>
            <w:r>
              <w:rPr>
                <w:rFonts w:ascii="Times New Roman" w:hAnsi="Times New Roman" w:hint="eastAsia"/>
                <w:lang w:eastAsia="zh-CN"/>
              </w:rPr>
              <w:t>I</w:t>
            </w:r>
            <w:r>
              <w:rPr>
                <w:rFonts w:ascii="Times New Roman" w:hAnsi="Times New Roman" w:hint="eastAsia"/>
                <w:noProof/>
                <w:lang w:eastAsia="zh-CN"/>
              </w:rPr>
              <w:t xml:space="preserve">nstead </w:t>
            </w:r>
            <w:r w:rsidRPr="002E2B1E">
              <w:rPr>
                <w:rFonts w:ascii="Times New Roman" w:hAnsi="Times New Roman"/>
                <w:noProof/>
                <w:lang w:eastAsia="zh-CN"/>
              </w:rPr>
              <w:t>additionalGuti</w:t>
            </w:r>
            <w:r w:rsidRPr="002E2B1E">
              <w:rPr>
                <w:rFonts w:ascii="Times New Roman" w:hAnsi="Times New Roman" w:hint="eastAsia"/>
                <w:noProof/>
                <w:lang w:eastAsia="zh-CN"/>
              </w:rPr>
              <w:t xml:space="preserve"> to </w:t>
            </w:r>
            <w:r w:rsidRPr="002E2B1E">
              <w:rPr>
                <w:rFonts w:ascii="Times New Roman" w:hAnsi="Times New Roman"/>
                <w:noProof/>
                <w:lang w:eastAsia="zh-CN"/>
              </w:rPr>
              <w:t>epsMobileIdentity</w:t>
            </w:r>
            <w:r>
              <w:rPr>
                <w:rFonts w:ascii="Times New Roman" w:hAnsi="Times New Roman" w:hint="eastAsia"/>
                <w:noProof/>
                <w:lang w:eastAsia="zh-CN"/>
              </w:rPr>
              <w:t>.</w:t>
            </w:r>
          </w:p>
        </w:tc>
      </w:tr>
      <w:tr w:rsidR="00136022" w14:paraId="23ACCD22" w14:textId="77777777" w:rsidTr="004A282C">
        <w:tc>
          <w:tcPr>
            <w:tcW w:w="2075" w:type="dxa"/>
          </w:tcPr>
          <w:p w14:paraId="23ACCD20" w14:textId="77777777" w:rsidR="00136022" w:rsidRPr="00E751F5" w:rsidRDefault="00136022" w:rsidP="004A282C">
            <w:pPr>
              <w:spacing w:before="40" w:after="40"/>
              <w:rPr>
                <w:rFonts w:ascii="Arial" w:hAnsi="Arial"/>
                <w:b/>
              </w:rPr>
            </w:pPr>
            <w:r w:rsidRPr="00E751F5">
              <w:rPr>
                <w:rFonts w:ascii="Arial" w:hAnsi="Arial"/>
                <w:b/>
              </w:rPr>
              <w:t>TTCN module</w:t>
            </w:r>
          </w:p>
        </w:tc>
        <w:tc>
          <w:tcPr>
            <w:tcW w:w="7654" w:type="dxa"/>
          </w:tcPr>
          <w:p w14:paraId="23ACCD21" w14:textId="77777777" w:rsidR="00136022" w:rsidRPr="007015EF" w:rsidRDefault="00136022" w:rsidP="004A282C">
            <w:pPr>
              <w:spacing w:after="0"/>
            </w:pPr>
            <w:r w:rsidRPr="004067D7">
              <w:t>EPS_Fallback_NR5GC_EUTRA.ttcn</w:t>
            </w:r>
          </w:p>
        </w:tc>
      </w:tr>
      <w:tr w:rsidR="00136022" w:rsidRPr="00E751F5" w14:paraId="23ACCD25" w14:textId="77777777" w:rsidTr="004A282C">
        <w:tc>
          <w:tcPr>
            <w:tcW w:w="2075" w:type="dxa"/>
          </w:tcPr>
          <w:p w14:paraId="23ACCD23" w14:textId="77777777" w:rsidR="00136022" w:rsidRPr="00E751F5" w:rsidRDefault="00136022" w:rsidP="004A282C">
            <w:pPr>
              <w:spacing w:before="40" w:after="40"/>
              <w:rPr>
                <w:rFonts w:ascii="Arial" w:hAnsi="Arial"/>
                <w:b/>
                <w:highlight w:val="cyan"/>
              </w:rPr>
            </w:pPr>
            <w:r w:rsidRPr="003A2E14">
              <w:rPr>
                <w:rFonts w:ascii="Arial" w:hAnsi="Arial"/>
                <w:b/>
              </w:rPr>
              <w:t>MCC160 Comment</w:t>
            </w:r>
          </w:p>
        </w:tc>
        <w:tc>
          <w:tcPr>
            <w:tcW w:w="7654" w:type="dxa"/>
          </w:tcPr>
          <w:p w14:paraId="23ACCD24" w14:textId="77777777" w:rsidR="00136022" w:rsidRPr="00E751F5" w:rsidRDefault="00136022" w:rsidP="004A282C">
            <w:pPr>
              <w:rPr>
                <w:rFonts w:ascii="Arial" w:hAnsi="Arial"/>
                <w:highlight w:val="cyan"/>
              </w:rPr>
            </w:pPr>
          </w:p>
        </w:tc>
      </w:tr>
    </w:tbl>
    <w:p w14:paraId="23ACCD26" w14:textId="77777777" w:rsidR="00136022" w:rsidRDefault="00136022" w:rsidP="00136022">
      <w:pPr>
        <w:rPr>
          <w:noProof/>
        </w:rPr>
      </w:pPr>
    </w:p>
    <w:p w14:paraId="23ACCD27" w14:textId="77777777" w:rsidR="00136022" w:rsidRPr="007015EF" w:rsidRDefault="00136022" w:rsidP="00136022">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36022" w14:paraId="23ACCD36" w14:textId="77777777" w:rsidTr="004A282C">
        <w:tc>
          <w:tcPr>
            <w:tcW w:w="9855" w:type="dxa"/>
            <w:shd w:val="clear" w:color="auto" w:fill="auto"/>
          </w:tcPr>
          <w:p w14:paraId="23ACCD28" w14:textId="77777777" w:rsidR="00136022" w:rsidRDefault="00136022" w:rsidP="004A282C">
            <w:pPr>
              <w:rPr>
                <w:noProof/>
              </w:rPr>
            </w:pPr>
            <w:r>
              <w:rPr>
                <w:noProof/>
              </w:rPr>
              <w:t xml:space="preserve">  template (present) NAS_UL_Message_Type cdr_ATTACH_REQUEST_N1ToS1(template (present) NAS_AttDetValue_Type p_AttachTypeValue,</w:t>
            </w:r>
          </w:p>
          <w:p w14:paraId="23ACCD29" w14:textId="77777777" w:rsidR="00136022" w:rsidRDefault="00136022" w:rsidP="004A282C">
            <w:pPr>
              <w:rPr>
                <w:noProof/>
              </w:rPr>
            </w:pPr>
            <w:r>
              <w:rPr>
                <w:noProof/>
              </w:rPr>
              <w:t xml:space="preserve">                                                                   template AdditionalUpdateType p_AdditionalUpdateType,</w:t>
            </w:r>
          </w:p>
          <w:p w14:paraId="23ACCD2A" w14:textId="77777777" w:rsidR="00136022" w:rsidRDefault="00136022" w:rsidP="004A282C">
            <w:pPr>
              <w:rPr>
                <w:noProof/>
              </w:rPr>
            </w:pPr>
            <w:r>
              <w:rPr>
                <w:noProof/>
              </w:rPr>
              <w:t xml:space="preserve">                                                                   template (present) NAS_KsiValue p_KsiValue,</w:t>
            </w:r>
          </w:p>
          <w:p w14:paraId="23ACCD2B" w14:textId="77777777" w:rsidR="00136022" w:rsidRDefault="00136022" w:rsidP="004A282C">
            <w:pPr>
              <w:rPr>
                <w:noProof/>
              </w:rPr>
            </w:pPr>
            <w:r>
              <w:rPr>
                <w:noProof/>
              </w:rPr>
              <w:t xml:space="preserve">                                                                   template </w:t>
            </w:r>
            <w:r w:rsidRPr="002E2B1E">
              <w:rPr>
                <w:noProof/>
              </w:rPr>
              <w:t>(present)</w:t>
            </w:r>
            <w:r>
              <w:rPr>
                <w:noProof/>
              </w:rPr>
              <w:t xml:space="preserve"> MobileIdentity p_Guti,</w:t>
            </w:r>
          </w:p>
          <w:p w14:paraId="23ACCD2C" w14:textId="77777777" w:rsidR="00136022" w:rsidRDefault="00136022" w:rsidP="004A282C">
            <w:pPr>
              <w:rPr>
                <w:noProof/>
              </w:rPr>
            </w:pPr>
            <w:r>
              <w:rPr>
                <w:noProof/>
              </w:rPr>
              <w:t xml:space="preserve">                                                                   template TrackingAreaId p_TAI)</w:t>
            </w:r>
          </w:p>
          <w:p w14:paraId="23ACCD2D" w14:textId="77777777" w:rsidR="00136022" w:rsidRDefault="00136022" w:rsidP="004A282C">
            <w:pPr>
              <w:rPr>
                <w:noProof/>
              </w:rPr>
            </w:pPr>
            <w:r>
              <w:rPr>
                <w:noProof/>
              </w:rPr>
              <w:t xml:space="preserve">    modifies cr_508_ATTACH_REQUEST :=</w:t>
            </w:r>
          </w:p>
          <w:p w14:paraId="23ACCD2E" w14:textId="77777777" w:rsidR="00136022" w:rsidRDefault="00136022" w:rsidP="004A282C">
            <w:pPr>
              <w:rPr>
                <w:noProof/>
              </w:rPr>
            </w:pPr>
            <w:r>
              <w:rPr>
                <w:noProof/>
              </w:rPr>
              <w:t xml:space="preserve">  { // FFS: OldGUTI is not included in this message definition!</w:t>
            </w:r>
          </w:p>
          <w:p w14:paraId="23ACCD2F" w14:textId="77777777" w:rsidR="00136022" w:rsidRDefault="00136022" w:rsidP="004A282C">
            <w:pPr>
              <w:rPr>
                <w:noProof/>
              </w:rPr>
            </w:pPr>
            <w:r>
              <w:rPr>
                <w:noProof/>
              </w:rPr>
              <w:t xml:space="preserve">    aTTACH_REQUEST := {</w:t>
            </w:r>
          </w:p>
          <w:p w14:paraId="23ACCD30" w14:textId="77777777" w:rsidR="00136022" w:rsidRDefault="00136022" w:rsidP="004A282C">
            <w:pPr>
              <w:rPr>
                <w:noProof/>
              </w:rPr>
            </w:pPr>
            <w:r>
              <w:rPr>
                <w:noProof/>
              </w:rPr>
              <w:t xml:space="preserve">      nasKeySetId              := cr_NAS_KeySetIdentifier(p_KsiValue, tsc_Spare1),</w:t>
            </w:r>
          </w:p>
          <w:p w14:paraId="23ACCD31" w14:textId="77777777" w:rsidR="00136022" w:rsidRDefault="00136022" w:rsidP="004A282C">
            <w:pPr>
              <w:rPr>
                <w:noProof/>
              </w:rPr>
            </w:pPr>
            <w:r>
              <w:rPr>
                <w:noProof/>
              </w:rPr>
              <w:t xml:space="preserve">      </w:t>
            </w:r>
            <w:r w:rsidRPr="002E2B1E">
              <w:rPr>
                <w:noProof/>
                <w:highlight w:val="yellow"/>
              </w:rPr>
              <w:t>additionalGuti           := p_Guti,</w:t>
            </w:r>
          </w:p>
          <w:p w14:paraId="23ACCD32" w14:textId="77777777" w:rsidR="00136022" w:rsidRDefault="00136022" w:rsidP="004A282C">
            <w:pPr>
              <w:rPr>
                <w:noProof/>
              </w:rPr>
            </w:pPr>
            <w:r>
              <w:rPr>
                <w:noProof/>
              </w:rPr>
              <w:t xml:space="preserve">      lastVisitedRegisteredTai := p_TAI,</w:t>
            </w:r>
          </w:p>
          <w:p w14:paraId="23ACCD33" w14:textId="77777777" w:rsidR="00136022" w:rsidRDefault="00136022" w:rsidP="004A282C">
            <w:pPr>
              <w:rPr>
                <w:noProof/>
              </w:rPr>
            </w:pPr>
            <w:r>
              <w:rPr>
                <w:noProof/>
              </w:rPr>
              <w:t xml:space="preserve">      oldGUTI_Type               := cr_GUTI_Type_Native</w:t>
            </w:r>
          </w:p>
          <w:p w14:paraId="23ACCD34" w14:textId="77777777" w:rsidR="00136022" w:rsidRDefault="00136022" w:rsidP="004A282C">
            <w:pPr>
              <w:rPr>
                <w:noProof/>
              </w:rPr>
            </w:pPr>
            <w:r>
              <w:rPr>
                <w:noProof/>
              </w:rPr>
              <w:t xml:space="preserve">    }</w:t>
            </w:r>
          </w:p>
          <w:p w14:paraId="23ACCD35" w14:textId="77777777" w:rsidR="00136022" w:rsidRDefault="00136022" w:rsidP="004A282C">
            <w:pPr>
              <w:rPr>
                <w:noProof/>
              </w:rPr>
            </w:pPr>
            <w:r>
              <w:rPr>
                <w:noProof/>
              </w:rPr>
              <w:t xml:space="preserve">  }</w:t>
            </w:r>
          </w:p>
        </w:tc>
      </w:tr>
    </w:tbl>
    <w:p w14:paraId="23ACCD37" w14:textId="77777777" w:rsidR="00136022" w:rsidRDefault="00136022" w:rsidP="00136022">
      <w:pPr>
        <w:rPr>
          <w:noProof/>
        </w:rPr>
      </w:pPr>
    </w:p>
    <w:p w14:paraId="23ACCD38" w14:textId="77777777" w:rsidR="00136022" w:rsidRPr="007015EF" w:rsidRDefault="00136022" w:rsidP="00136022">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36022" w14:paraId="23ACCD47" w14:textId="77777777" w:rsidTr="004A282C">
        <w:tc>
          <w:tcPr>
            <w:tcW w:w="9855" w:type="dxa"/>
            <w:shd w:val="clear" w:color="auto" w:fill="auto"/>
          </w:tcPr>
          <w:p w14:paraId="23ACCD39" w14:textId="77777777" w:rsidR="00136022" w:rsidRDefault="00136022" w:rsidP="004A282C">
            <w:pPr>
              <w:rPr>
                <w:noProof/>
              </w:rPr>
            </w:pPr>
            <w:r>
              <w:rPr>
                <w:noProof/>
              </w:rPr>
              <w:t xml:space="preserve">   template (present) NAS_UL_Message_Type cdr_ATTACH_REQUEST_N1ToS1(template (present) NAS_AttDetValue_Type p_AttachTypeValue,</w:t>
            </w:r>
          </w:p>
          <w:p w14:paraId="23ACCD3A" w14:textId="77777777" w:rsidR="00136022" w:rsidRDefault="00136022" w:rsidP="004A282C">
            <w:pPr>
              <w:rPr>
                <w:noProof/>
              </w:rPr>
            </w:pPr>
            <w:r>
              <w:rPr>
                <w:noProof/>
              </w:rPr>
              <w:t xml:space="preserve">                                                                   template AdditionalUpdateType p_AdditionalUpdateType,</w:t>
            </w:r>
          </w:p>
          <w:p w14:paraId="23ACCD3B" w14:textId="77777777" w:rsidR="00136022" w:rsidRDefault="00136022" w:rsidP="004A282C">
            <w:pPr>
              <w:rPr>
                <w:noProof/>
              </w:rPr>
            </w:pPr>
            <w:r>
              <w:rPr>
                <w:noProof/>
              </w:rPr>
              <w:t xml:space="preserve">                                                                   template (present) NAS_KsiValue p_KsiValue,</w:t>
            </w:r>
          </w:p>
          <w:p w14:paraId="23ACCD3C" w14:textId="77777777" w:rsidR="00136022" w:rsidRDefault="00136022" w:rsidP="004A282C">
            <w:pPr>
              <w:rPr>
                <w:noProof/>
              </w:rPr>
            </w:pPr>
            <w:r>
              <w:rPr>
                <w:noProof/>
              </w:rPr>
              <w:t xml:space="preserve">                                                                   template MobileIdentity p_Guti,</w:t>
            </w:r>
          </w:p>
          <w:p w14:paraId="23ACCD3D" w14:textId="77777777" w:rsidR="00136022" w:rsidRDefault="00136022" w:rsidP="004A282C">
            <w:pPr>
              <w:rPr>
                <w:noProof/>
              </w:rPr>
            </w:pPr>
            <w:r>
              <w:rPr>
                <w:noProof/>
              </w:rPr>
              <w:t xml:space="preserve">                                                                   template TrackingAreaId p_TAI)</w:t>
            </w:r>
          </w:p>
          <w:p w14:paraId="23ACCD3E" w14:textId="77777777" w:rsidR="00136022" w:rsidRDefault="00136022" w:rsidP="004A282C">
            <w:pPr>
              <w:rPr>
                <w:noProof/>
              </w:rPr>
            </w:pPr>
            <w:r>
              <w:rPr>
                <w:noProof/>
              </w:rPr>
              <w:t xml:space="preserve">    modifies cr_508_ATTACH_REQUEST :=</w:t>
            </w:r>
          </w:p>
          <w:p w14:paraId="23ACCD3F" w14:textId="77777777" w:rsidR="00136022" w:rsidRDefault="00136022" w:rsidP="004A282C">
            <w:pPr>
              <w:rPr>
                <w:noProof/>
              </w:rPr>
            </w:pPr>
            <w:r>
              <w:rPr>
                <w:noProof/>
              </w:rPr>
              <w:t xml:space="preserve">  { // FFS: OldGUTI is not included in this message definition!</w:t>
            </w:r>
          </w:p>
          <w:p w14:paraId="23ACCD40" w14:textId="77777777" w:rsidR="00136022" w:rsidRDefault="00136022" w:rsidP="004A282C">
            <w:pPr>
              <w:rPr>
                <w:noProof/>
              </w:rPr>
            </w:pPr>
            <w:r>
              <w:rPr>
                <w:noProof/>
              </w:rPr>
              <w:t xml:space="preserve">    aTTACH_REQUEST := {</w:t>
            </w:r>
          </w:p>
          <w:p w14:paraId="23ACCD41" w14:textId="77777777" w:rsidR="00136022" w:rsidRDefault="00136022" w:rsidP="004A282C">
            <w:pPr>
              <w:rPr>
                <w:noProof/>
              </w:rPr>
            </w:pPr>
            <w:r>
              <w:rPr>
                <w:noProof/>
              </w:rPr>
              <w:lastRenderedPageBreak/>
              <w:t xml:space="preserve">      nasKeySetId              := cr_NAS_KeySetIdentifier(p_KsiValue, tsc_Spare1),</w:t>
            </w:r>
          </w:p>
          <w:p w14:paraId="23ACCD42" w14:textId="77777777" w:rsidR="00136022" w:rsidRDefault="00136022" w:rsidP="004A282C">
            <w:pPr>
              <w:rPr>
                <w:noProof/>
              </w:rPr>
            </w:pPr>
            <w:r>
              <w:rPr>
                <w:noProof/>
              </w:rPr>
              <w:t xml:space="preserve">      </w:t>
            </w:r>
            <w:r w:rsidRPr="002E2B1E">
              <w:rPr>
                <w:noProof/>
                <w:highlight w:val="yellow"/>
              </w:rPr>
              <w:t>epsMobileIdentity           := p_Guti</w:t>
            </w:r>
            <w:r>
              <w:rPr>
                <w:noProof/>
              </w:rPr>
              <w:t>,</w:t>
            </w:r>
          </w:p>
          <w:p w14:paraId="23ACCD43" w14:textId="77777777" w:rsidR="00136022" w:rsidRDefault="00136022" w:rsidP="004A282C">
            <w:pPr>
              <w:rPr>
                <w:noProof/>
              </w:rPr>
            </w:pPr>
            <w:r>
              <w:rPr>
                <w:noProof/>
              </w:rPr>
              <w:t xml:space="preserve">      lastVisitedRegisteredTai := p_TAI,</w:t>
            </w:r>
          </w:p>
          <w:p w14:paraId="23ACCD44" w14:textId="77777777" w:rsidR="00136022" w:rsidRDefault="00136022" w:rsidP="004A282C">
            <w:pPr>
              <w:rPr>
                <w:noProof/>
              </w:rPr>
            </w:pPr>
            <w:r>
              <w:rPr>
                <w:noProof/>
              </w:rPr>
              <w:t xml:space="preserve">      oldGUTI_Type               := cr_GUTI_Type_Native</w:t>
            </w:r>
          </w:p>
          <w:p w14:paraId="23ACCD45" w14:textId="77777777" w:rsidR="00136022" w:rsidRDefault="00136022" w:rsidP="004A282C">
            <w:pPr>
              <w:rPr>
                <w:noProof/>
              </w:rPr>
            </w:pPr>
            <w:r>
              <w:rPr>
                <w:noProof/>
              </w:rPr>
              <w:t xml:space="preserve">    }</w:t>
            </w:r>
          </w:p>
          <w:p w14:paraId="23ACCD46" w14:textId="77777777" w:rsidR="00136022" w:rsidRDefault="00136022" w:rsidP="004A282C">
            <w:pPr>
              <w:rPr>
                <w:noProof/>
                <w:lang w:eastAsia="zh-CN"/>
              </w:rPr>
            </w:pPr>
            <w:r>
              <w:rPr>
                <w:noProof/>
              </w:rPr>
              <w:t xml:space="preserve">  }</w:t>
            </w:r>
          </w:p>
        </w:tc>
      </w:tr>
    </w:tbl>
    <w:p w14:paraId="23ACCD48" w14:textId="77777777" w:rsidR="00537BF6" w:rsidRPr="0065443B" w:rsidRDefault="00537BF6" w:rsidP="00537BF6">
      <w:pPr>
        <w:pStyle w:val="Heading2"/>
        <w:numPr>
          <w:ilvl w:val="1"/>
          <w:numId w:val="1"/>
        </w:numPr>
        <w:overflowPunct w:val="0"/>
        <w:autoSpaceDE w:val="0"/>
        <w:autoSpaceDN w:val="0"/>
        <w:adjustRightInd w:val="0"/>
        <w:spacing w:before="480"/>
        <w:rPr>
          <w:b/>
          <w:lang w:val="pt-BR"/>
        </w:rPr>
      </w:pPr>
      <w:bookmarkStart w:id="20" w:name="_Toc89694474"/>
      <w:r>
        <w:rPr>
          <w:b/>
          <w:lang w:val="pt-BR"/>
        </w:rPr>
        <w:lastRenderedPageBreak/>
        <w:t xml:space="preserve">Change </w:t>
      </w:r>
      <w:r>
        <w:rPr>
          <w:rFonts w:hint="eastAsia"/>
          <w:b/>
          <w:lang w:val="pt-BR" w:eastAsia="zh-CN"/>
        </w:rPr>
        <w:t>6</w:t>
      </w:r>
      <w:bookmarkEnd w:id="20"/>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537BF6" w14:paraId="23ACCD4B" w14:textId="77777777" w:rsidTr="004A282C">
        <w:trPr>
          <w:trHeight w:val="447"/>
        </w:trPr>
        <w:tc>
          <w:tcPr>
            <w:tcW w:w="2075" w:type="dxa"/>
          </w:tcPr>
          <w:p w14:paraId="23ACCD49" w14:textId="77777777" w:rsidR="00537BF6" w:rsidRPr="00E751F5" w:rsidRDefault="00537BF6" w:rsidP="004A282C">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23ACCD4A" w14:textId="77777777" w:rsidR="00537BF6" w:rsidRPr="002D56A7" w:rsidRDefault="00537BF6" w:rsidP="004A282C">
            <w:pPr>
              <w:spacing w:after="0"/>
            </w:pPr>
            <w:r>
              <w:rPr>
                <w:noProof/>
              </w:rPr>
              <w:t>cr_PDN_CONNECTIVITY_REQUEST_N1ToS1</w:t>
            </w:r>
          </w:p>
        </w:tc>
      </w:tr>
      <w:tr w:rsidR="00537BF6" w:rsidRPr="004A6B5A" w14:paraId="23ACCD4E" w14:textId="77777777" w:rsidTr="004A282C">
        <w:trPr>
          <w:trHeight w:val="775"/>
        </w:trPr>
        <w:tc>
          <w:tcPr>
            <w:tcW w:w="2075" w:type="dxa"/>
          </w:tcPr>
          <w:p w14:paraId="23ACCD4C" w14:textId="77777777" w:rsidR="00537BF6" w:rsidRPr="00E751F5" w:rsidRDefault="00537BF6" w:rsidP="004A282C">
            <w:pPr>
              <w:spacing w:before="40" w:after="40"/>
              <w:rPr>
                <w:rFonts w:ascii="Arial" w:hAnsi="Arial"/>
                <w:b/>
              </w:rPr>
            </w:pPr>
            <w:r w:rsidRPr="00E751F5">
              <w:rPr>
                <w:rFonts w:ascii="Arial" w:hAnsi="Arial"/>
                <w:b/>
              </w:rPr>
              <w:t>Reason for change</w:t>
            </w:r>
          </w:p>
        </w:tc>
        <w:tc>
          <w:tcPr>
            <w:tcW w:w="7654" w:type="dxa"/>
          </w:tcPr>
          <w:p w14:paraId="23ACCD4D" w14:textId="77777777" w:rsidR="00537BF6" w:rsidRPr="00086E84" w:rsidRDefault="00537BF6" w:rsidP="00A10EAA">
            <w:pPr>
              <w:numPr>
                <w:ilvl w:val="0"/>
                <w:numId w:val="13"/>
              </w:numPr>
              <w:spacing w:after="0"/>
              <w:rPr>
                <w:lang w:val="en-US"/>
              </w:rPr>
            </w:pPr>
            <w:r>
              <w:rPr>
                <w:rFonts w:hint="eastAsia"/>
                <w:lang w:val="en-US" w:eastAsia="zh-CN"/>
              </w:rPr>
              <w:t xml:space="preserve">According to 38.523-1 table 11.1.5 3.3-7 and 36.508 table 4.7.2-20. </w:t>
            </w:r>
            <w:r w:rsidRPr="00992F46">
              <w:rPr>
                <w:lang w:eastAsia="zh-CN"/>
              </w:rPr>
              <w:t>ESM information transfer flag</w:t>
            </w:r>
            <w:r>
              <w:rPr>
                <w:rFonts w:hint="eastAsia"/>
                <w:lang w:val="en-US" w:eastAsia="zh-CN"/>
              </w:rPr>
              <w:t xml:space="preserve"> should be set to </w:t>
            </w:r>
            <w:r>
              <w:rPr>
                <w:lang w:val="en-US" w:eastAsia="zh-CN"/>
              </w:rPr>
              <w:t>‘</w:t>
            </w:r>
            <w:r w:rsidRPr="00992F46">
              <w:t>Not present or any allowed value</w:t>
            </w:r>
            <w:r>
              <w:rPr>
                <w:lang w:val="en-US" w:eastAsia="zh-CN"/>
              </w:rPr>
              <w:t>’</w:t>
            </w:r>
            <w:r>
              <w:rPr>
                <w:rFonts w:hint="eastAsia"/>
                <w:lang w:val="en-US" w:eastAsia="zh-CN"/>
              </w:rPr>
              <w:t>.</w:t>
            </w:r>
          </w:p>
        </w:tc>
      </w:tr>
      <w:tr w:rsidR="00537BF6" w14:paraId="23ACCD51" w14:textId="77777777" w:rsidTr="004A282C">
        <w:tc>
          <w:tcPr>
            <w:tcW w:w="2075" w:type="dxa"/>
          </w:tcPr>
          <w:p w14:paraId="23ACCD4F" w14:textId="77777777" w:rsidR="00537BF6" w:rsidRPr="00E751F5" w:rsidRDefault="00537BF6" w:rsidP="004A282C">
            <w:pPr>
              <w:spacing w:before="40" w:after="40"/>
              <w:rPr>
                <w:rFonts w:ascii="Arial" w:hAnsi="Arial"/>
                <w:b/>
              </w:rPr>
            </w:pPr>
            <w:r w:rsidRPr="00E751F5">
              <w:rPr>
                <w:rFonts w:ascii="Arial" w:hAnsi="Arial"/>
                <w:b/>
              </w:rPr>
              <w:t>Summary of change</w:t>
            </w:r>
          </w:p>
        </w:tc>
        <w:tc>
          <w:tcPr>
            <w:tcW w:w="7654" w:type="dxa"/>
          </w:tcPr>
          <w:p w14:paraId="23ACCD50" w14:textId="77777777" w:rsidR="00537BF6" w:rsidRPr="00086E84" w:rsidRDefault="00537BF6" w:rsidP="00A10EAA">
            <w:pPr>
              <w:pStyle w:val="CRCoverPage"/>
              <w:numPr>
                <w:ilvl w:val="0"/>
                <w:numId w:val="14"/>
              </w:numPr>
              <w:spacing w:after="0"/>
              <w:rPr>
                <w:rFonts w:ascii="Times New Roman" w:hAnsi="Times New Roman"/>
              </w:rPr>
            </w:pPr>
            <w:r>
              <w:rPr>
                <w:rFonts w:ascii="Times New Roman" w:hAnsi="Times New Roman" w:hint="eastAsia"/>
                <w:lang w:eastAsia="zh-CN"/>
              </w:rPr>
              <w:t xml:space="preserve">Change the fifth parameter of </w:t>
            </w:r>
            <w:r w:rsidRPr="00047E07">
              <w:rPr>
                <w:rFonts w:ascii="Times New Roman" w:hAnsi="Times New Roman"/>
                <w:lang w:eastAsia="zh-CN"/>
              </w:rPr>
              <w:t>cr_PDN_CONNECTIVITY_REQUEST_Common</w:t>
            </w:r>
            <w:r w:rsidRPr="004067D7">
              <w:rPr>
                <w:rFonts w:ascii="Times New Roman" w:hAnsi="Times New Roman" w:hint="eastAsia"/>
                <w:lang w:eastAsia="zh-CN"/>
              </w:rPr>
              <w:t xml:space="preserve"> to </w:t>
            </w:r>
            <w:r>
              <w:rPr>
                <w:rFonts w:ascii="Times New Roman" w:hAnsi="Times New Roman"/>
                <w:lang w:eastAsia="zh-CN"/>
              </w:rPr>
              <w:t>‘</w:t>
            </w:r>
            <w:r w:rsidRPr="004067D7">
              <w:rPr>
                <w:rFonts w:ascii="Times New Roman" w:hAnsi="Times New Roman" w:hint="eastAsia"/>
                <w:lang w:eastAsia="zh-CN"/>
              </w:rPr>
              <w:t>*</w:t>
            </w:r>
            <w:r>
              <w:rPr>
                <w:rFonts w:ascii="Times New Roman" w:hAnsi="Times New Roman"/>
                <w:lang w:eastAsia="zh-CN"/>
              </w:rPr>
              <w:t>’</w:t>
            </w:r>
          </w:p>
        </w:tc>
      </w:tr>
      <w:tr w:rsidR="00537BF6" w14:paraId="23ACCD54" w14:textId="77777777" w:rsidTr="004A282C">
        <w:tc>
          <w:tcPr>
            <w:tcW w:w="2075" w:type="dxa"/>
          </w:tcPr>
          <w:p w14:paraId="23ACCD52" w14:textId="77777777" w:rsidR="00537BF6" w:rsidRPr="00E751F5" w:rsidRDefault="00537BF6" w:rsidP="004A282C">
            <w:pPr>
              <w:spacing w:before="40" w:after="40"/>
              <w:rPr>
                <w:rFonts w:ascii="Arial" w:hAnsi="Arial"/>
                <w:b/>
              </w:rPr>
            </w:pPr>
            <w:r w:rsidRPr="00E751F5">
              <w:rPr>
                <w:rFonts w:ascii="Arial" w:hAnsi="Arial"/>
                <w:b/>
              </w:rPr>
              <w:t>TTCN module</w:t>
            </w:r>
          </w:p>
        </w:tc>
        <w:tc>
          <w:tcPr>
            <w:tcW w:w="7654" w:type="dxa"/>
          </w:tcPr>
          <w:p w14:paraId="23ACCD53" w14:textId="77777777" w:rsidR="00537BF6" w:rsidRPr="007015EF" w:rsidRDefault="00537BF6" w:rsidP="004A282C">
            <w:pPr>
              <w:spacing w:after="0"/>
            </w:pPr>
            <w:r w:rsidRPr="004067D7">
              <w:t>EPS_Fallback_NR5GC_EUTRA.ttcn</w:t>
            </w:r>
          </w:p>
        </w:tc>
      </w:tr>
      <w:tr w:rsidR="00537BF6" w:rsidRPr="00E751F5" w14:paraId="23ACCD57" w14:textId="77777777" w:rsidTr="004A282C">
        <w:tc>
          <w:tcPr>
            <w:tcW w:w="2075" w:type="dxa"/>
          </w:tcPr>
          <w:p w14:paraId="23ACCD55" w14:textId="77777777" w:rsidR="00537BF6" w:rsidRPr="00E751F5" w:rsidRDefault="00537BF6" w:rsidP="004A282C">
            <w:pPr>
              <w:spacing w:before="40" w:after="40"/>
              <w:rPr>
                <w:rFonts w:ascii="Arial" w:hAnsi="Arial"/>
                <w:b/>
                <w:highlight w:val="cyan"/>
              </w:rPr>
            </w:pPr>
            <w:r w:rsidRPr="003A2E14">
              <w:rPr>
                <w:rFonts w:ascii="Arial" w:hAnsi="Arial"/>
                <w:b/>
              </w:rPr>
              <w:t>MCC160 Comment</w:t>
            </w:r>
          </w:p>
        </w:tc>
        <w:tc>
          <w:tcPr>
            <w:tcW w:w="7654" w:type="dxa"/>
          </w:tcPr>
          <w:p w14:paraId="23ACCD56" w14:textId="77777777" w:rsidR="00537BF6" w:rsidRPr="00E751F5" w:rsidRDefault="00537BF6" w:rsidP="004A282C">
            <w:pPr>
              <w:rPr>
                <w:rFonts w:ascii="Arial" w:hAnsi="Arial"/>
                <w:highlight w:val="cyan"/>
              </w:rPr>
            </w:pPr>
          </w:p>
        </w:tc>
      </w:tr>
    </w:tbl>
    <w:p w14:paraId="23ACCD58" w14:textId="77777777" w:rsidR="00537BF6" w:rsidRDefault="00537BF6" w:rsidP="00537BF6">
      <w:pPr>
        <w:rPr>
          <w:noProof/>
        </w:rPr>
      </w:pPr>
    </w:p>
    <w:p w14:paraId="23ACCD59" w14:textId="77777777" w:rsidR="00537BF6" w:rsidRPr="007015EF" w:rsidRDefault="00537BF6" w:rsidP="00537BF6">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537BF6" w14:paraId="23ACCD66" w14:textId="77777777" w:rsidTr="004A282C">
        <w:tc>
          <w:tcPr>
            <w:tcW w:w="9855" w:type="dxa"/>
            <w:shd w:val="clear" w:color="auto" w:fill="auto"/>
          </w:tcPr>
          <w:p w14:paraId="23ACCD5A" w14:textId="77777777" w:rsidR="00537BF6" w:rsidRDefault="00537BF6" w:rsidP="004A282C">
            <w:pPr>
              <w:rPr>
                <w:noProof/>
              </w:rPr>
            </w:pPr>
            <w:r>
              <w:rPr>
                <w:noProof/>
              </w:rPr>
              <w:t xml:space="preserve">  template (present) NAS_UL_Message_Type cr_PDN_CONNECTIVITY_REQUEST_N1ToS1(template (present) B3_Type p_RequestTypeValue,</w:t>
            </w:r>
          </w:p>
          <w:p w14:paraId="23ACCD5B" w14:textId="77777777" w:rsidR="00537BF6" w:rsidRDefault="00537BF6" w:rsidP="004A282C">
            <w:pPr>
              <w:rPr>
                <w:noProof/>
              </w:rPr>
            </w:pPr>
            <w:r>
              <w:rPr>
                <w:noProof/>
              </w:rPr>
              <w:t xml:space="preserve">                                                                            template (present) PdnTypeValue p_PDNTypeValue,</w:t>
            </w:r>
          </w:p>
          <w:p w14:paraId="23ACCD5C" w14:textId="77777777" w:rsidR="00537BF6" w:rsidRDefault="00537BF6" w:rsidP="004A282C">
            <w:pPr>
              <w:rPr>
                <w:noProof/>
              </w:rPr>
            </w:pPr>
            <w:r>
              <w:rPr>
                <w:noProof/>
              </w:rPr>
              <w:t xml:space="preserve">                                                                            template ProtocolConfigOptions p_PCO := cr_ProtocolConfigOptionsAny ifpresent,</w:t>
            </w:r>
          </w:p>
          <w:p w14:paraId="23ACCD5D" w14:textId="77777777" w:rsidR="00537BF6" w:rsidRDefault="00537BF6" w:rsidP="004A282C">
            <w:pPr>
              <w:rPr>
                <w:noProof/>
              </w:rPr>
            </w:pPr>
            <w:r>
              <w:rPr>
                <w:noProof/>
              </w:rPr>
              <w:t xml:space="preserve">                                                                            template ExtdProtocolConfigOptions p_ExtdProtocolConfigOptions := cr_ExtdPCOAny ifpresent) :=</w:t>
            </w:r>
          </w:p>
          <w:p w14:paraId="23ACCD5E" w14:textId="77777777" w:rsidR="00537BF6" w:rsidRDefault="00537BF6" w:rsidP="004A282C">
            <w:pPr>
              <w:rPr>
                <w:noProof/>
              </w:rPr>
            </w:pPr>
            <w:r>
              <w:rPr>
                <w:noProof/>
              </w:rPr>
              <w:t xml:space="preserve">    cr_PDN_CONNECTIVITY_REQUEST_Common ('0'H,</w:t>
            </w:r>
          </w:p>
          <w:p w14:paraId="23ACCD5F" w14:textId="77777777" w:rsidR="00537BF6" w:rsidRDefault="00537BF6" w:rsidP="004A282C">
            <w:pPr>
              <w:rPr>
                <w:noProof/>
              </w:rPr>
            </w:pPr>
            <w:r>
              <w:rPr>
                <w:noProof/>
              </w:rPr>
              <w:t xml:space="preserve">                                        ?,</w:t>
            </w:r>
          </w:p>
          <w:p w14:paraId="23ACCD60" w14:textId="77777777" w:rsidR="00537BF6" w:rsidRDefault="00537BF6" w:rsidP="004A282C">
            <w:pPr>
              <w:rPr>
                <w:noProof/>
              </w:rPr>
            </w:pPr>
            <w:r>
              <w:rPr>
                <w:noProof/>
              </w:rPr>
              <w:t xml:space="preserve">                                        p_PDNTypeValue,</w:t>
            </w:r>
          </w:p>
          <w:p w14:paraId="23ACCD61" w14:textId="77777777" w:rsidR="00537BF6" w:rsidRDefault="00537BF6" w:rsidP="004A282C">
            <w:pPr>
              <w:rPr>
                <w:noProof/>
              </w:rPr>
            </w:pPr>
            <w:r>
              <w:rPr>
                <w:noProof/>
              </w:rPr>
              <w:t xml:space="preserve">                                        p_RequestTypeValue,</w:t>
            </w:r>
          </w:p>
          <w:p w14:paraId="23ACCD62" w14:textId="77777777" w:rsidR="00537BF6" w:rsidRDefault="00537BF6" w:rsidP="004A282C">
            <w:pPr>
              <w:rPr>
                <w:noProof/>
              </w:rPr>
            </w:pPr>
            <w:r>
              <w:rPr>
                <w:noProof/>
              </w:rPr>
              <w:t xml:space="preserve">                                        </w:t>
            </w:r>
            <w:r w:rsidRPr="00047E07">
              <w:rPr>
                <w:noProof/>
                <w:highlight w:val="yellow"/>
              </w:rPr>
              <w:t>-</w:t>
            </w:r>
            <w:r>
              <w:rPr>
                <w:noProof/>
              </w:rPr>
              <w:t>, -,</w:t>
            </w:r>
          </w:p>
          <w:p w14:paraId="23ACCD63" w14:textId="77777777" w:rsidR="00537BF6" w:rsidRDefault="00537BF6" w:rsidP="004A282C">
            <w:pPr>
              <w:rPr>
                <w:noProof/>
              </w:rPr>
            </w:pPr>
            <w:r>
              <w:rPr>
                <w:noProof/>
              </w:rPr>
              <w:t xml:space="preserve">                                        p_PCO,</w:t>
            </w:r>
          </w:p>
          <w:p w14:paraId="23ACCD64" w14:textId="77777777" w:rsidR="00537BF6" w:rsidRDefault="00537BF6" w:rsidP="004A282C">
            <w:pPr>
              <w:rPr>
                <w:noProof/>
              </w:rPr>
            </w:pPr>
            <w:r>
              <w:rPr>
                <w:noProof/>
              </w:rPr>
              <w:t xml:space="preserve">                                        -, -, -,</w:t>
            </w:r>
          </w:p>
          <w:p w14:paraId="23ACCD65" w14:textId="77777777" w:rsidR="00537BF6" w:rsidRDefault="00537BF6" w:rsidP="004A282C">
            <w:pPr>
              <w:rPr>
                <w:noProof/>
              </w:rPr>
            </w:pPr>
            <w:r>
              <w:rPr>
                <w:noProof/>
              </w:rPr>
              <w:t xml:space="preserve">                                        p_ExtdProtocolConfigOptions);</w:t>
            </w:r>
          </w:p>
        </w:tc>
      </w:tr>
    </w:tbl>
    <w:p w14:paraId="23ACCD67" w14:textId="77777777" w:rsidR="00537BF6" w:rsidRDefault="00537BF6" w:rsidP="00537BF6">
      <w:pPr>
        <w:rPr>
          <w:noProof/>
        </w:rPr>
      </w:pPr>
    </w:p>
    <w:p w14:paraId="23ACCD68" w14:textId="77777777" w:rsidR="00537BF6" w:rsidRPr="007015EF" w:rsidRDefault="00537BF6" w:rsidP="00537BF6">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537BF6" w14:paraId="23ACCD75" w14:textId="77777777" w:rsidTr="004A282C">
        <w:tc>
          <w:tcPr>
            <w:tcW w:w="9855" w:type="dxa"/>
            <w:shd w:val="clear" w:color="auto" w:fill="auto"/>
          </w:tcPr>
          <w:p w14:paraId="23ACCD69" w14:textId="77777777" w:rsidR="00537BF6" w:rsidRDefault="00537BF6" w:rsidP="004A282C">
            <w:pPr>
              <w:rPr>
                <w:noProof/>
              </w:rPr>
            </w:pPr>
            <w:r>
              <w:rPr>
                <w:noProof/>
              </w:rPr>
              <w:t xml:space="preserve">   template (present) NAS_UL_Message_Type cr_PDN_CONNECTIVITY_REQUEST_N1ToS1(template (present) B3_Type p_RequestTypeValue,</w:t>
            </w:r>
          </w:p>
          <w:p w14:paraId="23ACCD6A" w14:textId="77777777" w:rsidR="00537BF6" w:rsidRDefault="00537BF6" w:rsidP="004A282C">
            <w:pPr>
              <w:rPr>
                <w:noProof/>
              </w:rPr>
            </w:pPr>
            <w:r>
              <w:rPr>
                <w:noProof/>
              </w:rPr>
              <w:t xml:space="preserve">                                                                            template (present) PdnTypeValue p_PDNTypeValue,</w:t>
            </w:r>
          </w:p>
          <w:p w14:paraId="23ACCD6B" w14:textId="77777777" w:rsidR="00537BF6" w:rsidRDefault="00537BF6" w:rsidP="004A282C">
            <w:pPr>
              <w:rPr>
                <w:noProof/>
              </w:rPr>
            </w:pPr>
            <w:r>
              <w:rPr>
                <w:noProof/>
              </w:rPr>
              <w:lastRenderedPageBreak/>
              <w:t xml:space="preserve">                                                                            template ProtocolConfigOptions p_PCO := cr_ProtocolConfigOptionsAny ifpresent,</w:t>
            </w:r>
          </w:p>
          <w:p w14:paraId="23ACCD6C" w14:textId="77777777" w:rsidR="00537BF6" w:rsidRDefault="00537BF6" w:rsidP="004A282C">
            <w:pPr>
              <w:rPr>
                <w:noProof/>
              </w:rPr>
            </w:pPr>
            <w:r>
              <w:rPr>
                <w:noProof/>
              </w:rPr>
              <w:t xml:space="preserve">                                                                            template ExtdProtocolConfigOptions p_ExtdProtocolConfigOptions := cr_ExtdPCOAny ifpresent) :=</w:t>
            </w:r>
          </w:p>
          <w:p w14:paraId="23ACCD6D" w14:textId="77777777" w:rsidR="00537BF6" w:rsidRDefault="00537BF6" w:rsidP="004A282C">
            <w:pPr>
              <w:rPr>
                <w:noProof/>
              </w:rPr>
            </w:pPr>
            <w:r>
              <w:rPr>
                <w:noProof/>
              </w:rPr>
              <w:t xml:space="preserve">    cr_PDN_CONNECTIVITY_REQUEST_Common ('0'H,</w:t>
            </w:r>
          </w:p>
          <w:p w14:paraId="23ACCD6E" w14:textId="77777777" w:rsidR="00537BF6" w:rsidRDefault="00537BF6" w:rsidP="004A282C">
            <w:pPr>
              <w:rPr>
                <w:noProof/>
              </w:rPr>
            </w:pPr>
            <w:r>
              <w:rPr>
                <w:noProof/>
              </w:rPr>
              <w:t xml:space="preserve">                                        ?,</w:t>
            </w:r>
          </w:p>
          <w:p w14:paraId="23ACCD6F" w14:textId="77777777" w:rsidR="00537BF6" w:rsidRDefault="00537BF6" w:rsidP="004A282C">
            <w:pPr>
              <w:rPr>
                <w:noProof/>
              </w:rPr>
            </w:pPr>
            <w:r>
              <w:rPr>
                <w:noProof/>
              </w:rPr>
              <w:t xml:space="preserve">                                        p_PDNTypeValue,</w:t>
            </w:r>
          </w:p>
          <w:p w14:paraId="23ACCD70" w14:textId="77777777" w:rsidR="00537BF6" w:rsidRDefault="00537BF6" w:rsidP="004A282C">
            <w:pPr>
              <w:rPr>
                <w:noProof/>
              </w:rPr>
            </w:pPr>
            <w:r>
              <w:rPr>
                <w:noProof/>
              </w:rPr>
              <w:t xml:space="preserve">                                        p_RequestTypeValue,</w:t>
            </w:r>
          </w:p>
          <w:p w14:paraId="23ACCD71" w14:textId="77777777" w:rsidR="00537BF6" w:rsidRDefault="00537BF6" w:rsidP="004A282C">
            <w:pPr>
              <w:rPr>
                <w:noProof/>
              </w:rPr>
            </w:pPr>
            <w:r>
              <w:rPr>
                <w:noProof/>
              </w:rPr>
              <w:t xml:space="preserve">                                        </w:t>
            </w:r>
            <w:r w:rsidRPr="00047E07">
              <w:rPr>
                <w:rFonts w:hint="eastAsia"/>
                <w:noProof/>
                <w:highlight w:val="yellow"/>
                <w:lang w:eastAsia="zh-CN"/>
              </w:rPr>
              <w:t>*</w:t>
            </w:r>
            <w:r>
              <w:rPr>
                <w:noProof/>
              </w:rPr>
              <w:t>, -,</w:t>
            </w:r>
          </w:p>
          <w:p w14:paraId="23ACCD72" w14:textId="77777777" w:rsidR="00537BF6" w:rsidRDefault="00537BF6" w:rsidP="004A282C">
            <w:pPr>
              <w:rPr>
                <w:noProof/>
              </w:rPr>
            </w:pPr>
            <w:r>
              <w:rPr>
                <w:noProof/>
              </w:rPr>
              <w:t xml:space="preserve">                                        p_PCO,</w:t>
            </w:r>
          </w:p>
          <w:p w14:paraId="23ACCD73" w14:textId="77777777" w:rsidR="00537BF6" w:rsidRDefault="00537BF6" w:rsidP="004A282C">
            <w:pPr>
              <w:rPr>
                <w:noProof/>
              </w:rPr>
            </w:pPr>
            <w:r>
              <w:rPr>
                <w:noProof/>
              </w:rPr>
              <w:t xml:space="preserve">                                        -, -, -,</w:t>
            </w:r>
          </w:p>
          <w:p w14:paraId="23ACCD74" w14:textId="77777777" w:rsidR="00537BF6" w:rsidRDefault="00537BF6" w:rsidP="004A282C">
            <w:pPr>
              <w:rPr>
                <w:noProof/>
                <w:lang w:eastAsia="zh-CN"/>
              </w:rPr>
            </w:pPr>
            <w:r>
              <w:rPr>
                <w:noProof/>
              </w:rPr>
              <w:t xml:space="preserve">                                        p_ExtdProtocolConfigOptions);</w:t>
            </w:r>
          </w:p>
        </w:tc>
      </w:tr>
    </w:tbl>
    <w:p w14:paraId="23ACCD76" w14:textId="77777777" w:rsidR="00A64F57" w:rsidRPr="0065443B" w:rsidRDefault="00A64F57" w:rsidP="00A64F57">
      <w:pPr>
        <w:pStyle w:val="Heading2"/>
        <w:numPr>
          <w:ilvl w:val="1"/>
          <w:numId w:val="1"/>
        </w:numPr>
        <w:overflowPunct w:val="0"/>
        <w:autoSpaceDE w:val="0"/>
        <w:autoSpaceDN w:val="0"/>
        <w:adjustRightInd w:val="0"/>
        <w:spacing w:before="480"/>
        <w:rPr>
          <w:b/>
          <w:lang w:val="pt-BR"/>
        </w:rPr>
      </w:pPr>
      <w:bookmarkStart w:id="21" w:name="_Toc89693772"/>
      <w:bookmarkStart w:id="22" w:name="_Toc89694475"/>
      <w:r>
        <w:rPr>
          <w:b/>
          <w:lang w:val="pt-BR"/>
        </w:rPr>
        <w:lastRenderedPageBreak/>
        <w:t xml:space="preserve">Change </w:t>
      </w:r>
      <w:bookmarkEnd w:id="21"/>
      <w:r>
        <w:rPr>
          <w:rFonts w:hint="eastAsia"/>
          <w:b/>
          <w:lang w:val="pt-BR" w:eastAsia="zh-CN"/>
        </w:rPr>
        <w:t>7</w:t>
      </w:r>
      <w:bookmarkEnd w:id="22"/>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A64F57" w14:paraId="23ACCD79" w14:textId="77777777" w:rsidTr="004A282C">
        <w:trPr>
          <w:trHeight w:val="447"/>
        </w:trPr>
        <w:tc>
          <w:tcPr>
            <w:tcW w:w="2075" w:type="dxa"/>
          </w:tcPr>
          <w:p w14:paraId="23ACCD77" w14:textId="77777777" w:rsidR="00A64F57" w:rsidRPr="00E751F5" w:rsidRDefault="00A64F57" w:rsidP="004A282C">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23ACCD78" w14:textId="77777777" w:rsidR="00A64F57" w:rsidRPr="002D56A7" w:rsidRDefault="00A64F57" w:rsidP="004A282C">
            <w:pPr>
              <w:spacing w:after="0"/>
              <w:rPr>
                <w:lang w:eastAsia="zh-CN"/>
              </w:rPr>
            </w:pPr>
            <w:r>
              <w:rPr>
                <w:noProof/>
              </w:rPr>
              <w:t>f_EUTRA38_MultiPDN_EstablishAdditionalPDN_Step2</w:t>
            </w:r>
            <w:r>
              <w:rPr>
                <w:rFonts w:hint="eastAsia"/>
                <w:noProof/>
                <w:lang w:eastAsia="zh-CN"/>
              </w:rPr>
              <w:t>_FB</w:t>
            </w:r>
          </w:p>
        </w:tc>
      </w:tr>
      <w:tr w:rsidR="00A64F57" w:rsidRPr="004A6B5A" w14:paraId="23ACCD7C" w14:textId="77777777" w:rsidTr="004A282C">
        <w:trPr>
          <w:trHeight w:val="775"/>
        </w:trPr>
        <w:tc>
          <w:tcPr>
            <w:tcW w:w="2075" w:type="dxa"/>
          </w:tcPr>
          <w:p w14:paraId="23ACCD7A" w14:textId="77777777" w:rsidR="00A64F57" w:rsidRPr="00E751F5" w:rsidRDefault="00A64F57" w:rsidP="004A282C">
            <w:pPr>
              <w:spacing w:before="40" w:after="40"/>
              <w:rPr>
                <w:rFonts w:ascii="Arial" w:hAnsi="Arial"/>
                <w:b/>
              </w:rPr>
            </w:pPr>
            <w:r w:rsidRPr="00E751F5">
              <w:rPr>
                <w:rFonts w:ascii="Arial" w:hAnsi="Arial"/>
                <w:b/>
              </w:rPr>
              <w:t>Reason for change</w:t>
            </w:r>
          </w:p>
        </w:tc>
        <w:tc>
          <w:tcPr>
            <w:tcW w:w="7654" w:type="dxa"/>
          </w:tcPr>
          <w:p w14:paraId="23ACCD7B" w14:textId="77777777" w:rsidR="00A64F57" w:rsidRPr="00086E84" w:rsidRDefault="00A64F57" w:rsidP="00A64F57">
            <w:pPr>
              <w:numPr>
                <w:ilvl w:val="0"/>
                <w:numId w:val="15"/>
              </w:numPr>
              <w:spacing w:after="0"/>
              <w:rPr>
                <w:lang w:val="en-US"/>
              </w:rPr>
            </w:pPr>
            <w:r>
              <w:rPr>
                <w:rFonts w:hint="eastAsia"/>
                <w:lang w:val="en-US" w:eastAsia="zh-CN"/>
              </w:rPr>
              <w:t xml:space="preserve">In EPS Fall Back, The internet type IP link already exists, it should use the </w:t>
            </w:r>
            <w:r w:rsidRPr="002E02F9">
              <w:rPr>
                <w:noProof/>
              </w:rPr>
              <w:t>f_IP_ChangeDrbMappingEUTRA</w:t>
            </w:r>
            <w:r>
              <w:rPr>
                <w:rFonts w:hint="eastAsia"/>
                <w:noProof/>
                <w:lang w:eastAsia="zh-CN"/>
              </w:rPr>
              <w:t xml:space="preserve"> function to establish the IP link.</w:t>
            </w:r>
          </w:p>
        </w:tc>
      </w:tr>
      <w:tr w:rsidR="00A64F57" w14:paraId="23ACCD7F" w14:textId="77777777" w:rsidTr="004A282C">
        <w:tc>
          <w:tcPr>
            <w:tcW w:w="2075" w:type="dxa"/>
          </w:tcPr>
          <w:p w14:paraId="23ACCD7D" w14:textId="77777777" w:rsidR="00A64F57" w:rsidRPr="00E751F5" w:rsidRDefault="00A64F57" w:rsidP="004A282C">
            <w:pPr>
              <w:spacing w:before="40" w:after="40"/>
              <w:rPr>
                <w:rFonts w:ascii="Arial" w:hAnsi="Arial"/>
                <w:b/>
              </w:rPr>
            </w:pPr>
            <w:r w:rsidRPr="00E751F5">
              <w:rPr>
                <w:rFonts w:ascii="Arial" w:hAnsi="Arial"/>
                <w:b/>
              </w:rPr>
              <w:t>Summary of change</w:t>
            </w:r>
          </w:p>
        </w:tc>
        <w:tc>
          <w:tcPr>
            <w:tcW w:w="7654" w:type="dxa"/>
          </w:tcPr>
          <w:p w14:paraId="23ACCD7E" w14:textId="77777777" w:rsidR="00A64F57" w:rsidRPr="00086E84" w:rsidRDefault="00A64F57" w:rsidP="00A64F57">
            <w:pPr>
              <w:pStyle w:val="CRCoverPage"/>
              <w:numPr>
                <w:ilvl w:val="0"/>
                <w:numId w:val="16"/>
              </w:numPr>
              <w:spacing w:after="0"/>
              <w:rPr>
                <w:rFonts w:ascii="Times New Roman" w:hAnsi="Times New Roman"/>
              </w:rPr>
            </w:pPr>
            <w:r>
              <w:rPr>
                <w:rFonts w:ascii="Times New Roman" w:hAnsi="Times New Roman"/>
                <w:lang w:eastAsia="zh-CN"/>
              </w:rPr>
              <w:t xml:space="preserve">Add new function </w:t>
            </w:r>
            <w:r w:rsidRPr="002E02F9">
              <w:rPr>
                <w:rFonts w:ascii="Times New Roman" w:hAnsi="Times New Roman"/>
                <w:lang w:eastAsia="zh-CN"/>
              </w:rPr>
              <w:t>f_EUTRA38_MultiPDN_EstablishAdditionalPDN_Step2</w:t>
            </w:r>
            <w:r w:rsidRPr="002E02F9">
              <w:rPr>
                <w:rFonts w:ascii="Times New Roman" w:hAnsi="Times New Roman" w:hint="eastAsia"/>
                <w:lang w:eastAsia="zh-CN"/>
              </w:rPr>
              <w:t>_FB</w:t>
            </w:r>
          </w:p>
        </w:tc>
      </w:tr>
      <w:tr w:rsidR="00A64F57" w14:paraId="23ACCD82" w14:textId="77777777" w:rsidTr="004A282C">
        <w:tc>
          <w:tcPr>
            <w:tcW w:w="2075" w:type="dxa"/>
          </w:tcPr>
          <w:p w14:paraId="23ACCD80" w14:textId="77777777" w:rsidR="00A64F57" w:rsidRPr="00E751F5" w:rsidRDefault="00A64F57" w:rsidP="004A282C">
            <w:pPr>
              <w:spacing w:before="40" w:after="40"/>
              <w:rPr>
                <w:rFonts w:ascii="Arial" w:hAnsi="Arial"/>
                <w:b/>
              </w:rPr>
            </w:pPr>
            <w:r w:rsidRPr="00E751F5">
              <w:rPr>
                <w:rFonts w:ascii="Arial" w:hAnsi="Arial"/>
                <w:b/>
              </w:rPr>
              <w:t>TTCN module</w:t>
            </w:r>
          </w:p>
        </w:tc>
        <w:tc>
          <w:tcPr>
            <w:tcW w:w="7654" w:type="dxa"/>
          </w:tcPr>
          <w:p w14:paraId="23ACCD81" w14:textId="77777777" w:rsidR="00A64F57" w:rsidRPr="007015EF" w:rsidRDefault="00A64F57" w:rsidP="004A282C">
            <w:pPr>
              <w:spacing w:after="0"/>
            </w:pPr>
            <w:r w:rsidRPr="002E02F9">
              <w:t>EUTRA38_NR5GC_InitialRegistration.ttcn</w:t>
            </w:r>
          </w:p>
        </w:tc>
      </w:tr>
      <w:tr w:rsidR="00A64F57" w:rsidRPr="00E751F5" w14:paraId="23ACCD85" w14:textId="77777777" w:rsidTr="004A282C">
        <w:tc>
          <w:tcPr>
            <w:tcW w:w="2075" w:type="dxa"/>
          </w:tcPr>
          <w:p w14:paraId="23ACCD83" w14:textId="77777777" w:rsidR="00A64F57" w:rsidRPr="00E751F5" w:rsidRDefault="00A64F57" w:rsidP="004A282C">
            <w:pPr>
              <w:spacing w:before="40" w:after="40"/>
              <w:rPr>
                <w:rFonts w:ascii="Arial" w:hAnsi="Arial"/>
                <w:b/>
                <w:highlight w:val="cyan"/>
              </w:rPr>
            </w:pPr>
            <w:r w:rsidRPr="003A2E14">
              <w:rPr>
                <w:rFonts w:ascii="Arial" w:hAnsi="Arial"/>
                <w:b/>
              </w:rPr>
              <w:t>MCC160 Comment</w:t>
            </w:r>
          </w:p>
        </w:tc>
        <w:tc>
          <w:tcPr>
            <w:tcW w:w="7654" w:type="dxa"/>
          </w:tcPr>
          <w:p w14:paraId="23ACCD84" w14:textId="77777777" w:rsidR="00A64F57" w:rsidRPr="00E751F5" w:rsidRDefault="00A64F57" w:rsidP="004A282C">
            <w:pPr>
              <w:rPr>
                <w:rFonts w:ascii="Arial" w:hAnsi="Arial"/>
                <w:highlight w:val="cyan"/>
              </w:rPr>
            </w:pPr>
          </w:p>
        </w:tc>
      </w:tr>
    </w:tbl>
    <w:p w14:paraId="23ACCD86" w14:textId="77777777" w:rsidR="00A64F57" w:rsidRDefault="00A64F57" w:rsidP="00A64F57">
      <w:pPr>
        <w:rPr>
          <w:noProof/>
        </w:rPr>
      </w:pPr>
    </w:p>
    <w:p w14:paraId="23ACCD87" w14:textId="77777777" w:rsidR="00A64F57" w:rsidRPr="007015EF" w:rsidRDefault="00A64F57" w:rsidP="00A64F57">
      <w:pPr>
        <w:rPr>
          <w:b/>
          <w:bCs/>
          <w:noProof/>
          <w:lang w:eastAsia="zh-CN"/>
        </w:rPr>
      </w:pPr>
      <w:r>
        <w:rPr>
          <w:rFonts w:hint="eastAsia"/>
          <w:b/>
          <w:bCs/>
          <w:noProof/>
          <w:lang w:eastAsia="zh-CN"/>
        </w:rPr>
        <w:t>New function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64F57" w14:paraId="23ACCE01" w14:textId="77777777" w:rsidTr="004A282C">
        <w:tc>
          <w:tcPr>
            <w:tcW w:w="9855" w:type="dxa"/>
            <w:shd w:val="clear" w:color="auto" w:fill="auto"/>
          </w:tcPr>
          <w:p w14:paraId="23ACCD88" w14:textId="77777777" w:rsidR="00A64F57" w:rsidRDefault="00A64F57" w:rsidP="004A282C">
            <w:pPr>
              <w:rPr>
                <w:noProof/>
              </w:rPr>
            </w:pPr>
            <w:r>
              <w:rPr>
                <w:noProof/>
              </w:rPr>
              <w:t xml:space="preserve">  function </w:t>
            </w:r>
            <w:bookmarkStart w:id="23" w:name="OLE_LINK11"/>
            <w:bookmarkStart w:id="24" w:name="OLE_LINK12"/>
            <w:r>
              <w:rPr>
                <w:noProof/>
              </w:rPr>
              <w:t>f_EUTRA38_MultiPDN_EstablishAdditionalPDN_Step2</w:t>
            </w:r>
            <w:bookmarkEnd w:id="23"/>
            <w:bookmarkEnd w:id="24"/>
            <w:r>
              <w:rPr>
                <w:rFonts w:hint="eastAsia"/>
                <w:noProof/>
                <w:lang w:eastAsia="zh-CN"/>
              </w:rPr>
              <w:t>_FB</w:t>
            </w:r>
            <w:r>
              <w:rPr>
                <w:noProof/>
              </w:rPr>
              <w:t>(EUTRA_CellId_Type p_CellId,</w:t>
            </w:r>
          </w:p>
          <w:p w14:paraId="23ACCD89" w14:textId="77777777" w:rsidR="00A64F57" w:rsidRDefault="00A64F57" w:rsidP="004A282C">
            <w:pPr>
              <w:rPr>
                <w:noProof/>
              </w:rPr>
            </w:pPr>
            <w:r>
              <w:rPr>
                <w:noProof/>
              </w:rPr>
              <w:t xml:space="preserve">                                                           PDN_CONNECTIVITY_REQUEST p_PDNConnReq,</w:t>
            </w:r>
          </w:p>
          <w:p w14:paraId="23ACCD8A" w14:textId="77777777" w:rsidR="00A64F57" w:rsidRDefault="00A64F57" w:rsidP="004A282C">
            <w:pPr>
              <w:rPr>
                <w:noProof/>
              </w:rPr>
            </w:pPr>
            <w:r>
              <w:rPr>
                <w:noProof/>
              </w:rPr>
              <w:t xml:space="preserve">                                                           boolean p_ConfigureSRB2 := false,</w:t>
            </w:r>
          </w:p>
          <w:p w14:paraId="23ACCD8B" w14:textId="77777777" w:rsidR="00A64F57" w:rsidRDefault="00A64F57" w:rsidP="004A282C">
            <w:pPr>
              <w:rPr>
                <w:noProof/>
              </w:rPr>
            </w:pPr>
            <w:r>
              <w:rPr>
                <w:noProof/>
              </w:rPr>
              <w:t xml:space="preserve">                                                           template (omit) NasCount_Type p_NasCountUL := omit,</w:t>
            </w:r>
          </w:p>
          <w:p w14:paraId="23ACCD8C" w14:textId="77777777" w:rsidR="00A64F57" w:rsidRDefault="00A64F57" w:rsidP="004A282C">
            <w:pPr>
              <w:rPr>
                <w:noProof/>
              </w:rPr>
            </w:pPr>
            <w:r>
              <w:rPr>
                <w:noProof/>
              </w:rPr>
              <w:t xml:space="preserve">                                                           template (omit) EUTRA_NR_PduSessionInfoList_Type p_PduInfoFromNR := omit) runs on EUTRA_Multi5GS_PTC return EPS_BearerIdentity</w:t>
            </w:r>
          </w:p>
          <w:p w14:paraId="23ACCD8D" w14:textId="77777777" w:rsidR="00A64F57" w:rsidRDefault="00A64F57" w:rsidP="004A282C">
            <w:pPr>
              <w:rPr>
                <w:noProof/>
              </w:rPr>
            </w:pPr>
            <w:r>
              <w:rPr>
                <w:noProof/>
              </w:rPr>
              <w:t xml:space="preserve">  {</w:t>
            </w:r>
          </w:p>
          <w:p w14:paraId="23ACCD8E" w14:textId="77777777" w:rsidR="00A64F57" w:rsidRDefault="00A64F57" w:rsidP="004A282C">
            <w:pPr>
              <w:rPr>
                <w:noProof/>
              </w:rPr>
            </w:pPr>
            <w:r>
              <w:rPr>
                <w:noProof/>
              </w:rPr>
              <w:t xml:space="preserve">    var ProcedureTransactionIdentifier v_PTId_UE;</w:t>
            </w:r>
          </w:p>
          <w:p w14:paraId="23ACCD8F" w14:textId="77777777" w:rsidR="00A64F57" w:rsidRDefault="00A64F57" w:rsidP="004A282C">
            <w:pPr>
              <w:rPr>
                <w:noProof/>
              </w:rPr>
            </w:pPr>
            <w:r>
              <w:rPr>
                <w:noProof/>
              </w:rPr>
              <w:t xml:space="preserve">    var template (omit) ProtocolConfigOptions v_PcoFromUE;</w:t>
            </w:r>
          </w:p>
          <w:p w14:paraId="23ACCD90" w14:textId="77777777" w:rsidR="00A64F57" w:rsidRDefault="00A64F57" w:rsidP="004A282C">
            <w:pPr>
              <w:rPr>
                <w:noProof/>
              </w:rPr>
            </w:pPr>
            <w:r>
              <w:rPr>
                <w:noProof/>
              </w:rPr>
              <w:t xml:space="preserve">    var template (value) ProtocolConfigOptions v_PcoToUE;</w:t>
            </w:r>
          </w:p>
          <w:p w14:paraId="23ACCD91" w14:textId="77777777" w:rsidR="00A64F57" w:rsidRDefault="00A64F57" w:rsidP="004A282C">
            <w:pPr>
              <w:rPr>
                <w:noProof/>
              </w:rPr>
            </w:pPr>
            <w:r>
              <w:rPr>
                <w:noProof/>
              </w:rPr>
              <w:t xml:space="preserve">    var template (omit) ExtdProtocolConfigOptions v_ExtdPcoFromUE := omit;</w:t>
            </w:r>
          </w:p>
          <w:p w14:paraId="23ACCD92" w14:textId="77777777" w:rsidR="00A64F57" w:rsidRDefault="00A64F57" w:rsidP="004A282C">
            <w:pPr>
              <w:rPr>
                <w:noProof/>
              </w:rPr>
            </w:pPr>
            <w:r>
              <w:rPr>
                <w:noProof/>
              </w:rPr>
              <w:t xml:space="preserve">    var template (value) AccessPointName v_APN_Tx := f_EUTRA38_MultiPDN_GetAPN(p_CellId, p_PDNConnReq.accessPointName);</w:t>
            </w:r>
          </w:p>
          <w:p w14:paraId="23ACCD93" w14:textId="77777777" w:rsidR="00A64F57" w:rsidRDefault="00A64F57" w:rsidP="004A282C">
            <w:pPr>
              <w:rPr>
                <w:noProof/>
              </w:rPr>
            </w:pPr>
            <w:r>
              <w:rPr>
                <w:noProof/>
              </w:rPr>
              <w:t xml:space="preserve">    var PDU_PDN_DNN_Type v_PDN_Type;</w:t>
            </w:r>
          </w:p>
          <w:p w14:paraId="23ACCD94" w14:textId="77777777" w:rsidR="00A64F57" w:rsidRDefault="00A64F57" w:rsidP="004A282C">
            <w:pPr>
              <w:rPr>
                <w:noProof/>
              </w:rPr>
            </w:pPr>
            <w:r>
              <w:rPr>
                <w:noProof/>
              </w:rPr>
              <w:lastRenderedPageBreak/>
              <w:t xml:space="preserve">    var PDN_Index_Type v_PdnIndex;</w:t>
            </w:r>
          </w:p>
          <w:p w14:paraId="23ACCD95" w14:textId="77777777" w:rsidR="00A64F57" w:rsidRDefault="00A64F57" w:rsidP="004A282C">
            <w:pPr>
              <w:rPr>
                <w:noProof/>
              </w:rPr>
            </w:pPr>
            <w:r>
              <w:rPr>
                <w:noProof/>
              </w:rPr>
              <w:t xml:space="preserve">    var boolean v_IsIMS := false;</w:t>
            </w:r>
          </w:p>
          <w:p w14:paraId="23ACCD96" w14:textId="77777777" w:rsidR="00A64F57" w:rsidRDefault="00A64F57" w:rsidP="004A282C">
            <w:pPr>
              <w:rPr>
                <w:noProof/>
              </w:rPr>
            </w:pPr>
            <w:r>
              <w:rPr>
                <w:noProof/>
              </w:rPr>
              <w:t xml:space="preserve">    var EPS_BearerIdentity v_EpsDefaultBearerId;</w:t>
            </w:r>
          </w:p>
          <w:p w14:paraId="23ACCD97" w14:textId="77777777" w:rsidR="00A64F57" w:rsidRDefault="00A64F57" w:rsidP="004A282C">
            <w:pPr>
              <w:rPr>
                <w:noProof/>
              </w:rPr>
            </w:pPr>
            <w:r>
              <w:rPr>
                <w:noProof/>
              </w:rPr>
              <w:t xml:space="preserve">    var PDN_Address v_PDN_Address;</w:t>
            </w:r>
          </w:p>
          <w:p w14:paraId="23ACCD98" w14:textId="77777777" w:rsidR="00A64F57" w:rsidRDefault="00A64F57" w:rsidP="004A282C">
            <w:pPr>
              <w:rPr>
                <w:noProof/>
              </w:rPr>
            </w:pPr>
            <w:r>
              <w:rPr>
                <w:noProof/>
              </w:rPr>
              <w:t xml:space="preserve">    var BEARER_CONTEXT_TYPE v_BearerContextNumber;</w:t>
            </w:r>
          </w:p>
          <w:p w14:paraId="23ACCD99" w14:textId="77777777" w:rsidR="00A64F57" w:rsidRDefault="00A64F57" w:rsidP="004A282C">
            <w:pPr>
              <w:rPr>
                <w:noProof/>
              </w:rPr>
            </w:pPr>
            <w:r>
              <w:rPr>
                <w:noProof/>
              </w:rPr>
              <w:t xml:space="preserve">    var template (omit) ESM_Cause v_ESM_Cause := omit;        // @sic R5s170882 sic@</w:t>
            </w:r>
          </w:p>
          <w:p w14:paraId="23ACCD9A" w14:textId="77777777" w:rsidR="00A64F57" w:rsidRDefault="00A64F57" w:rsidP="004A282C">
            <w:pPr>
              <w:rPr>
                <w:noProof/>
              </w:rPr>
            </w:pPr>
            <w:r>
              <w:rPr>
                <w:noProof/>
              </w:rPr>
              <w:t xml:space="preserve">    var PDN_TypeToBeUsed_Type v_PDN_TypeToBeUsed := f_EUTRA_MobileInfo_GetPdnTypeToBeUsed();   /* @sic R5s170882 sic@ */</w:t>
            </w:r>
          </w:p>
          <w:p w14:paraId="23ACCD9B" w14:textId="77777777" w:rsidR="00A64F57" w:rsidRDefault="00A64F57" w:rsidP="004A282C">
            <w:pPr>
              <w:rPr>
                <w:noProof/>
              </w:rPr>
            </w:pPr>
            <w:r>
              <w:rPr>
                <w:noProof/>
              </w:rPr>
              <w:t xml:space="preserve">    var template (omit) SRB_ToAddModList v_SRB_ToAddModList := omit;</w:t>
            </w:r>
          </w:p>
          <w:p w14:paraId="23ACCD9C" w14:textId="77777777" w:rsidR="00A64F57" w:rsidRDefault="00A64F57" w:rsidP="004A282C">
            <w:pPr>
              <w:rPr>
                <w:noProof/>
              </w:rPr>
            </w:pPr>
            <w:r>
              <w:rPr>
                <w:noProof/>
              </w:rPr>
              <w:t xml:space="preserve">    var template (value) EUTRA38_DRBInfoList_Type v_NewDRBs := {};</w:t>
            </w:r>
          </w:p>
          <w:p w14:paraId="23ACCD9D" w14:textId="77777777" w:rsidR="00A64F57" w:rsidRDefault="00A64F57" w:rsidP="004A282C">
            <w:pPr>
              <w:rPr>
                <w:noProof/>
              </w:rPr>
            </w:pPr>
            <w:r>
              <w:rPr>
                <w:noProof/>
              </w:rPr>
              <w:t xml:space="preserve">    var template (value) RadioBearerList_Type v_SS_ConfigList;</w:t>
            </w:r>
          </w:p>
          <w:p w14:paraId="23ACCD9E" w14:textId="77777777" w:rsidR="00A64F57" w:rsidRDefault="00A64F57" w:rsidP="004A282C">
            <w:pPr>
              <w:rPr>
                <w:noProof/>
              </w:rPr>
            </w:pPr>
            <w:r>
              <w:rPr>
                <w:noProof/>
              </w:rPr>
              <w:t xml:space="preserve">    var template (value) DRB_ToAddModList v_DRB_ToAddModList;</w:t>
            </w:r>
          </w:p>
          <w:p w14:paraId="23ACCD9F" w14:textId="77777777" w:rsidR="00A64F57" w:rsidRDefault="00A64F57" w:rsidP="004A282C">
            <w:pPr>
              <w:rPr>
                <w:noProof/>
              </w:rPr>
            </w:pPr>
            <w:r>
              <w:rPr>
                <w:noProof/>
              </w:rPr>
              <w:t xml:space="preserve">    var EUTRA38_DRBInfoList_Type v_ExistingDRBs := f_EUTRA38_MobileInfo_GetDRBInfoList();</w:t>
            </w:r>
          </w:p>
          <w:p w14:paraId="23ACCDA0" w14:textId="77777777" w:rsidR="00A64F57" w:rsidRDefault="00A64F57" w:rsidP="004A282C">
            <w:pPr>
              <w:rPr>
                <w:noProof/>
              </w:rPr>
            </w:pPr>
            <w:r>
              <w:rPr>
                <w:noProof/>
              </w:rPr>
              <w:t xml:space="preserve">    var integer v_NewDRBId;</w:t>
            </w:r>
          </w:p>
          <w:p w14:paraId="23ACCDA1" w14:textId="77777777" w:rsidR="00A64F57" w:rsidRDefault="00A64F57" w:rsidP="004A282C">
            <w:pPr>
              <w:rPr>
                <w:noProof/>
              </w:rPr>
            </w:pPr>
            <w:r>
              <w:rPr>
                <w:noProof/>
              </w:rPr>
              <w:t xml:space="preserve">    var EUTRA_SecurityParams_Type v_AuthParams := f_EUTRA_Security_Get();</w:t>
            </w:r>
          </w:p>
          <w:p w14:paraId="23ACCDA2" w14:textId="77777777" w:rsidR="00A64F57" w:rsidRDefault="00A64F57" w:rsidP="004A282C">
            <w:pPr>
              <w:rPr>
                <w:noProof/>
              </w:rPr>
            </w:pPr>
            <w:r>
              <w:rPr>
                <w:noProof/>
              </w:rPr>
              <w:t xml:space="preserve">    var boolean v_StartPDN := true; // @sic R5s210149 sic@</w:t>
            </w:r>
          </w:p>
          <w:p w14:paraId="23ACCDA3" w14:textId="77777777" w:rsidR="00A64F57" w:rsidRDefault="00A64F57" w:rsidP="004A282C">
            <w:pPr>
              <w:rPr>
                <w:noProof/>
              </w:rPr>
            </w:pPr>
            <w:r>
              <w:rPr>
                <w:noProof/>
              </w:rPr>
              <w:t xml:space="preserve">    var integer i;</w:t>
            </w:r>
          </w:p>
          <w:p w14:paraId="23ACCDA4" w14:textId="77777777" w:rsidR="00A64F57" w:rsidRDefault="00A64F57" w:rsidP="004A282C">
            <w:pPr>
              <w:rPr>
                <w:noProof/>
              </w:rPr>
            </w:pPr>
          </w:p>
          <w:p w14:paraId="23ACCDA5" w14:textId="77777777" w:rsidR="00A64F57" w:rsidRDefault="00A64F57" w:rsidP="004A282C">
            <w:pPr>
              <w:rPr>
                <w:noProof/>
              </w:rPr>
            </w:pPr>
            <w:r>
              <w:rPr>
                <w:noProof/>
              </w:rPr>
              <w:t xml:space="preserve">    v_PTId_UE := p_PDNConnReq.procedureTransactionIdentifier;</w:t>
            </w:r>
          </w:p>
          <w:p w14:paraId="23ACCDA6" w14:textId="77777777" w:rsidR="00A64F57" w:rsidRDefault="00A64F57" w:rsidP="004A282C">
            <w:pPr>
              <w:rPr>
                <w:noProof/>
              </w:rPr>
            </w:pPr>
            <w:r>
              <w:rPr>
                <w:noProof/>
              </w:rPr>
              <w:t xml:space="preserve">    v_PDN_Type := f_EUTRA38_MultiPDN_GetPDNType(p_PDNConnReq.accessPointName);   /* get APN without any ESM information transfer @sic R5-206296 sic@ */</w:t>
            </w:r>
          </w:p>
          <w:p w14:paraId="23ACCDA7" w14:textId="77777777" w:rsidR="00A64F57" w:rsidRDefault="00A64F57" w:rsidP="004A282C">
            <w:pPr>
              <w:rPr>
                <w:noProof/>
              </w:rPr>
            </w:pPr>
            <w:r>
              <w:rPr>
                <w:noProof/>
              </w:rPr>
              <w:t xml:space="preserve">    v_PcoFromUE := p_PDNConnReq.protocolConfigurationOptions;</w:t>
            </w:r>
          </w:p>
          <w:p w14:paraId="23ACCDA8" w14:textId="77777777" w:rsidR="00A64F57" w:rsidRDefault="00A64F57" w:rsidP="004A282C">
            <w:pPr>
              <w:rPr>
                <w:noProof/>
              </w:rPr>
            </w:pPr>
            <w:r>
              <w:rPr>
                <w:noProof/>
              </w:rPr>
              <w:t xml:space="preserve">    v_ExtdPcoFromUE := p_PDNConnReq.extdProtocolConfigurationOptions;</w:t>
            </w:r>
          </w:p>
          <w:p w14:paraId="23ACCDA9" w14:textId="77777777" w:rsidR="00A64F57" w:rsidRDefault="00A64F57" w:rsidP="004A282C">
            <w:pPr>
              <w:rPr>
                <w:noProof/>
              </w:rPr>
            </w:pPr>
            <w:r>
              <w:rPr>
                <w:noProof/>
              </w:rPr>
              <w:t xml:space="preserve">    v_PdnIndex := f_GetMultiPdnIndex (v_PDN_Type); // @sic R5-206296 sic@</w:t>
            </w:r>
          </w:p>
          <w:p w14:paraId="23ACCDAA" w14:textId="77777777" w:rsidR="00A64F57" w:rsidRDefault="00A64F57" w:rsidP="004A282C">
            <w:pPr>
              <w:rPr>
                <w:noProof/>
              </w:rPr>
            </w:pPr>
            <w:r>
              <w:rPr>
                <w:noProof/>
              </w:rPr>
              <w:t xml:space="preserve">    v_PDN_Address := f_EUTRA_GetPDNAddress(f_CheckPCOforIPallocationViaNas(v_PcoFromUE), v_PdnIndex);</w:t>
            </w:r>
          </w:p>
          <w:p w14:paraId="23ACCDAB" w14:textId="77777777" w:rsidR="00A64F57" w:rsidRDefault="00A64F57" w:rsidP="004A282C">
            <w:pPr>
              <w:rPr>
                <w:noProof/>
              </w:rPr>
            </w:pPr>
          </w:p>
          <w:p w14:paraId="23ACCDAC" w14:textId="77777777" w:rsidR="00A64F57" w:rsidRDefault="00A64F57" w:rsidP="004A282C">
            <w:pPr>
              <w:rPr>
                <w:noProof/>
              </w:rPr>
            </w:pPr>
            <w:r>
              <w:rPr>
                <w:noProof/>
              </w:rPr>
              <w:t xml:space="preserve">    select(v_PDN_Type) { // @sic R5-206296 sic@</w:t>
            </w:r>
          </w:p>
          <w:p w14:paraId="23ACCDAD" w14:textId="77777777" w:rsidR="00A64F57" w:rsidRDefault="00A64F57" w:rsidP="004A282C">
            <w:pPr>
              <w:rPr>
                <w:noProof/>
              </w:rPr>
            </w:pPr>
            <w:r>
              <w:rPr>
                <w:noProof/>
              </w:rPr>
              <w:t xml:space="preserve">      case (Internet_DNN) {</w:t>
            </w:r>
          </w:p>
          <w:p w14:paraId="23ACCDAE" w14:textId="77777777" w:rsidR="00A64F57" w:rsidRDefault="00A64F57" w:rsidP="004A282C">
            <w:pPr>
              <w:rPr>
                <w:noProof/>
              </w:rPr>
            </w:pPr>
            <w:r>
              <w:rPr>
                <w:noProof/>
              </w:rPr>
              <w:t xml:space="preserve">        v_BearerContextNumber := DEF_1;</w:t>
            </w:r>
          </w:p>
          <w:p w14:paraId="23ACCDAF" w14:textId="77777777" w:rsidR="00A64F57" w:rsidRDefault="00A64F57" w:rsidP="004A282C">
            <w:pPr>
              <w:rPr>
                <w:noProof/>
              </w:rPr>
            </w:pPr>
            <w:r>
              <w:rPr>
                <w:noProof/>
              </w:rPr>
              <w:t xml:space="preserve">      }</w:t>
            </w:r>
          </w:p>
          <w:p w14:paraId="23ACCDB0" w14:textId="77777777" w:rsidR="00A64F57" w:rsidRDefault="00A64F57" w:rsidP="004A282C">
            <w:pPr>
              <w:rPr>
                <w:noProof/>
              </w:rPr>
            </w:pPr>
            <w:r>
              <w:rPr>
                <w:noProof/>
              </w:rPr>
              <w:t xml:space="preserve">      case (IMS_DNN, Emergency_PDN) { // @sic R5s210149 sic@</w:t>
            </w:r>
          </w:p>
          <w:p w14:paraId="23ACCDB1" w14:textId="77777777" w:rsidR="00A64F57" w:rsidRDefault="00A64F57" w:rsidP="004A282C">
            <w:pPr>
              <w:rPr>
                <w:noProof/>
              </w:rPr>
            </w:pPr>
            <w:r>
              <w:rPr>
                <w:noProof/>
              </w:rPr>
              <w:t xml:space="preserve">        v_IsIMS := true;</w:t>
            </w:r>
          </w:p>
          <w:p w14:paraId="23ACCDB2" w14:textId="77777777" w:rsidR="00A64F57" w:rsidRDefault="00A64F57" w:rsidP="004A282C">
            <w:pPr>
              <w:rPr>
                <w:noProof/>
              </w:rPr>
            </w:pPr>
            <w:r>
              <w:rPr>
                <w:noProof/>
              </w:rPr>
              <w:t xml:space="preserve">        v_BearerContextNumber := DEF_2;</w:t>
            </w:r>
          </w:p>
          <w:p w14:paraId="23ACCDB3" w14:textId="77777777" w:rsidR="00A64F57" w:rsidRDefault="00A64F57" w:rsidP="004A282C">
            <w:pPr>
              <w:rPr>
                <w:noProof/>
              </w:rPr>
            </w:pPr>
            <w:r>
              <w:rPr>
                <w:noProof/>
              </w:rPr>
              <w:t xml:space="preserve">      }</w:t>
            </w:r>
          </w:p>
          <w:p w14:paraId="23ACCDB4" w14:textId="77777777" w:rsidR="00A64F57" w:rsidRDefault="00A64F57" w:rsidP="004A282C">
            <w:pPr>
              <w:rPr>
                <w:noProof/>
              </w:rPr>
            </w:pPr>
            <w:r>
              <w:rPr>
                <w:noProof/>
              </w:rPr>
              <w:t xml:space="preserve">    }</w:t>
            </w:r>
          </w:p>
          <w:p w14:paraId="23ACCDB5" w14:textId="77777777" w:rsidR="00A64F57" w:rsidRDefault="00A64F57" w:rsidP="004A282C">
            <w:pPr>
              <w:rPr>
                <w:noProof/>
              </w:rPr>
            </w:pPr>
          </w:p>
          <w:p w14:paraId="23ACCDB6" w14:textId="77777777" w:rsidR="00A64F57" w:rsidRDefault="00A64F57" w:rsidP="004A282C">
            <w:pPr>
              <w:rPr>
                <w:noProof/>
              </w:rPr>
            </w:pPr>
            <w:r>
              <w:rPr>
                <w:noProof/>
              </w:rPr>
              <w:t xml:space="preserve">    // get new default DRB and add to existing list   @sic R5-206289 sic@</w:t>
            </w:r>
          </w:p>
          <w:p w14:paraId="23ACCDB7" w14:textId="77777777" w:rsidR="00A64F57" w:rsidRDefault="00A64F57" w:rsidP="004A282C">
            <w:pPr>
              <w:rPr>
                <w:noProof/>
              </w:rPr>
            </w:pPr>
            <w:r>
              <w:rPr>
                <w:noProof/>
              </w:rPr>
              <w:t xml:space="preserve">    v_NewDRBId := f_EUTRA38_GetNextDRBId (v_PDN_Type, true);</w:t>
            </w:r>
          </w:p>
          <w:p w14:paraId="23ACCDB8" w14:textId="77777777" w:rsidR="00A64F57" w:rsidRDefault="00A64F57" w:rsidP="004A282C">
            <w:pPr>
              <w:rPr>
                <w:noProof/>
              </w:rPr>
            </w:pPr>
            <w:r>
              <w:rPr>
                <w:noProof/>
              </w:rPr>
              <w:t xml:space="preserve">    v_EpsDefaultBearerId := int2hex(v_NewDRBId + 4, 1);</w:t>
            </w:r>
          </w:p>
          <w:p w14:paraId="23ACCDB9" w14:textId="77777777" w:rsidR="00A64F57" w:rsidRDefault="00A64F57" w:rsidP="004A282C">
            <w:pPr>
              <w:rPr>
                <w:noProof/>
              </w:rPr>
            </w:pPr>
            <w:r>
              <w:rPr>
                <w:noProof/>
              </w:rPr>
              <w:t xml:space="preserve">    v_NewDRBs[0] := cs_DRB_Info (v_NewDRBId, hex2int(v_EpsDefaultBearerId), true, cs_OneDRB_ConfigAM(v_NewDRBId), cs_508_DRB_ToAddMod_DEFAULT_AM(v_NewDRBId), v_PDN_Type);</w:t>
            </w:r>
          </w:p>
          <w:p w14:paraId="23ACCDBA" w14:textId="77777777" w:rsidR="00A64F57" w:rsidRDefault="00A64F57" w:rsidP="004A282C">
            <w:pPr>
              <w:rPr>
                <w:noProof/>
              </w:rPr>
            </w:pPr>
            <w:r>
              <w:rPr>
                <w:noProof/>
              </w:rPr>
              <w:t xml:space="preserve">    v_ExistingDRBs := f_EUTRA38_DRBInfo_AddListOfEntries (valueof(v_ExistingDRBs), valueof(v_NewDRBs));</w:t>
            </w:r>
          </w:p>
          <w:p w14:paraId="23ACCDBB" w14:textId="77777777" w:rsidR="00A64F57" w:rsidRDefault="00A64F57" w:rsidP="004A282C">
            <w:pPr>
              <w:rPr>
                <w:noProof/>
              </w:rPr>
            </w:pPr>
            <w:r>
              <w:rPr>
                <w:noProof/>
              </w:rPr>
              <w:t xml:space="preserve">    f_EUTRA38_MobileInfo_SetDRBInfoList (valueof(v_ExistingDRBs));</w:t>
            </w:r>
          </w:p>
          <w:p w14:paraId="23ACCDBC" w14:textId="77777777" w:rsidR="00A64F57" w:rsidRDefault="00A64F57" w:rsidP="004A282C">
            <w:pPr>
              <w:rPr>
                <w:noProof/>
              </w:rPr>
            </w:pPr>
          </w:p>
          <w:p w14:paraId="23ACCDBD" w14:textId="77777777" w:rsidR="00A64F57" w:rsidRDefault="00A64F57" w:rsidP="004A282C">
            <w:pPr>
              <w:rPr>
                <w:noProof/>
              </w:rPr>
            </w:pPr>
            <w:r>
              <w:rPr>
                <w:noProof/>
              </w:rPr>
              <w:t xml:space="preserve">    if (p_ConfigureSRB2) {  // @sic R5-206289 sic@</w:t>
            </w:r>
          </w:p>
          <w:p w14:paraId="23ACCDBE" w14:textId="77777777" w:rsidR="00A64F57" w:rsidRDefault="00A64F57" w:rsidP="004A282C">
            <w:pPr>
              <w:rPr>
                <w:noProof/>
              </w:rPr>
            </w:pPr>
            <w:r>
              <w:rPr>
                <w:noProof/>
              </w:rPr>
              <w:t xml:space="preserve">      v_SRB_ToAddModList := {cs_508_SRB2_ToAddMod_DEFAULT};</w:t>
            </w:r>
          </w:p>
          <w:p w14:paraId="23ACCDBF" w14:textId="77777777" w:rsidR="00A64F57" w:rsidRDefault="00A64F57" w:rsidP="004A282C">
            <w:pPr>
              <w:rPr>
                <w:noProof/>
              </w:rPr>
            </w:pPr>
            <w:r>
              <w:rPr>
                <w:noProof/>
              </w:rPr>
              <w:t xml:space="preserve">      // Need to configure the whole list</w:t>
            </w:r>
          </w:p>
          <w:p w14:paraId="23ACCDC0" w14:textId="77777777" w:rsidR="00A64F57" w:rsidRDefault="00A64F57" w:rsidP="004A282C">
            <w:pPr>
              <w:rPr>
                <w:noProof/>
              </w:rPr>
            </w:pPr>
            <w:r>
              <w:rPr>
                <w:noProof/>
              </w:rPr>
              <w:t xml:space="preserve">      for (i:=0;  i &lt; lengthof(v_ExistingDRBs); i :=i+1) {</w:t>
            </w:r>
          </w:p>
          <w:p w14:paraId="23ACCDC1" w14:textId="77777777" w:rsidR="00A64F57" w:rsidRDefault="00A64F57" w:rsidP="004A282C">
            <w:pPr>
              <w:rPr>
                <w:noProof/>
              </w:rPr>
            </w:pPr>
            <w:r>
              <w:rPr>
                <w:noProof/>
              </w:rPr>
              <w:t xml:space="preserve">        v_SS_ConfigList[i] := v_ExistingDRBs[i].SS_Config;</w:t>
            </w:r>
          </w:p>
          <w:p w14:paraId="23ACCDC2" w14:textId="77777777" w:rsidR="00A64F57" w:rsidRDefault="00A64F57" w:rsidP="004A282C">
            <w:pPr>
              <w:rPr>
                <w:noProof/>
              </w:rPr>
            </w:pPr>
            <w:r>
              <w:rPr>
                <w:noProof/>
              </w:rPr>
              <w:t xml:space="preserve">        v_DRB_ToAddModList[i] := v_ExistingDRBs[i].DRB_ToAdd;</w:t>
            </w:r>
          </w:p>
          <w:p w14:paraId="23ACCDC3" w14:textId="77777777" w:rsidR="00A64F57" w:rsidRDefault="00A64F57" w:rsidP="004A282C">
            <w:pPr>
              <w:rPr>
                <w:noProof/>
              </w:rPr>
            </w:pPr>
            <w:r>
              <w:rPr>
                <w:noProof/>
              </w:rPr>
              <w:t xml:space="preserve">      }</w:t>
            </w:r>
          </w:p>
          <w:p w14:paraId="23ACCDC4" w14:textId="77777777" w:rsidR="00A64F57" w:rsidRDefault="00A64F57" w:rsidP="004A282C">
            <w:pPr>
              <w:rPr>
                <w:noProof/>
              </w:rPr>
            </w:pPr>
            <w:r>
              <w:rPr>
                <w:noProof/>
              </w:rPr>
              <w:t xml:space="preserve">      // If called after TAU, then NAS Count MUST be a value</w:t>
            </w:r>
          </w:p>
          <w:p w14:paraId="23ACCDC5" w14:textId="77777777" w:rsidR="00A64F57" w:rsidRDefault="00A64F57" w:rsidP="004A282C">
            <w:pPr>
              <w:rPr>
                <w:noProof/>
              </w:rPr>
            </w:pPr>
            <w:r>
              <w:rPr>
                <w:noProof/>
              </w:rPr>
              <w:t xml:space="preserve">      // This will also configure all DRBs</w:t>
            </w:r>
          </w:p>
          <w:p w14:paraId="23ACCDC6" w14:textId="77777777" w:rsidR="00A64F57" w:rsidRDefault="00A64F57" w:rsidP="004A282C">
            <w:pPr>
              <w:rPr>
                <w:noProof/>
              </w:rPr>
            </w:pPr>
            <w:r>
              <w:rPr>
                <w:noProof/>
              </w:rPr>
              <w:t xml:space="preserve">      v_AuthParams := f_EUTRA_RRC_ActivateSecurity(p_CellId, v_AuthParams, valueof(p_NasCountUL), v_SS_ConfigList);</w:t>
            </w:r>
          </w:p>
          <w:p w14:paraId="23ACCDC7" w14:textId="77777777" w:rsidR="00A64F57" w:rsidRDefault="00A64F57" w:rsidP="004A282C">
            <w:pPr>
              <w:rPr>
                <w:noProof/>
              </w:rPr>
            </w:pPr>
            <w:r>
              <w:rPr>
                <w:noProof/>
              </w:rPr>
              <w:t xml:space="preserve">      f_EUTRA_Security_Set(v_AuthParams);</w:t>
            </w:r>
          </w:p>
          <w:p w14:paraId="23ACCDC8" w14:textId="77777777" w:rsidR="00A64F57" w:rsidRDefault="00A64F57" w:rsidP="004A282C">
            <w:pPr>
              <w:rPr>
                <w:noProof/>
              </w:rPr>
            </w:pPr>
            <w:r>
              <w:rPr>
                <w:noProof/>
              </w:rPr>
              <w:t xml:space="preserve">    } else {</w:t>
            </w:r>
          </w:p>
          <w:p w14:paraId="23ACCDC9" w14:textId="77777777" w:rsidR="00A64F57" w:rsidRDefault="00A64F57" w:rsidP="004A282C">
            <w:pPr>
              <w:rPr>
                <w:noProof/>
              </w:rPr>
            </w:pPr>
            <w:r>
              <w:rPr>
                <w:noProof/>
              </w:rPr>
              <w:t xml:space="preserve">      // Only need to configure the latest DRB (all others already configured)</w:t>
            </w:r>
          </w:p>
          <w:p w14:paraId="23ACCDCA" w14:textId="77777777" w:rsidR="00A64F57" w:rsidRDefault="00A64F57" w:rsidP="004A282C">
            <w:pPr>
              <w:rPr>
                <w:noProof/>
              </w:rPr>
            </w:pPr>
            <w:r>
              <w:rPr>
                <w:noProof/>
              </w:rPr>
              <w:t xml:space="preserve">      v_SS_ConfigList[0] := v_NewDRBs[0].SS_Config;</w:t>
            </w:r>
          </w:p>
          <w:p w14:paraId="23ACCDCB" w14:textId="77777777" w:rsidR="00A64F57" w:rsidRDefault="00A64F57" w:rsidP="004A282C">
            <w:pPr>
              <w:rPr>
                <w:noProof/>
              </w:rPr>
            </w:pPr>
            <w:r>
              <w:rPr>
                <w:noProof/>
              </w:rPr>
              <w:t xml:space="preserve">      v_DRB_ToAddModList[0] := v_NewDRBs[0].DRB_ToAdd;</w:t>
            </w:r>
          </w:p>
          <w:p w14:paraId="23ACCDCC" w14:textId="77777777" w:rsidR="00A64F57" w:rsidRDefault="00A64F57" w:rsidP="004A282C">
            <w:pPr>
              <w:rPr>
                <w:noProof/>
              </w:rPr>
            </w:pPr>
            <w:r>
              <w:rPr>
                <w:noProof/>
              </w:rPr>
              <w:t xml:space="preserve">      f_EUTRA_SS_CommonRadioBearerConfig(p_CellId, valueof(v_SS_ConfigList));</w:t>
            </w:r>
          </w:p>
          <w:p w14:paraId="23ACCDCD" w14:textId="77777777" w:rsidR="00A64F57" w:rsidRDefault="00A64F57" w:rsidP="004A282C">
            <w:pPr>
              <w:rPr>
                <w:noProof/>
              </w:rPr>
            </w:pPr>
            <w:r>
              <w:rPr>
                <w:noProof/>
              </w:rPr>
              <w:t xml:space="preserve">      f_EUTRA_SS_RRC_RestartSecurity(p_CellId);</w:t>
            </w:r>
          </w:p>
          <w:p w14:paraId="23ACCDCE" w14:textId="77777777" w:rsidR="00A64F57" w:rsidRDefault="00A64F57" w:rsidP="004A282C">
            <w:pPr>
              <w:rPr>
                <w:noProof/>
              </w:rPr>
            </w:pPr>
            <w:r>
              <w:rPr>
                <w:noProof/>
              </w:rPr>
              <w:t xml:space="preserve">    }</w:t>
            </w:r>
          </w:p>
          <w:p w14:paraId="23ACCDCF" w14:textId="77777777" w:rsidR="00A64F57" w:rsidRDefault="00A64F57" w:rsidP="004A282C">
            <w:pPr>
              <w:rPr>
                <w:noProof/>
              </w:rPr>
            </w:pPr>
            <w:r>
              <w:rPr>
                <w:noProof/>
              </w:rPr>
              <w:t xml:space="preserve">    </w:t>
            </w:r>
          </w:p>
          <w:p w14:paraId="23ACCDD0" w14:textId="77777777" w:rsidR="00A64F57" w:rsidRDefault="00A64F57" w:rsidP="004A282C">
            <w:pPr>
              <w:rPr>
                <w:noProof/>
              </w:rPr>
            </w:pPr>
            <w:r>
              <w:rPr>
                <w:noProof/>
              </w:rPr>
              <w:t xml:space="preserve">    if (isvalue(p_PduInfoFromNR)) { // @sic R5s210149 sic@</w:t>
            </w:r>
          </w:p>
          <w:p w14:paraId="23ACCDD1" w14:textId="77777777" w:rsidR="00A64F57" w:rsidRDefault="00A64F57" w:rsidP="004A282C">
            <w:pPr>
              <w:rPr>
                <w:noProof/>
              </w:rPr>
            </w:pPr>
            <w:r>
              <w:rPr>
                <w:noProof/>
              </w:rPr>
              <w:t xml:space="preserve">    // The UE has just moved from NR. If so, data from NR should be used, rather than created anew</w:t>
            </w:r>
          </w:p>
          <w:p w14:paraId="23ACCDD2" w14:textId="77777777" w:rsidR="00A64F57" w:rsidRDefault="00A64F57" w:rsidP="004A282C">
            <w:pPr>
              <w:rPr>
                <w:noProof/>
              </w:rPr>
            </w:pPr>
            <w:r>
              <w:rPr>
                <w:noProof/>
              </w:rPr>
              <w:t xml:space="preserve">      for (i := 0; i &lt; lengthof (p_PduInfoFromNR); i := i + 1) {</w:t>
            </w:r>
          </w:p>
          <w:p w14:paraId="23ACCDD3" w14:textId="77777777" w:rsidR="00A64F57" w:rsidRDefault="00A64F57" w:rsidP="004A282C">
            <w:pPr>
              <w:rPr>
                <w:noProof/>
              </w:rPr>
            </w:pPr>
            <w:r>
              <w:rPr>
                <w:noProof/>
              </w:rPr>
              <w:t xml:space="preserve">        if (v_PdnIndex == valueof(p_PduInfoFromNR[i].PdnIndex)) {</w:t>
            </w:r>
          </w:p>
          <w:p w14:paraId="23ACCDD4" w14:textId="77777777" w:rsidR="00A64F57" w:rsidRDefault="00A64F57" w:rsidP="004A282C">
            <w:pPr>
              <w:rPr>
                <w:noProof/>
              </w:rPr>
            </w:pPr>
            <w:r>
              <w:rPr>
                <w:noProof/>
              </w:rPr>
              <w:t xml:space="preserve">          // Data from NR should be used, rather than created anew</w:t>
            </w:r>
          </w:p>
          <w:p w14:paraId="23ACCDD5" w14:textId="77777777" w:rsidR="00A64F57" w:rsidRDefault="00A64F57" w:rsidP="004A282C">
            <w:pPr>
              <w:rPr>
                <w:noProof/>
              </w:rPr>
            </w:pPr>
            <w:r>
              <w:rPr>
                <w:noProof/>
              </w:rPr>
              <w:t xml:space="preserve">          v_StartPDN := false; // no need to change DRB mapping as this has already been done in calling function</w:t>
            </w:r>
          </w:p>
          <w:p w14:paraId="23ACCDD6" w14:textId="77777777" w:rsidR="00A64F57" w:rsidRDefault="00A64F57" w:rsidP="004A282C">
            <w:pPr>
              <w:rPr>
                <w:noProof/>
              </w:rPr>
            </w:pPr>
            <w:r>
              <w:rPr>
                <w:noProof/>
              </w:rPr>
              <w:lastRenderedPageBreak/>
              <w:t xml:space="preserve">          break;</w:t>
            </w:r>
          </w:p>
          <w:p w14:paraId="23ACCDD7" w14:textId="77777777" w:rsidR="00A64F57" w:rsidRDefault="00A64F57" w:rsidP="004A282C">
            <w:pPr>
              <w:rPr>
                <w:noProof/>
              </w:rPr>
            </w:pPr>
            <w:r>
              <w:rPr>
                <w:noProof/>
              </w:rPr>
              <w:t xml:space="preserve">        }</w:t>
            </w:r>
          </w:p>
          <w:p w14:paraId="23ACCDD8" w14:textId="77777777" w:rsidR="00A64F57" w:rsidRDefault="00A64F57" w:rsidP="004A282C">
            <w:pPr>
              <w:rPr>
                <w:noProof/>
              </w:rPr>
            </w:pPr>
            <w:r>
              <w:rPr>
                <w:noProof/>
              </w:rPr>
              <w:t xml:space="preserve">      }</w:t>
            </w:r>
          </w:p>
          <w:p w14:paraId="23ACCDD9" w14:textId="77777777" w:rsidR="00A64F57" w:rsidRDefault="00A64F57" w:rsidP="004A282C">
            <w:pPr>
              <w:rPr>
                <w:noProof/>
              </w:rPr>
            </w:pPr>
            <w:r>
              <w:rPr>
                <w:noProof/>
              </w:rPr>
              <w:t xml:space="preserve">    }</w:t>
            </w:r>
          </w:p>
          <w:p w14:paraId="23ACCDDA" w14:textId="77777777" w:rsidR="00A64F57" w:rsidRDefault="00A64F57" w:rsidP="004A282C">
            <w:pPr>
              <w:rPr>
                <w:noProof/>
              </w:rPr>
            </w:pPr>
            <w:r>
              <w:rPr>
                <w:noProof/>
              </w:rPr>
              <w:t xml:space="preserve">    if (v_StartPDN) { // completely new PDN connection @sic R5s210149 sic@</w:t>
            </w:r>
          </w:p>
          <w:p w14:paraId="23ACCDDB" w14:textId="77777777" w:rsidR="00A64F57" w:rsidRDefault="00A64F57" w:rsidP="004A282C">
            <w:pPr>
              <w:rPr>
                <w:noProof/>
              </w:rPr>
            </w:pPr>
            <w:r>
              <w:rPr>
                <w:noProof/>
              </w:rPr>
              <w:t xml:space="preserve">      </w:t>
            </w:r>
            <w:r w:rsidRPr="002E02F9">
              <w:rPr>
                <w:noProof/>
              </w:rPr>
              <w:t>f_IP_ChangeDrbMappingEUTRA(IP, p_CellId, v_NewDRBId, v_PdnIndex);</w:t>
            </w:r>
          </w:p>
          <w:p w14:paraId="23ACCDDC" w14:textId="77777777" w:rsidR="00A64F57" w:rsidRDefault="00A64F57" w:rsidP="004A282C">
            <w:pPr>
              <w:rPr>
                <w:noProof/>
              </w:rPr>
            </w:pPr>
            <w:r>
              <w:rPr>
                <w:noProof/>
              </w:rPr>
              <w:t xml:space="preserve">    }</w:t>
            </w:r>
          </w:p>
          <w:p w14:paraId="23ACCDDD" w14:textId="77777777" w:rsidR="00A64F57" w:rsidRDefault="00A64F57" w:rsidP="004A282C">
            <w:pPr>
              <w:rPr>
                <w:noProof/>
              </w:rPr>
            </w:pPr>
            <w:r>
              <w:rPr>
                <w:noProof/>
              </w:rPr>
              <w:t xml:space="preserve">    </w:t>
            </w:r>
          </w:p>
          <w:p w14:paraId="23ACCDDE" w14:textId="77777777" w:rsidR="00A64F57" w:rsidRDefault="00A64F57" w:rsidP="004A282C">
            <w:pPr>
              <w:rPr>
                <w:noProof/>
              </w:rPr>
            </w:pPr>
            <w:r>
              <w:rPr>
                <w:noProof/>
              </w:rPr>
              <w:t xml:space="preserve">    v_PcoToUE := f_NAS_ProtocolConfigOptionsTX(f_EUTRA38_MultiPDN_GetPCOs(p_CellId,</w:t>
            </w:r>
          </w:p>
          <w:p w14:paraId="23ACCDDF" w14:textId="77777777" w:rsidR="00A64F57" w:rsidRDefault="00A64F57" w:rsidP="004A282C">
            <w:pPr>
              <w:rPr>
                <w:noProof/>
              </w:rPr>
            </w:pPr>
            <w:r>
              <w:rPr>
                <w:noProof/>
              </w:rPr>
              <w:t xml:space="preserve">                                                                          v_PdnIndex,</w:t>
            </w:r>
          </w:p>
          <w:p w14:paraId="23ACCDE0" w14:textId="77777777" w:rsidR="00A64F57" w:rsidRDefault="00A64F57" w:rsidP="004A282C">
            <w:pPr>
              <w:rPr>
                <w:noProof/>
              </w:rPr>
            </w:pPr>
            <w:r>
              <w:rPr>
                <w:noProof/>
              </w:rPr>
              <w:t xml:space="preserve">                                                                          v_IsIMS,</w:t>
            </w:r>
          </w:p>
          <w:p w14:paraId="23ACCDE1" w14:textId="77777777" w:rsidR="00A64F57" w:rsidRDefault="00A64F57" w:rsidP="004A282C">
            <w:pPr>
              <w:rPr>
                <w:noProof/>
              </w:rPr>
            </w:pPr>
            <w:r>
              <w:rPr>
                <w:noProof/>
              </w:rPr>
              <w:t xml:space="preserve">                                                                          v_EpsDefaultBearerId,</w:t>
            </w:r>
          </w:p>
          <w:p w14:paraId="23ACCDE2" w14:textId="77777777" w:rsidR="00A64F57" w:rsidRDefault="00A64F57" w:rsidP="004A282C">
            <w:pPr>
              <w:rPr>
                <w:noProof/>
              </w:rPr>
            </w:pPr>
            <w:r>
              <w:rPr>
                <w:noProof/>
              </w:rPr>
              <w:t xml:space="preserve">                                                                          v_ExtdPcoFromUE,</w:t>
            </w:r>
          </w:p>
          <w:p w14:paraId="23ACCDE3" w14:textId="77777777" w:rsidR="00A64F57" w:rsidRDefault="00A64F57" w:rsidP="004A282C">
            <w:pPr>
              <w:rPr>
                <w:noProof/>
              </w:rPr>
            </w:pPr>
            <w:r>
              <w:rPr>
                <w:noProof/>
              </w:rPr>
              <w:t xml:space="preserve">                                                                          v_PcoFromUE));</w:t>
            </w:r>
          </w:p>
          <w:p w14:paraId="23ACCDE4" w14:textId="77777777" w:rsidR="00A64F57" w:rsidRDefault="00A64F57" w:rsidP="004A282C">
            <w:pPr>
              <w:rPr>
                <w:noProof/>
              </w:rPr>
            </w:pPr>
          </w:p>
          <w:p w14:paraId="23ACCDE5" w14:textId="77777777" w:rsidR="00A64F57" w:rsidRDefault="00A64F57" w:rsidP="004A282C">
            <w:pPr>
              <w:rPr>
                <w:noProof/>
              </w:rPr>
            </w:pPr>
            <w:r>
              <w:rPr>
                <w:noProof/>
              </w:rPr>
              <w:t xml:space="preserve">    if (isvalue (v_ExtdPcoFromUE)) {</w:t>
            </w:r>
          </w:p>
          <w:p w14:paraId="23ACCDE6" w14:textId="77777777" w:rsidR="00A64F57" w:rsidRDefault="00A64F57" w:rsidP="004A282C">
            <w:pPr>
              <w:rPr>
                <w:noProof/>
              </w:rPr>
            </w:pPr>
            <w:r>
              <w:rPr>
                <w:noProof/>
              </w:rPr>
              <w:t xml:space="preserve">      // FFS - At the moment, 36.508 table 4.7.3-6 specifies ExtdPCO should be not present</w:t>
            </w:r>
          </w:p>
          <w:p w14:paraId="23ACCDE7" w14:textId="77777777" w:rsidR="00A64F57" w:rsidRDefault="00A64F57" w:rsidP="004A282C">
            <w:pPr>
              <w:rPr>
                <w:noProof/>
              </w:rPr>
            </w:pPr>
            <w:r>
              <w:rPr>
                <w:noProof/>
              </w:rPr>
              <w:t xml:space="preserve">    }</w:t>
            </w:r>
          </w:p>
          <w:p w14:paraId="23ACCDE8" w14:textId="77777777" w:rsidR="00A64F57" w:rsidRDefault="00A64F57" w:rsidP="004A282C">
            <w:pPr>
              <w:rPr>
                <w:noProof/>
              </w:rPr>
            </w:pPr>
          </w:p>
          <w:p w14:paraId="23ACCDE9" w14:textId="77777777" w:rsidR="00A64F57" w:rsidRDefault="00A64F57" w:rsidP="004A282C">
            <w:pPr>
              <w:rPr>
                <w:noProof/>
              </w:rPr>
            </w:pPr>
            <w:r>
              <w:rPr>
                <w:noProof/>
              </w:rPr>
              <w:t xml:space="preserve">    if (pc_IPv6 and pc_IPv4) {              /* @sic R5s170882 sic@ */</w:t>
            </w:r>
          </w:p>
          <w:p w14:paraId="23ACCDEA" w14:textId="77777777" w:rsidR="00A64F57" w:rsidRDefault="00A64F57" w:rsidP="004A282C">
            <w:pPr>
              <w:rPr>
                <w:noProof/>
              </w:rPr>
            </w:pPr>
            <w:r>
              <w:rPr>
                <w:noProof/>
              </w:rPr>
              <w:t xml:space="preserve">      select (v_PDN_TypeToBeUsed) {</w:t>
            </w:r>
          </w:p>
          <w:p w14:paraId="23ACCDEB" w14:textId="77777777" w:rsidR="00A64F57" w:rsidRDefault="00A64F57" w:rsidP="004A282C">
            <w:pPr>
              <w:rPr>
                <w:noProof/>
              </w:rPr>
            </w:pPr>
            <w:r>
              <w:rPr>
                <w:noProof/>
              </w:rPr>
              <w:t xml:space="preserve">        case (forceIPv4only)          { v_ESM_Cause := cs_ESM_Cause_tv('00110010'B); }     // PDN type IPv4 only allowed</w:t>
            </w:r>
          </w:p>
          <w:p w14:paraId="23ACCDEC" w14:textId="77777777" w:rsidR="00A64F57" w:rsidRDefault="00A64F57" w:rsidP="004A282C">
            <w:pPr>
              <w:rPr>
                <w:noProof/>
              </w:rPr>
            </w:pPr>
            <w:r>
              <w:rPr>
                <w:noProof/>
              </w:rPr>
              <w:t xml:space="preserve">        case (forceIPv6only)          { v_ESM_Cause := cs_ESM_Cause_tv('00110011'B); }     // PDN type IPv6 only allowed</w:t>
            </w:r>
          </w:p>
          <w:p w14:paraId="23ACCDED" w14:textId="77777777" w:rsidR="00A64F57" w:rsidRDefault="00A64F57" w:rsidP="004A282C">
            <w:pPr>
              <w:rPr>
                <w:noProof/>
              </w:rPr>
            </w:pPr>
            <w:r>
              <w:rPr>
                <w:noProof/>
              </w:rPr>
              <w:t xml:space="preserve">        case (pdnTypeAsSupportedByUE) { v_ESM_Cause := omit; }</w:t>
            </w:r>
          </w:p>
          <w:p w14:paraId="23ACCDEE" w14:textId="77777777" w:rsidR="00A64F57" w:rsidRDefault="00A64F57" w:rsidP="004A282C">
            <w:pPr>
              <w:rPr>
                <w:noProof/>
              </w:rPr>
            </w:pPr>
            <w:r>
              <w:rPr>
                <w:noProof/>
              </w:rPr>
              <w:t xml:space="preserve">      }</w:t>
            </w:r>
          </w:p>
          <w:p w14:paraId="23ACCDEF" w14:textId="77777777" w:rsidR="00A64F57" w:rsidRDefault="00A64F57" w:rsidP="004A282C">
            <w:pPr>
              <w:rPr>
                <w:noProof/>
              </w:rPr>
            </w:pPr>
            <w:r>
              <w:rPr>
                <w:noProof/>
              </w:rPr>
              <w:t xml:space="preserve">    }</w:t>
            </w:r>
          </w:p>
          <w:p w14:paraId="23ACCDF0" w14:textId="77777777" w:rsidR="00A64F57" w:rsidRDefault="00A64F57" w:rsidP="004A282C">
            <w:pPr>
              <w:rPr>
                <w:noProof/>
              </w:rPr>
            </w:pPr>
          </w:p>
          <w:p w14:paraId="23ACCDF1" w14:textId="77777777" w:rsidR="00A64F57" w:rsidRDefault="00A64F57" w:rsidP="004A282C">
            <w:pPr>
              <w:rPr>
                <w:noProof/>
              </w:rPr>
            </w:pPr>
            <w:r>
              <w:rPr>
                <w:noProof/>
              </w:rPr>
              <w:t xml:space="preserve">    /* Step 8 of procedure in 36.508 cl. 4.5.3.3 */</w:t>
            </w:r>
          </w:p>
          <w:p w14:paraId="23ACCDF2" w14:textId="77777777" w:rsidR="00A64F57" w:rsidRDefault="00A64F57" w:rsidP="004A282C">
            <w:pPr>
              <w:rPr>
                <w:noProof/>
              </w:rPr>
            </w:pPr>
            <w:r>
              <w:rPr>
                <w:noProof/>
              </w:rPr>
              <w:t xml:space="preserve">    f_EUTRA38_MultiPDN_RRCConnectionReconfiguration_Common(p_CellId,</w:t>
            </w:r>
          </w:p>
          <w:p w14:paraId="23ACCDF3" w14:textId="77777777" w:rsidR="00A64F57" w:rsidRDefault="00A64F57" w:rsidP="004A282C">
            <w:pPr>
              <w:rPr>
                <w:noProof/>
              </w:rPr>
            </w:pPr>
            <w:r>
              <w:rPr>
                <w:noProof/>
              </w:rPr>
              <w:t xml:space="preserve">                                                           tsc_RRC_TI_Def,</w:t>
            </w:r>
          </w:p>
          <w:p w14:paraId="23ACCDF4" w14:textId="77777777" w:rsidR="00A64F57" w:rsidRDefault="00A64F57" w:rsidP="004A282C">
            <w:pPr>
              <w:rPr>
                <w:noProof/>
              </w:rPr>
            </w:pPr>
            <w:r>
              <w:rPr>
                <w:noProof/>
              </w:rPr>
              <w:t xml:space="preserve">                                                           v_SRB_ToAddModList,</w:t>
            </w:r>
          </w:p>
          <w:p w14:paraId="23ACCDF5" w14:textId="77777777" w:rsidR="00A64F57" w:rsidRDefault="00A64F57" w:rsidP="004A282C">
            <w:pPr>
              <w:rPr>
                <w:noProof/>
              </w:rPr>
            </w:pPr>
            <w:r>
              <w:rPr>
                <w:noProof/>
              </w:rPr>
              <w:t xml:space="preserve">                                                           v_DRB_ToAddModList,</w:t>
            </w:r>
          </w:p>
          <w:p w14:paraId="23ACCDF6" w14:textId="77777777" w:rsidR="00A64F57" w:rsidRDefault="00A64F57" w:rsidP="004A282C">
            <w:pPr>
              <w:rPr>
                <w:noProof/>
              </w:rPr>
            </w:pPr>
            <w:r>
              <w:rPr>
                <w:noProof/>
              </w:rPr>
              <w:t xml:space="preserve">                                                           1,</w:t>
            </w:r>
          </w:p>
          <w:p w14:paraId="23ACCDF7" w14:textId="77777777" w:rsidR="00A64F57" w:rsidRDefault="00A64F57" w:rsidP="004A282C">
            <w:pPr>
              <w:rPr>
                <w:noProof/>
              </w:rPr>
            </w:pPr>
            <w:r>
              <w:rPr>
                <w:noProof/>
              </w:rPr>
              <w:lastRenderedPageBreak/>
              <w:t xml:space="preserve">                                                           0,</w:t>
            </w:r>
          </w:p>
          <w:p w14:paraId="23ACCDF8" w14:textId="77777777" w:rsidR="00A64F57" w:rsidRDefault="00A64F57" w:rsidP="004A282C">
            <w:pPr>
              <w:rPr>
                <w:noProof/>
              </w:rPr>
            </w:pPr>
            <w:r>
              <w:rPr>
                <w:noProof/>
              </w:rPr>
              <w:t xml:space="preserve">        {cs_NAS_Request(tsc_SHT_IntegrityProtected_Ciphered, cs_508_ActivateDefEpsBearerContextRequest(v_EpsDefaultBearerId,</w:t>
            </w:r>
          </w:p>
          <w:p w14:paraId="23ACCDF9" w14:textId="77777777" w:rsidR="00A64F57" w:rsidRDefault="00A64F57" w:rsidP="004A282C">
            <w:pPr>
              <w:rPr>
                <w:noProof/>
              </w:rPr>
            </w:pPr>
            <w:r>
              <w:rPr>
                <w:noProof/>
              </w:rPr>
              <w:t xml:space="preserve">                                                                                                       v_PTId_UE,</w:t>
            </w:r>
          </w:p>
          <w:p w14:paraId="23ACCDFA" w14:textId="77777777" w:rsidR="00A64F57" w:rsidRDefault="00A64F57" w:rsidP="004A282C">
            <w:pPr>
              <w:rPr>
                <w:noProof/>
              </w:rPr>
            </w:pPr>
            <w:r>
              <w:rPr>
                <w:noProof/>
              </w:rPr>
              <w:t xml:space="preserve">                                                                                                       v_APN_Tx,    // @sic R5-206296 sic@</w:t>
            </w:r>
          </w:p>
          <w:p w14:paraId="23ACCDFB" w14:textId="77777777" w:rsidR="00A64F57" w:rsidRDefault="00A64F57" w:rsidP="004A282C">
            <w:pPr>
              <w:rPr>
                <w:noProof/>
              </w:rPr>
            </w:pPr>
            <w:r>
              <w:rPr>
                <w:noProof/>
              </w:rPr>
              <w:t xml:space="preserve">                                                                                                       v_PDN_Address,</w:t>
            </w:r>
          </w:p>
          <w:p w14:paraId="23ACCDFC" w14:textId="77777777" w:rsidR="00A64F57" w:rsidRDefault="00A64F57" w:rsidP="004A282C">
            <w:pPr>
              <w:rPr>
                <w:noProof/>
              </w:rPr>
            </w:pPr>
            <w:r>
              <w:rPr>
                <w:noProof/>
              </w:rPr>
              <w:t xml:space="preserve">                                                                                                       v_ESM_Cause, /* @sic R5s170882 sic@ */</w:t>
            </w:r>
          </w:p>
          <w:p w14:paraId="23ACCDFD" w14:textId="77777777" w:rsidR="00A64F57" w:rsidRDefault="00A64F57" w:rsidP="004A282C">
            <w:pPr>
              <w:rPr>
                <w:noProof/>
              </w:rPr>
            </w:pPr>
            <w:r>
              <w:rPr>
                <w:noProof/>
              </w:rPr>
              <w:t xml:space="preserve">                                                                                                       v_PcoToUE,</w:t>
            </w:r>
          </w:p>
          <w:p w14:paraId="23ACCDFE" w14:textId="77777777" w:rsidR="00A64F57" w:rsidRDefault="00A64F57" w:rsidP="004A282C">
            <w:pPr>
              <w:rPr>
                <w:noProof/>
              </w:rPr>
            </w:pPr>
            <w:r>
              <w:rPr>
                <w:noProof/>
              </w:rPr>
              <w:t xml:space="preserve">                                                                                                       v_BearerContextNumber))});</w:t>
            </w:r>
          </w:p>
          <w:p w14:paraId="23ACCDFF" w14:textId="77777777" w:rsidR="00A64F57" w:rsidRDefault="00A64F57" w:rsidP="004A282C">
            <w:pPr>
              <w:rPr>
                <w:noProof/>
              </w:rPr>
            </w:pPr>
            <w:r>
              <w:rPr>
                <w:noProof/>
              </w:rPr>
              <w:t xml:space="preserve">    return v_EpsDefaultBearerId;</w:t>
            </w:r>
          </w:p>
          <w:p w14:paraId="23ACCE00" w14:textId="77777777" w:rsidR="00A64F57" w:rsidRDefault="00A64F57" w:rsidP="004A282C">
            <w:pPr>
              <w:rPr>
                <w:noProof/>
              </w:rPr>
            </w:pPr>
            <w:r>
              <w:rPr>
                <w:noProof/>
              </w:rPr>
              <w:t xml:space="preserve">  }</w:t>
            </w:r>
          </w:p>
        </w:tc>
      </w:tr>
    </w:tbl>
    <w:p w14:paraId="23ACCE02" w14:textId="77777777" w:rsidR="003A22C0" w:rsidRPr="00854C55" w:rsidRDefault="003A22C0" w:rsidP="00AE537C">
      <w:pPr>
        <w:pStyle w:val="Heading1"/>
        <w:numPr>
          <w:ilvl w:val="0"/>
          <w:numId w:val="1"/>
        </w:numPr>
        <w:autoSpaceDN w:val="0"/>
        <w:rPr>
          <w:rFonts w:cs="Arial"/>
          <w:b/>
        </w:rPr>
      </w:pPr>
      <w:bookmarkStart w:id="25" w:name="_Toc89694476"/>
      <w:r w:rsidRPr="00854C55">
        <w:rPr>
          <w:rFonts w:cs="Arial"/>
          <w:b/>
        </w:rPr>
        <w:lastRenderedPageBreak/>
        <w:t xml:space="preserve">Branches </w:t>
      </w:r>
      <w:bookmarkEnd w:id="10"/>
      <w:bookmarkEnd w:id="11"/>
      <w:bookmarkEnd w:id="12"/>
      <w:r>
        <w:rPr>
          <w:rFonts w:cs="Arial"/>
          <w:b/>
        </w:rPr>
        <w:t>executed</w:t>
      </w:r>
      <w:bookmarkEnd w:id="25"/>
    </w:p>
    <w:p w14:paraId="23ACCE03" w14:textId="77777777" w:rsidR="003A22C0" w:rsidRDefault="000A4A26" w:rsidP="003A22C0">
      <w:pPr>
        <w:rPr>
          <w:rFonts w:cs="Arial"/>
          <w:color w:val="000000"/>
          <w:lang w:eastAsia="zh-CN"/>
        </w:rPr>
      </w:pPr>
      <w:r w:rsidRPr="00C8354F">
        <w:rPr>
          <w:rFonts w:cs="Arial" w:hint="eastAsia"/>
          <w:color w:val="000000"/>
          <w:lang w:eastAsia="zh-CN"/>
        </w:rPr>
        <w:t xml:space="preserve">NR Band </w:t>
      </w:r>
      <w:r w:rsidR="00222B83" w:rsidRPr="00C8354F">
        <w:rPr>
          <w:rFonts w:cs="Arial" w:hint="eastAsia"/>
          <w:color w:val="000000"/>
          <w:lang w:eastAsia="zh-CN"/>
        </w:rPr>
        <w:t>41,</w:t>
      </w:r>
      <w:r w:rsidR="00207D42" w:rsidRPr="00207D42">
        <w:t xml:space="preserve"> </w:t>
      </w:r>
      <w:r w:rsidR="00207D42" w:rsidRPr="00207D42">
        <w:rPr>
          <w:rFonts w:cs="Arial"/>
          <w:color w:val="000000"/>
          <w:lang w:eastAsia="zh-CN"/>
        </w:rPr>
        <w:t>nea</w:t>
      </w:r>
      <w:r w:rsidR="00DF0EAF">
        <w:rPr>
          <w:rFonts w:cs="Arial" w:hint="eastAsia"/>
          <w:color w:val="000000"/>
          <w:lang w:eastAsia="zh-CN"/>
        </w:rPr>
        <w:t>2</w:t>
      </w:r>
      <w:r w:rsidR="00222B83" w:rsidRPr="00C8354F">
        <w:rPr>
          <w:rFonts w:cs="Arial" w:hint="eastAsia"/>
          <w:color w:val="000000"/>
          <w:lang w:eastAsia="zh-CN"/>
        </w:rPr>
        <w:t>,</w:t>
      </w:r>
      <w:r w:rsidR="00207D42">
        <w:rPr>
          <w:rFonts w:cs="Arial" w:hint="eastAsia"/>
          <w:color w:val="000000"/>
          <w:lang w:eastAsia="zh-CN"/>
        </w:rPr>
        <w:t xml:space="preserve"> </w:t>
      </w:r>
      <w:r w:rsidR="00222B83" w:rsidRPr="00C8354F">
        <w:rPr>
          <w:rFonts w:cs="Arial" w:hint="eastAsia"/>
          <w:color w:val="000000"/>
          <w:lang w:eastAsia="zh-CN"/>
        </w:rPr>
        <w:t>Nia2.</w:t>
      </w:r>
    </w:p>
    <w:p w14:paraId="23ACCE04" w14:textId="77777777" w:rsidR="003A22C0" w:rsidRPr="00854C55" w:rsidRDefault="003A22C0" w:rsidP="00AE537C">
      <w:pPr>
        <w:pStyle w:val="Heading1"/>
        <w:numPr>
          <w:ilvl w:val="0"/>
          <w:numId w:val="1"/>
        </w:numPr>
        <w:autoSpaceDN w:val="0"/>
        <w:rPr>
          <w:rFonts w:cs="Arial"/>
          <w:b/>
        </w:rPr>
      </w:pPr>
      <w:bookmarkStart w:id="26" w:name="_Toc122434494"/>
      <w:bookmarkStart w:id="27" w:name="_Toc295288971"/>
      <w:bookmarkStart w:id="28" w:name="_Toc325725666"/>
      <w:bookmarkStart w:id="29" w:name="_Toc89694477"/>
      <w:r w:rsidRPr="00854C55">
        <w:rPr>
          <w:rFonts w:cs="Arial"/>
          <w:b/>
        </w:rPr>
        <w:t>Execution Log Files</w:t>
      </w:r>
      <w:bookmarkEnd w:id="26"/>
      <w:bookmarkEnd w:id="27"/>
      <w:bookmarkEnd w:id="28"/>
      <w:bookmarkEnd w:id="29"/>
    </w:p>
    <w:p w14:paraId="23ACCE05" w14:textId="77777777" w:rsidR="008E5C6A" w:rsidRPr="008E5C6A" w:rsidRDefault="008E5C6A" w:rsidP="00AE537C">
      <w:pPr>
        <w:pStyle w:val="Heading2"/>
        <w:numPr>
          <w:ilvl w:val="1"/>
          <w:numId w:val="1"/>
        </w:numPr>
        <w:overflowPunct w:val="0"/>
        <w:autoSpaceDE w:val="0"/>
        <w:autoSpaceDN w:val="0"/>
        <w:adjustRightInd w:val="0"/>
        <w:spacing w:before="480"/>
        <w:rPr>
          <w:b/>
          <w:lang w:val="pt-BR"/>
        </w:rPr>
      </w:pPr>
      <w:bookmarkStart w:id="30" w:name="_Toc43191966"/>
      <w:bookmarkStart w:id="31" w:name="_Toc54877395"/>
      <w:bookmarkStart w:id="32" w:name="_Toc89694478"/>
      <w:r w:rsidRPr="008E5C6A">
        <w:rPr>
          <w:b/>
          <w:lang w:val="pt-BR"/>
        </w:rPr>
        <w:t>HiSilicon Balong 5000</w:t>
      </w:r>
      <w:bookmarkEnd w:id="30"/>
      <w:bookmarkEnd w:id="31"/>
      <w:bookmarkEnd w:id="32"/>
    </w:p>
    <w:p w14:paraId="23ACCE06" w14:textId="77777777" w:rsidR="008E5C6A" w:rsidRDefault="008E5C6A" w:rsidP="008E5C6A">
      <w:pPr>
        <w:rPr>
          <w:rFonts w:cs="Arial"/>
          <w:lang w:eastAsia="zh-CN"/>
        </w:rPr>
      </w:pPr>
      <w:r>
        <w:rPr>
          <w:rFonts w:cs="Arial"/>
        </w:rPr>
        <w:t xml:space="preserve">The </w:t>
      </w:r>
      <w:r>
        <w:rPr>
          <w:b/>
        </w:rPr>
        <w:t>HiSilicon Balong 5000</w:t>
      </w:r>
      <w:r>
        <w:rPr>
          <w:rFonts w:cs="Arial"/>
        </w:rPr>
        <w:t xml:space="preserve"> passed this test case on </w:t>
      </w:r>
      <w:r>
        <w:rPr>
          <w:rFonts w:ascii="Arial" w:hAnsi="Arial"/>
          <w:b/>
          <w:lang w:eastAsia="zh-CN"/>
        </w:rPr>
        <w:t>Datang LinkTester 5G Protocol Conformance Test System ECT9610</w:t>
      </w:r>
      <w:r>
        <w:rPr>
          <w:rFonts w:cs="Arial"/>
        </w:rPr>
        <w:t>. The documentation below is enclosed as evidence of the successful test case run [1]:</w:t>
      </w:r>
    </w:p>
    <w:p w14:paraId="23ACCE07" w14:textId="77777777" w:rsidR="001F4BC1" w:rsidRPr="00D666BE" w:rsidRDefault="008E5C6A" w:rsidP="00A10EAA">
      <w:pPr>
        <w:numPr>
          <w:ilvl w:val="0"/>
          <w:numId w:val="2"/>
        </w:numPr>
        <w:overflowPunct w:val="0"/>
        <w:autoSpaceDE w:val="0"/>
        <w:autoSpaceDN w:val="0"/>
        <w:adjustRightInd w:val="0"/>
        <w:rPr>
          <w:rFonts w:cs="Arial"/>
        </w:rPr>
      </w:pPr>
      <w:r>
        <w:rPr>
          <w:b/>
        </w:rPr>
        <w:t>Test Case Execution log file</w:t>
      </w:r>
      <w:r>
        <w:rPr>
          <w:rFonts w:hint="eastAsia"/>
          <w:b/>
          <w:lang w:eastAsia="zh-CN"/>
        </w:rPr>
        <w:t>:</w:t>
      </w:r>
      <w:r w:rsidRPr="00D666BE">
        <w:rPr>
          <w:rFonts w:cs="Arial"/>
        </w:rPr>
        <w:br/>
      </w:r>
      <w:r w:rsidRPr="00D666BE">
        <w:rPr>
          <w:rFonts w:ascii="Calibri" w:hAnsi="Calibri" w:cs="Calibri"/>
          <w:sz w:val="22"/>
        </w:rPr>
        <w:t>\</w:t>
      </w:r>
      <w:r w:rsidR="00023ABB" w:rsidRPr="00023ABB">
        <w:t xml:space="preserve"> </w:t>
      </w:r>
      <w:r w:rsidR="00023ABB" w:rsidRPr="00023ABB">
        <w:rPr>
          <w:rFonts w:ascii="Calibri" w:hAnsi="Calibri" w:cs="Calibri"/>
          <w:sz w:val="22"/>
        </w:rPr>
        <w:t>TC_11_1_</w:t>
      </w:r>
      <w:r w:rsidR="00761715">
        <w:rPr>
          <w:rFonts w:ascii="Calibri" w:hAnsi="Calibri" w:cs="Calibri" w:hint="eastAsia"/>
          <w:sz w:val="22"/>
          <w:lang w:eastAsia="zh-CN"/>
        </w:rPr>
        <w:t>6</w:t>
      </w:r>
      <w:r w:rsidR="00023ABB" w:rsidRPr="00023ABB">
        <w:rPr>
          <w:rFonts w:ascii="Calibri" w:hAnsi="Calibri" w:cs="Calibri"/>
          <w:sz w:val="22"/>
        </w:rPr>
        <w:t>_NR5GC_N41-FDD3</w:t>
      </w:r>
      <w:r w:rsidR="000559B5" w:rsidRPr="00D666BE">
        <w:rPr>
          <w:rFonts w:ascii="Calibri" w:hAnsi="Calibri" w:cs="Calibri"/>
          <w:sz w:val="22"/>
        </w:rPr>
        <w:t>.log</w:t>
      </w:r>
    </w:p>
    <w:p w14:paraId="23ACCE08" w14:textId="77777777" w:rsidR="008E5C6A" w:rsidRPr="00D666BE" w:rsidRDefault="008E5C6A" w:rsidP="00A10EAA">
      <w:pPr>
        <w:numPr>
          <w:ilvl w:val="0"/>
          <w:numId w:val="2"/>
        </w:numPr>
        <w:overflowPunct w:val="0"/>
        <w:autoSpaceDE w:val="0"/>
        <w:autoSpaceDN w:val="0"/>
        <w:adjustRightInd w:val="0"/>
        <w:rPr>
          <w:rFonts w:ascii="Calibri" w:hAnsi="Calibri" w:cs="Calibri"/>
          <w:sz w:val="22"/>
        </w:rPr>
      </w:pPr>
      <w:r>
        <w:rPr>
          <w:b/>
        </w:rPr>
        <w:t>PIXCIT settings used</w:t>
      </w:r>
      <w:r>
        <w:rPr>
          <w:rFonts w:hint="eastAsia"/>
          <w:b/>
          <w:lang w:eastAsia="zh-CN"/>
        </w:rPr>
        <w:t>:</w:t>
      </w:r>
      <w:r w:rsidRPr="00D666BE">
        <w:rPr>
          <w:rFonts w:cs="Arial"/>
          <w:b/>
        </w:rPr>
        <w:br/>
      </w:r>
      <w:r w:rsidRPr="00D666BE">
        <w:rPr>
          <w:rFonts w:ascii="Calibri" w:hAnsi="Calibri" w:cs="Calibri"/>
          <w:sz w:val="22"/>
        </w:rPr>
        <w:t xml:space="preserve">\ </w:t>
      </w:r>
      <w:r w:rsidR="00AF0260" w:rsidRPr="00D666BE">
        <w:rPr>
          <w:rFonts w:ascii="Calibri" w:hAnsi="Calibri" w:cs="Calibri"/>
          <w:sz w:val="22"/>
        </w:rPr>
        <w:t>Pics(Hisilicon-IRAT)</w:t>
      </w:r>
      <w:r w:rsidR="000559B5" w:rsidRPr="00D666BE">
        <w:rPr>
          <w:rFonts w:ascii="Calibri" w:hAnsi="Calibri" w:cs="Calibri"/>
          <w:sz w:val="22"/>
        </w:rPr>
        <w:t>.xml</w:t>
      </w:r>
    </w:p>
    <w:p w14:paraId="23ACCE09" w14:textId="77777777" w:rsidR="001F4BC1" w:rsidRPr="008E5C6A" w:rsidRDefault="008E5C6A" w:rsidP="00D666BE">
      <w:pPr>
        <w:overflowPunct w:val="0"/>
        <w:autoSpaceDE w:val="0"/>
        <w:autoSpaceDN w:val="0"/>
        <w:adjustRightInd w:val="0"/>
        <w:ind w:left="360"/>
        <w:rPr>
          <w:rFonts w:ascii="Calibri" w:hAnsi="Calibri" w:cs="Calibri"/>
          <w:sz w:val="22"/>
          <w:lang w:eastAsia="zh-CN"/>
        </w:rPr>
      </w:pPr>
      <w:r>
        <w:rPr>
          <w:rFonts w:ascii="Calibri" w:hAnsi="Calibri" w:cs="Calibri"/>
          <w:sz w:val="22"/>
        </w:rPr>
        <w:t>\</w:t>
      </w:r>
      <w:r w:rsidRPr="00971449">
        <w:t xml:space="preserve"> </w:t>
      </w:r>
      <w:r w:rsidR="000559B5" w:rsidRPr="000559B5">
        <w:rPr>
          <w:rFonts w:ascii="Calibri" w:hAnsi="Calibri" w:cs="Calibri"/>
          <w:sz w:val="22"/>
        </w:rPr>
        <w:t>Pixit(TC_</w:t>
      </w:r>
      <w:r w:rsidR="004A0089">
        <w:rPr>
          <w:rFonts w:ascii="Calibri" w:hAnsi="Calibri" w:cs="Calibri" w:hint="eastAsia"/>
          <w:sz w:val="22"/>
          <w:lang w:eastAsia="zh-CN"/>
        </w:rPr>
        <w:t>11_</w:t>
      </w:r>
      <w:r w:rsidR="002206FF">
        <w:rPr>
          <w:rFonts w:ascii="Calibri" w:hAnsi="Calibri" w:cs="Calibri" w:hint="eastAsia"/>
          <w:sz w:val="22"/>
          <w:lang w:eastAsia="zh-CN"/>
        </w:rPr>
        <w:t>1</w:t>
      </w:r>
      <w:r w:rsidR="004A0089">
        <w:rPr>
          <w:rFonts w:ascii="Calibri" w:hAnsi="Calibri" w:cs="Calibri" w:hint="eastAsia"/>
          <w:sz w:val="22"/>
          <w:lang w:eastAsia="zh-CN"/>
        </w:rPr>
        <w:t>_</w:t>
      </w:r>
      <w:r w:rsidR="00761715">
        <w:rPr>
          <w:rFonts w:ascii="Calibri" w:hAnsi="Calibri" w:cs="Calibri" w:hint="eastAsia"/>
          <w:sz w:val="22"/>
          <w:lang w:eastAsia="zh-CN"/>
        </w:rPr>
        <w:t>6</w:t>
      </w:r>
      <w:r w:rsidR="000559B5" w:rsidRPr="000559B5">
        <w:rPr>
          <w:rFonts w:ascii="Calibri" w:hAnsi="Calibri" w:cs="Calibri"/>
          <w:sz w:val="22"/>
        </w:rPr>
        <w:t>_NR5GC).xml</w:t>
      </w:r>
    </w:p>
    <w:p w14:paraId="23ACCE0A" w14:textId="77777777" w:rsidR="003A22C0" w:rsidRPr="002D362B" w:rsidRDefault="003A22C0" w:rsidP="00AE537C">
      <w:pPr>
        <w:pStyle w:val="Heading1"/>
        <w:numPr>
          <w:ilvl w:val="0"/>
          <w:numId w:val="1"/>
        </w:numPr>
        <w:autoSpaceDN w:val="0"/>
        <w:rPr>
          <w:rFonts w:cs="Arial"/>
          <w:b/>
        </w:rPr>
      </w:pPr>
      <w:bookmarkStart w:id="33" w:name="_Toc122434496"/>
      <w:bookmarkStart w:id="34" w:name="_Toc295288973"/>
      <w:bookmarkStart w:id="35" w:name="_Toc325725668"/>
      <w:bookmarkStart w:id="36" w:name="_Toc89694479"/>
      <w:r w:rsidRPr="002D362B">
        <w:rPr>
          <w:rFonts w:cs="Arial"/>
          <w:b/>
        </w:rPr>
        <w:t>References</w:t>
      </w:r>
      <w:bookmarkEnd w:id="33"/>
      <w:bookmarkEnd w:id="34"/>
      <w:bookmarkEnd w:id="35"/>
      <w:bookmarkEnd w:id="36"/>
    </w:p>
    <w:tbl>
      <w:tblPr>
        <w:tblW w:w="0" w:type="auto"/>
        <w:tblInd w:w="70" w:type="dxa"/>
        <w:tblLayout w:type="fixed"/>
        <w:tblCellMar>
          <w:left w:w="70" w:type="dxa"/>
          <w:right w:w="70" w:type="dxa"/>
        </w:tblCellMar>
        <w:tblLook w:val="04A0" w:firstRow="1" w:lastRow="0" w:firstColumn="1" w:lastColumn="0" w:noHBand="0" w:noVBand="1"/>
      </w:tblPr>
      <w:tblGrid>
        <w:gridCol w:w="775"/>
        <w:gridCol w:w="8378"/>
      </w:tblGrid>
      <w:tr w:rsidR="003A22C0" w:rsidRPr="00E139D5" w14:paraId="23ACCE0D" w14:textId="77777777" w:rsidTr="00E139D5">
        <w:trPr>
          <w:trHeight w:val="249"/>
        </w:trPr>
        <w:tc>
          <w:tcPr>
            <w:tcW w:w="775" w:type="dxa"/>
            <w:hideMark/>
          </w:tcPr>
          <w:p w14:paraId="23ACCE0B" w14:textId="77777777" w:rsidR="003A22C0" w:rsidRPr="00C8354F" w:rsidRDefault="003A22C0" w:rsidP="00317F09">
            <w:pPr>
              <w:pStyle w:val="FP"/>
              <w:spacing w:before="40" w:after="40"/>
              <w:rPr>
                <w:rFonts w:cs="Arial"/>
                <w:b/>
                <w:sz w:val="18"/>
                <w:lang w:eastAsia="en-GB"/>
              </w:rPr>
            </w:pPr>
            <w:r w:rsidRPr="00C8354F">
              <w:rPr>
                <w:rFonts w:cs="Arial"/>
                <w:b/>
                <w:sz w:val="18"/>
              </w:rPr>
              <w:t>[1]</w:t>
            </w:r>
          </w:p>
        </w:tc>
        <w:tc>
          <w:tcPr>
            <w:tcW w:w="8378" w:type="dxa"/>
            <w:hideMark/>
          </w:tcPr>
          <w:p w14:paraId="23ACCE0C" w14:textId="77777777" w:rsidR="003A22C0" w:rsidRPr="00C8354F" w:rsidRDefault="008E5C6A" w:rsidP="00037BFB">
            <w:pPr>
              <w:overflowPunct w:val="0"/>
              <w:autoSpaceDE w:val="0"/>
              <w:autoSpaceDN w:val="0"/>
              <w:adjustRightInd w:val="0"/>
              <w:spacing w:before="40" w:after="40"/>
              <w:rPr>
                <w:rFonts w:ascii="Arial" w:hAnsi="Arial" w:cs="Arial"/>
                <w:b/>
                <w:sz w:val="18"/>
                <w:lang w:eastAsia="en-GB"/>
              </w:rPr>
            </w:pPr>
            <w:r w:rsidRPr="00C8354F">
              <w:rPr>
                <w:rFonts w:ascii="Arial" w:hAnsi="Arial"/>
                <w:b/>
                <w:sz w:val="21"/>
                <w:szCs w:val="22"/>
                <w:lang w:val="en-US" w:eastAsia="zh-CN"/>
              </w:rPr>
              <w:t>R5s2</w:t>
            </w:r>
            <w:r w:rsidR="000559B5">
              <w:rPr>
                <w:rFonts w:ascii="Arial" w:hAnsi="Arial" w:hint="eastAsia"/>
                <w:b/>
                <w:sz w:val="21"/>
                <w:szCs w:val="22"/>
                <w:lang w:val="en-US" w:eastAsia="zh-CN"/>
              </w:rPr>
              <w:t>1</w:t>
            </w:r>
            <w:r w:rsidR="0067554F">
              <w:rPr>
                <w:rFonts w:ascii="Arial" w:hAnsi="Arial" w:hint="eastAsia"/>
                <w:b/>
                <w:sz w:val="21"/>
                <w:szCs w:val="22"/>
                <w:lang w:val="en-US" w:eastAsia="zh-CN"/>
              </w:rPr>
              <w:t>1</w:t>
            </w:r>
            <w:r w:rsidR="00037BFB">
              <w:rPr>
                <w:rFonts w:ascii="Arial" w:hAnsi="Arial" w:hint="eastAsia"/>
                <w:b/>
                <w:sz w:val="21"/>
                <w:szCs w:val="22"/>
                <w:lang w:val="en-US" w:eastAsia="zh-CN"/>
              </w:rPr>
              <w:t>709</w:t>
            </w:r>
            <w:r w:rsidRPr="00C8354F">
              <w:rPr>
                <w:rFonts w:ascii="Arial" w:hAnsi="Arial"/>
              </w:rPr>
              <w:t xml:space="preserve">:   </w:t>
            </w:r>
            <w:r w:rsidRPr="00C8354F">
              <w:rPr>
                <w:rFonts w:ascii="Calibri" w:hAnsi="Calibri" w:cs="Calibri"/>
                <w:sz w:val="22"/>
              </w:rPr>
              <w:t xml:space="preserve">Supporting information for agreement of </w:t>
            </w:r>
            <w:r w:rsidRPr="00C8354F">
              <w:rPr>
                <w:rFonts w:ascii="Calibri" w:hAnsi="Calibri" w:cs="Calibri" w:hint="eastAsia"/>
                <w:sz w:val="22"/>
              </w:rPr>
              <w:t>NR5GC</w:t>
            </w:r>
            <w:r w:rsidRPr="00C8354F">
              <w:rPr>
                <w:rFonts w:ascii="Calibri" w:hAnsi="Calibri" w:cs="Calibri"/>
                <w:sz w:val="22"/>
              </w:rPr>
              <w:t xml:space="preserve"> test case </w:t>
            </w:r>
            <w:r w:rsidR="00DF6C79">
              <w:rPr>
                <w:rFonts w:ascii="Calibri" w:hAnsi="Calibri" w:cs="Calibri" w:hint="eastAsia"/>
                <w:sz w:val="22"/>
                <w:lang w:eastAsia="zh-CN"/>
              </w:rPr>
              <w:t>11.1.</w:t>
            </w:r>
            <w:r w:rsidR="00761715">
              <w:rPr>
                <w:rFonts w:ascii="Calibri" w:hAnsi="Calibri" w:cs="Calibri" w:hint="eastAsia"/>
                <w:sz w:val="22"/>
                <w:lang w:eastAsia="zh-CN"/>
              </w:rPr>
              <w:t>6</w:t>
            </w:r>
            <w:r w:rsidRPr="00C8354F">
              <w:rPr>
                <w:rFonts w:ascii="Calibri" w:hAnsi="Calibri" w:cs="Calibri"/>
                <w:sz w:val="22"/>
              </w:rPr>
              <w:t xml:space="preserve"> in FR1</w:t>
            </w:r>
          </w:p>
        </w:tc>
      </w:tr>
    </w:tbl>
    <w:p w14:paraId="23ACCE0E" w14:textId="77777777" w:rsidR="001E41F3" w:rsidRPr="00761715" w:rsidRDefault="001E41F3" w:rsidP="00603F4B">
      <w:pPr>
        <w:rPr>
          <w:noProof/>
        </w:rPr>
      </w:pPr>
    </w:p>
    <w:sectPr w:rsidR="001E41F3" w:rsidRPr="0076171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CCE11" w14:textId="77777777" w:rsidR="00AA7CA1" w:rsidRDefault="00AA7CA1">
      <w:r>
        <w:separator/>
      </w:r>
    </w:p>
  </w:endnote>
  <w:endnote w:type="continuationSeparator" w:id="0">
    <w:p w14:paraId="23ACCE12" w14:textId="77777777" w:rsidR="00AA7CA1" w:rsidRDefault="00AA7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CCE0F" w14:textId="77777777" w:rsidR="00AA7CA1" w:rsidRDefault="00AA7CA1">
      <w:r>
        <w:separator/>
      </w:r>
    </w:p>
  </w:footnote>
  <w:footnote w:type="continuationSeparator" w:id="0">
    <w:p w14:paraId="23ACCE10" w14:textId="77777777" w:rsidR="00AA7CA1" w:rsidRDefault="00AA7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CCE13" w14:textId="77777777" w:rsidR="0074398B" w:rsidRDefault="007439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CCE14" w14:textId="77777777" w:rsidR="0074398B" w:rsidRDefault="007439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CCE15" w14:textId="77777777" w:rsidR="0074398B" w:rsidRDefault="007439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CCE16" w14:textId="77777777" w:rsidR="0074398B" w:rsidRDefault="007439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09AA"/>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897E00"/>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E83A2A"/>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457D94"/>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AEA27D0"/>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4D4CC7"/>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4E8716E"/>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7FB50A8"/>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B695BB9"/>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767FE1"/>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40B6B82"/>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A6102B0"/>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36E2212"/>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441339A"/>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6404998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30597622">
    <w:abstractNumId w:val="4"/>
  </w:num>
  <w:num w:numId="3" w16cid:durableId="1867718865">
    <w:abstractNumId w:val="12"/>
  </w:num>
  <w:num w:numId="4" w16cid:durableId="823933218">
    <w:abstractNumId w:val="0"/>
  </w:num>
  <w:num w:numId="5" w16cid:durableId="416706554">
    <w:abstractNumId w:val="13"/>
  </w:num>
  <w:num w:numId="6" w16cid:durableId="77215375">
    <w:abstractNumId w:val="3"/>
  </w:num>
  <w:num w:numId="7" w16cid:durableId="639311270">
    <w:abstractNumId w:val="5"/>
  </w:num>
  <w:num w:numId="8" w16cid:durableId="1706828547">
    <w:abstractNumId w:val="10"/>
  </w:num>
  <w:num w:numId="9" w16cid:durableId="15162826">
    <w:abstractNumId w:val="15"/>
  </w:num>
  <w:num w:numId="10" w16cid:durableId="227765676">
    <w:abstractNumId w:val="2"/>
  </w:num>
  <w:num w:numId="11" w16cid:durableId="1175539759">
    <w:abstractNumId w:val="9"/>
  </w:num>
  <w:num w:numId="12" w16cid:durableId="1679845063">
    <w:abstractNumId w:val="14"/>
  </w:num>
  <w:num w:numId="13" w16cid:durableId="847453012">
    <w:abstractNumId w:val="8"/>
  </w:num>
  <w:num w:numId="14" w16cid:durableId="1384985645">
    <w:abstractNumId w:val="11"/>
  </w:num>
  <w:num w:numId="15" w16cid:durableId="1288849060">
    <w:abstractNumId w:val="1"/>
  </w:num>
  <w:num w:numId="16" w16cid:durableId="2036425093">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1C2"/>
    <w:rsid w:val="000056B6"/>
    <w:rsid w:val="00022434"/>
    <w:rsid w:val="00022E4A"/>
    <w:rsid w:val="00023ABB"/>
    <w:rsid w:val="00032AD9"/>
    <w:rsid w:val="00037BFB"/>
    <w:rsid w:val="000559B5"/>
    <w:rsid w:val="0005718F"/>
    <w:rsid w:val="000617E1"/>
    <w:rsid w:val="00063BFA"/>
    <w:rsid w:val="00073DD9"/>
    <w:rsid w:val="000859E5"/>
    <w:rsid w:val="000970E3"/>
    <w:rsid w:val="000A14B9"/>
    <w:rsid w:val="000A4A26"/>
    <w:rsid w:val="000A6394"/>
    <w:rsid w:val="000B4564"/>
    <w:rsid w:val="000B7FED"/>
    <w:rsid w:val="000C038A"/>
    <w:rsid w:val="000C6598"/>
    <w:rsid w:val="000C6B12"/>
    <w:rsid w:val="000D173E"/>
    <w:rsid w:val="000D44B3"/>
    <w:rsid w:val="000E70AC"/>
    <w:rsid w:val="000F0519"/>
    <w:rsid w:val="000F15E5"/>
    <w:rsid w:val="000F2B83"/>
    <w:rsid w:val="00104C34"/>
    <w:rsid w:val="00111502"/>
    <w:rsid w:val="001133B9"/>
    <w:rsid w:val="00121646"/>
    <w:rsid w:val="00123B59"/>
    <w:rsid w:val="00136022"/>
    <w:rsid w:val="00145D43"/>
    <w:rsid w:val="001516D5"/>
    <w:rsid w:val="00163924"/>
    <w:rsid w:val="00174EF1"/>
    <w:rsid w:val="00192C46"/>
    <w:rsid w:val="00196081"/>
    <w:rsid w:val="0019740A"/>
    <w:rsid w:val="001A08B3"/>
    <w:rsid w:val="001A09A3"/>
    <w:rsid w:val="001A227C"/>
    <w:rsid w:val="001A433F"/>
    <w:rsid w:val="001A4BC2"/>
    <w:rsid w:val="001A7B60"/>
    <w:rsid w:val="001B52F0"/>
    <w:rsid w:val="001B7A65"/>
    <w:rsid w:val="001C4AD3"/>
    <w:rsid w:val="001E41F3"/>
    <w:rsid w:val="001F4BC1"/>
    <w:rsid w:val="00207D42"/>
    <w:rsid w:val="002118AB"/>
    <w:rsid w:val="002160BA"/>
    <w:rsid w:val="002206FF"/>
    <w:rsid w:val="00222B83"/>
    <w:rsid w:val="00251C82"/>
    <w:rsid w:val="00252362"/>
    <w:rsid w:val="00254D3F"/>
    <w:rsid w:val="0026004D"/>
    <w:rsid w:val="002640DD"/>
    <w:rsid w:val="002714F0"/>
    <w:rsid w:val="00271A23"/>
    <w:rsid w:val="00275D12"/>
    <w:rsid w:val="00284FEB"/>
    <w:rsid w:val="002860C4"/>
    <w:rsid w:val="002A6D31"/>
    <w:rsid w:val="002B2EF0"/>
    <w:rsid w:val="002B5741"/>
    <w:rsid w:val="002D362B"/>
    <w:rsid w:val="002D5454"/>
    <w:rsid w:val="002E472E"/>
    <w:rsid w:val="00301B26"/>
    <w:rsid w:val="00305409"/>
    <w:rsid w:val="00310230"/>
    <w:rsid w:val="00311688"/>
    <w:rsid w:val="00317F09"/>
    <w:rsid w:val="00320BC8"/>
    <w:rsid w:val="00327943"/>
    <w:rsid w:val="00327CED"/>
    <w:rsid w:val="00343F7B"/>
    <w:rsid w:val="00344D50"/>
    <w:rsid w:val="00345FDB"/>
    <w:rsid w:val="003472F4"/>
    <w:rsid w:val="003609EF"/>
    <w:rsid w:val="0036231A"/>
    <w:rsid w:val="00365387"/>
    <w:rsid w:val="00370B54"/>
    <w:rsid w:val="00374DD4"/>
    <w:rsid w:val="00375F92"/>
    <w:rsid w:val="003A0BE7"/>
    <w:rsid w:val="003A22C0"/>
    <w:rsid w:val="003A3CA7"/>
    <w:rsid w:val="003B1187"/>
    <w:rsid w:val="003C0432"/>
    <w:rsid w:val="003D3D77"/>
    <w:rsid w:val="003D6C02"/>
    <w:rsid w:val="003D6C5E"/>
    <w:rsid w:val="003E1A36"/>
    <w:rsid w:val="003E2EFC"/>
    <w:rsid w:val="003E42C1"/>
    <w:rsid w:val="003F61EE"/>
    <w:rsid w:val="00400ADF"/>
    <w:rsid w:val="004037CC"/>
    <w:rsid w:val="00410371"/>
    <w:rsid w:val="004242F1"/>
    <w:rsid w:val="00457B35"/>
    <w:rsid w:val="00465C02"/>
    <w:rsid w:val="00465C28"/>
    <w:rsid w:val="00474D09"/>
    <w:rsid w:val="00482CA8"/>
    <w:rsid w:val="00490413"/>
    <w:rsid w:val="004915B4"/>
    <w:rsid w:val="004915C6"/>
    <w:rsid w:val="004A0047"/>
    <w:rsid w:val="004A0089"/>
    <w:rsid w:val="004B73EF"/>
    <w:rsid w:val="004B75B7"/>
    <w:rsid w:val="004C5539"/>
    <w:rsid w:val="004D5C36"/>
    <w:rsid w:val="00512559"/>
    <w:rsid w:val="005140FF"/>
    <w:rsid w:val="005150E2"/>
    <w:rsid w:val="0051580D"/>
    <w:rsid w:val="00522F60"/>
    <w:rsid w:val="00537BF6"/>
    <w:rsid w:val="00541A05"/>
    <w:rsid w:val="005421BA"/>
    <w:rsid w:val="00547111"/>
    <w:rsid w:val="00553A82"/>
    <w:rsid w:val="00554BA7"/>
    <w:rsid w:val="00580410"/>
    <w:rsid w:val="00592121"/>
    <w:rsid w:val="00592D74"/>
    <w:rsid w:val="005A218D"/>
    <w:rsid w:val="005A6337"/>
    <w:rsid w:val="005B3B8A"/>
    <w:rsid w:val="005D1873"/>
    <w:rsid w:val="005D2D39"/>
    <w:rsid w:val="005E2C44"/>
    <w:rsid w:val="006010B5"/>
    <w:rsid w:val="00603F4B"/>
    <w:rsid w:val="00604160"/>
    <w:rsid w:val="006156EC"/>
    <w:rsid w:val="00621188"/>
    <w:rsid w:val="006257ED"/>
    <w:rsid w:val="006348A1"/>
    <w:rsid w:val="00634B2B"/>
    <w:rsid w:val="00643C8F"/>
    <w:rsid w:val="00652D44"/>
    <w:rsid w:val="00657850"/>
    <w:rsid w:val="00665C47"/>
    <w:rsid w:val="00673858"/>
    <w:rsid w:val="0067554F"/>
    <w:rsid w:val="006851EA"/>
    <w:rsid w:val="00691604"/>
    <w:rsid w:val="006947F6"/>
    <w:rsid w:val="00695808"/>
    <w:rsid w:val="006B3C17"/>
    <w:rsid w:val="006B46FB"/>
    <w:rsid w:val="006C3070"/>
    <w:rsid w:val="006D11E8"/>
    <w:rsid w:val="006D2508"/>
    <w:rsid w:val="006E21FB"/>
    <w:rsid w:val="006F0DFC"/>
    <w:rsid w:val="0071111A"/>
    <w:rsid w:val="00717EBB"/>
    <w:rsid w:val="0074398B"/>
    <w:rsid w:val="00757EF7"/>
    <w:rsid w:val="00761715"/>
    <w:rsid w:val="0076267E"/>
    <w:rsid w:val="0077257A"/>
    <w:rsid w:val="00776ADB"/>
    <w:rsid w:val="00777403"/>
    <w:rsid w:val="0078093C"/>
    <w:rsid w:val="00792342"/>
    <w:rsid w:val="007977A8"/>
    <w:rsid w:val="007A185B"/>
    <w:rsid w:val="007B0ED9"/>
    <w:rsid w:val="007B3D92"/>
    <w:rsid w:val="007B512A"/>
    <w:rsid w:val="007C2097"/>
    <w:rsid w:val="007C26FA"/>
    <w:rsid w:val="007C2732"/>
    <w:rsid w:val="007C7D44"/>
    <w:rsid w:val="007D6A07"/>
    <w:rsid w:val="007E7040"/>
    <w:rsid w:val="007F10B3"/>
    <w:rsid w:val="007F7259"/>
    <w:rsid w:val="008010DF"/>
    <w:rsid w:val="008040A8"/>
    <w:rsid w:val="00813314"/>
    <w:rsid w:val="00823AEF"/>
    <w:rsid w:val="008279FA"/>
    <w:rsid w:val="008626E7"/>
    <w:rsid w:val="00870310"/>
    <w:rsid w:val="00870EE7"/>
    <w:rsid w:val="00883CB9"/>
    <w:rsid w:val="008863B9"/>
    <w:rsid w:val="00886492"/>
    <w:rsid w:val="00890B26"/>
    <w:rsid w:val="008952A7"/>
    <w:rsid w:val="00897835"/>
    <w:rsid w:val="008A45A6"/>
    <w:rsid w:val="008E5C6A"/>
    <w:rsid w:val="008F01B7"/>
    <w:rsid w:val="008F3789"/>
    <w:rsid w:val="008F686C"/>
    <w:rsid w:val="009148DE"/>
    <w:rsid w:val="009162ED"/>
    <w:rsid w:val="00920E43"/>
    <w:rsid w:val="00921025"/>
    <w:rsid w:val="00937A5E"/>
    <w:rsid w:val="00941E30"/>
    <w:rsid w:val="00953E28"/>
    <w:rsid w:val="00962985"/>
    <w:rsid w:val="009635F5"/>
    <w:rsid w:val="009777D9"/>
    <w:rsid w:val="0097790D"/>
    <w:rsid w:val="00991B88"/>
    <w:rsid w:val="00993C1B"/>
    <w:rsid w:val="009A5753"/>
    <w:rsid w:val="009A579D"/>
    <w:rsid w:val="009A638E"/>
    <w:rsid w:val="009C1B35"/>
    <w:rsid w:val="009C267A"/>
    <w:rsid w:val="009C2B70"/>
    <w:rsid w:val="009D529F"/>
    <w:rsid w:val="009E0E07"/>
    <w:rsid w:val="009E2AAF"/>
    <w:rsid w:val="009E3297"/>
    <w:rsid w:val="009F734F"/>
    <w:rsid w:val="00A1055C"/>
    <w:rsid w:val="00A10EAA"/>
    <w:rsid w:val="00A128E9"/>
    <w:rsid w:val="00A204A9"/>
    <w:rsid w:val="00A246B6"/>
    <w:rsid w:val="00A4185D"/>
    <w:rsid w:val="00A44F16"/>
    <w:rsid w:val="00A47BE6"/>
    <w:rsid w:val="00A47E70"/>
    <w:rsid w:val="00A50CF0"/>
    <w:rsid w:val="00A64E32"/>
    <w:rsid w:val="00A64F57"/>
    <w:rsid w:val="00A7671C"/>
    <w:rsid w:val="00A8048A"/>
    <w:rsid w:val="00A84064"/>
    <w:rsid w:val="00A935FE"/>
    <w:rsid w:val="00AA2CBC"/>
    <w:rsid w:val="00AA7CA1"/>
    <w:rsid w:val="00AB75B6"/>
    <w:rsid w:val="00AC3CB4"/>
    <w:rsid w:val="00AC5820"/>
    <w:rsid w:val="00AD0D45"/>
    <w:rsid w:val="00AD1CD8"/>
    <w:rsid w:val="00AE537C"/>
    <w:rsid w:val="00AF0260"/>
    <w:rsid w:val="00B07E59"/>
    <w:rsid w:val="00B103A2"/>
    <w:rsid w:val="00B258BB"/>
    <w:rsid w:val="00B3628B"/>
    <w:rsid w:val="00B42BFD"/>
    <w:rsid w:val="00B43375"/>
    <w:rsid w:val="00B51813"/>
    <w:rsid w:val="00B536A9"/>
    <w:rsid w:val="00B54DAE"/>
    <w:rsid w:val="00B65D70"/>
    <w:rsid w:val="00B67B97"/>
    <w:rsid w:val="00B823DB"/>
    <w:rsid w:val="00B968C8"/>
    <w:rsid w:val="00BA3EC5"/>
    <w:rsid w:val="00BA51D9"/>
    <w:rsid w:val="00BB1DE0"/>
    <w:rsid w:val="00BB5DFC"/>
    <w:rsid w:val="00BC22F0"/>
    <w:rsid w:val="00BC48DA"/>
    <w:rsid w:val="00BC74A2"/>
    <w:rsid w:val="00BD279D"/>
    <w:rsid w:val="00BD6BB8"/>
    <w:rsid w:val="00BE15E3"/>
    <w:rsid w:val="00C2298F"/>
    <w:rsid w:val="00C24012"/>
    <w:rsid w:val="00C31031"/>
    <w:rsid w:val="00C321D2"/>
    <w:rsid w:val="00C406A8"/>
    <w:rsid w:val="00C420B1"/>
    <w:rsid w:val="00C4324E"/>
    <w:rsid w:val="00C43784"/>
    <w:rsid w:val="00C462F9"/>
    <w:rsid w:val="00C50788"/>
    <w:rsid w:val="00C610C3"/>
    <w:rsid w:val="00C61269"/>
    <w:rsid w:val="00C66BA2"/>
    <w:rsid w:val="00C8354F"/>
    <w:rsid w:val="00C849A0"/>
    <w:rsid w:val="00C95985"/>
    <w:rsid w:val="00CA7D2C"/>
    <w:rsid w:val="00CB44CC"/>
    <w:rsid w:val="00CC067B"/>
    <w:rsid w:val="00CC5026"/>
    <w:rsid w:val="00CC68D0"/>
    <w:rsid w:val="00CF3441"/>
    <w:rsid w:val="00D03794"/>
    <w:rsid w:val="00D03F9A"/>
    <w:rsid w:val="00D0481B"/>
    <w:rsid w:val="00D0677B"/>
    <w:rsid w:val="00D06D51"/>
    <w:rsid w:val="00D24991"/>
    <w:rsid w:val="00D31793"/>
    <w:rsid w:val="00D47F22"/>
    <w:rsid w:val="00D50255"/>
    <w:rsid w:val="00D571AB"/>
    <w:rsid w:val="00D66520"/>
    <w:rsid w:val="00D666BE"/>
    <w:rsid w:val="00D704B9"/>
    <w:rsid w:val="00D91406"/>
    <w:rsid w:val="00DA4DC7"/>
    <w:rsid w:val="00DA4F03"/>
    <w:rsid w:val="00DE34CF"/>
    <w:rsid w:val="00DE7626"/>
    <w:rsid w:val="00DF0EAF"/>
    <w:rsid w:val="00DF36D2"/>
    <w:rsid w:val="00DF6C79"/>
    <w:rsid w:val="00E139D5"/>
    <w:rsid w:val="00E13F3D"/>
    <w:rsid w:val="00E259B2"/>
    <w:rsid w:val="00E30489"/>
    <w:rsid w:val="00E31796"/>
    <w:rsid w:val="00E32C58"/>
    <w:rsid w:val="00E34898"/>
    <w:rsid w:val="00E54F8E"/>
    <w:rsid w:val="00E65576"/>
    <w:rsid w:val="00E8304C"/>
    <w:rsid w:val="00E8505D"/>
    <w:rsid w:val="00E973E8"/>
    <w:rsid w:val="00EB09B7"/>
    <w:rsid w:val="00EC2DF2"/>
    <w:rsid w:val="00ED65E5"/>
    <w:rsid w:val="00ED6C5F"/>
    <w:rsid w:val="00EE5422"/>
    <w:rsid w:val="00EE7D7C"/>
    <w:rsid w:val="00EF5778"/>
    <w:rsid w:val="00F13791"/>
    <w:rsid w:val="00F137E3"/>
    <w:rsid w:val="00F25D98"/>
    <w:rsid w:val="00F300FB"/>
    <w:rsid w:val="00F32AA7"/>
    <w:rsid w:val="00F4085B"/>
    <w:rsid w:val="00F41C9A"/>
    <w:rsid w:val="00F512B2"/>
    <w:rsid w:val="00F56933"/>
    <w:rsid w:val="00F56C42"/>
    <w:rsid w:val="00F7152E"/>
    <w:rsid w:val="00F759F2"/>
    <w:rsid w:val="00F7684F"/>
    <w:rsid w:val="00F84D41"/>
    <w:rsid w:val="00F92CA1"/>
    <w:rsid w:val="00F94D87"/>
    <w:rsid w:val="00F9616A"/>
    <w:rsid w:val="00FA2B70"/>
    <w:rsid w:val="00FB6386"/>
    <w:rsid w:val="00FB7807"/>
    <w:rsid w:val="00FC410D"/>
    <w:rsid w:val="00FE2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ACCA44"/>
  <w15:docId w15:val="{0D8922F1-82CE-42C5-8A74-2F467A8B6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FB780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2701">
      <w:bodyDiv w:val="1"/>
      <w:marLeft w:val="0"/>
      <w:marRight w:val="0"/>
      <w:marTop w:val="0"/>
      <w:marBottom w:val="0"/>
      <w:divBdr>
        <w:top w:val="none" w:sz="0" w:space="0" w:color="auto"/>
        <w:left w:val="none" w:sz="0" w:space="0" w:color="auto"/>
        <w:bottom w:val="none" w:sz="0" w:space="0" w:color="auto"/>
        <w:right w:val="none" w:sz="0" w:space="0" w:color="auto"/>
      </w:divBdr>
    </w:div>
    <w:div w:id="163588357">
      <w:bodyDiv w:val="1"/>
      <w:marLeft w:val="0"/>
      <w:marRight w:val="0"/>
      <w:marTop w:val="0"/>
      <w:marBottom w:val="0"/>
      <w:divBdr>
        <w:top w:val="none" w:sz="0" w:space="0" w:color="auto"/>
        <w:left w:val="none" w:sz="0" w:space="0" w:color="auto"/>
        <w:bottom w:val="none" w:sz="0" w:space="0" w:color="auto"/>
        <w:right w:val="none" w:sz="0" w:space="0" w:color="auto"/>
      </w:divBdr>
    </w:div>
    <w:div w:id="654799837">
      <w:bodyDiv w:val="1"/>
      <w:marLeft w:val="0"/>
      <w:marRight w:val="0"/>
      <w:marTop w:val="0"/>
      <w:marBottom w:val="0"/>
      <w:divBdr>
        <w:top w:val="none" w:sz="0" w:space="0" w:color="auto"/>
        <w:left w:val="none" w:sz="0" w:space="0" w:color="auto"/>
        <w:bottom w:val="none" w:sz="0" w:space="0" w:color="auto"/>
        <w:right w:val="none" w:sz="0" w:space="0" w:color="auto"/>
      </w:divBdr>
    </w:div>
    <w:div w:id="1435786635">
      <w:bodyDiv w:val="1"/>
      <w:marLeft w:val="0"/>
      <w:marRight w:val="0"/>
      <w:marTop w:val="0"/>
      <w:marBottom w:val="0"/>
      <w:divBdr>
        <w:top w:val="none" w:sz="0" w:space="0" w:color="auto"/>
        <w:left w:val="none" w:sz="0" w:space="0" w:color="auto"/>
        <w:bottom w:val="none" w:sz="0" w:space="0" w:color="auto"/>
        <w:right w:val="none" w:sz="0" w:space="0" w:color="auto"/>
      </w:divBdr>
    </w:div>
    <w:div w:id="1595672782">
      <w:bodyDiv w:val="1"/>
      <w:marLeft w:val="0"/>
      <w:marRight w:val="0"/>
      <w:marTop w:val="0"/>
      <w:marBottom w:val="0"/>
      <w:divBdr>
        <w:top w:val="none" w:sz="0" w:space="0" w:color="auto"/>
        <w:left w:val="none" w:sz="0" w:space="0" w:color="auto"/>
        <w:bottom w:val="none" w:sz="0" w:space="0" w:color="auto"/>
        <w:right w:val="none" w:sz="0" w:space="0" w:color="auto"/>
      </w:divBdr>
    </w:div>
    <w:div w:id="1615212786">
      <w:bodyDiv w:val="1"/>
      <w:marLeft w:val="0"/>
      <w:marRight w:val="0"/>
      <w:marTop w:val="0"/>
      <w:marBottom w:val="0"/>
      <w:divBdr>
        <w:top w:val="none" w:sz="0" w:space="0" w:color="auto"/>
        <w:left w:val="none" w:sz="0" w:space="0" w:color="auto"/>
        <w:bottom w:val="none" w:sz="0" w:space="0" w:color="auto"/>
        <w:right w:val="none" w:sz="0" w:space="0" w:color="auto"/>
      </w:divBdr>
    </w:div>
    <w:div w:id="194014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enpengchong@datangmobile.c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0105F-E2C9-40DE-95BE-DB1737DBD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1103</TotalTime>
  <Pages>25</Pages>
  <Words>6393</Words>
  <Characters>36445</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42753</CharactersWithSpaces>
  <SharedDoc>false</SharedDoc>
  <HLinks>
    <vt:vector size="24" baseType="variant">
      <vt:variant>
        <vt:i4>6029423</vt:i4>
      </vt:variant>
      <vt:variant>
        <vt:i4>74</vt:i4>
      </vt:variant>
      <vt:variant>
        <vt:i4>0</vt:i4>
      </vt:variant>
      <vt:variant>
        <vt:i4>5</vt:i4>
      </vt:variant>
      <vt:variant>
        <vt:lpwstr>mailto:shenpengchong@datangmobile.cn</vt:lpwstr>
      </vt:variant>
      <vt:variant>
        <vt:lpwstr/>
      </vt:variant>
      <vt:variant>
        <vt:i4>2031686</vt:i4>
      </vt:variant>
      <vt:variant>
        <vt:i4>29</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85</cp:revision>
  <cp:lastPrinted>1900-12-31T16:00:00Z</cp:lastPrinted>
  <dcterms:created xsi:type="dcterms:W3CDTF">2021-05-13T14:26:00Z</dcterms:created>
  <dcterms:modified xsi:type="dcterms:W3CDTF">2022-04-27T12:20:00Z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