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F48CC" w14:textId="77777777" w:rsidR="00433A29" w:rsidRDefault="00433A29" w:rsidP="00433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R5s220616</w:t>
      </w:r>
      <w:r>
        <w:rPr>
          <w:b/>
          <w:i/>
          <w:noProof/>
          <w:sz w:val="28"/>
        </w:rPr>
        <w:fldChar w:fldCharType="end"/>
      </w:r>
    </w:p>
    <w:p w14:paraId="41B8984B" w14:textId="77777777" w:rsidR="00433A29" w:rsidRDefault="00433A29" w:rsidP="00433A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3A29" w14:paraId="523C1B53" w14:textId="77777777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75B72" w14:textId="77777777" w:rsidR="00433A29" w:rsidRDefault="00433A29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3A29" w14:paraId="4BDCA87C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1231B" w14:textId="77777777" w:rsidR="00433A29" w:rsidRDefault="00433A29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3A29" w14:paraId="730173EF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8898A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6E605A2" w14:textId="77777777" w:rsidTr="00535150">
        <w:tc>
          <w:tcPr>
            <w:tcW w:w="142" w:type="dxa"/>
            <w:tcBorders>
              <w:left w:val="single" w:sz="4" w:space="0" w:color="auto"/>
            </w:tcBorders>
          </w:tcPr>
          <w:p w14:paraId="19C97AF5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EC877" w14:textId="77777777" w:rsidR="00433A29" w:rsidRPr="00410371" w:rsidRDefault="00433A29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DD77AA" w14:textId="77777777" w:rsidR="00433A29" w:rsidRDefault="00433A29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4486F4" w14:textId="77777777" w:rsidR="00433A29" w:rsidRPr="00410371" w:rsidRDefault="00433A29" w:rsidP="005351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A2271" w14:textId="77777777" w:rsidR="00433A29" w:rsidRDefault="00433A29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84728" w14:textId="77777777" w:rsidR="00433A29" w:rsidRPr="00410371" w:rsidRDefault="00433A29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9E97FB" w14:textId="77777777" w:rsidR="00433A29" w:rsidRDefault="00433A29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958D8" w14:textId="77777777" w:rsidR="00433A29" w:rsidRPr="00410371" w:rsidRDefault="00433A29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21615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450D3E2D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3082B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188F38E4" w14:textId="77777777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7150C" w14:textId="77777777" w:rsidR="00433A29" w:rsidRPr="00F25D98" w:rsidRDefault="00433A29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3A29" w14:paraId="3D6819CD" w14:textId="77777777" w:rsidTr="00535150">
        <w:tc>
          <w:tcPr>
            <w:tcW w:w="9641" w:type="dxa"/>
            <w:gridSpan w:val="9"/>
          </w:tcPr>
          <w:p w14:paraId="498639E6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B2A0DE" w14:textId="77777777" w:rsidR="00433A29" w:rsidRDefault="00433A29" w:rsidP="00433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3A29" w14:paraId="3BFDD3FE" w14:textId="77777777" w:rsidTr="00535150">
        <w:tc>
          <w:tcPr>
            <w:tcW w:w="2835" w:type="dxa"/>
          </w:tcPr>
          <w:p w14:paraId="28D244DC" w14:textId="77777777" w:rsidR="00433A29" w:rsidRDefault="00433A29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86817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E0EB9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7BD47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5201E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CDD1C6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57F94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2C4B20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AD5ED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BA8A86" w14:textId="77777777" w:rsidR="00433A29" w:rsidRDefault="00433A29" w:rsidP="00433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A29" w14:paraId="7DE17F43" w14:textId="77777777" w:rsidTr="00535150">
        <w:tc>
          <w:tcPr>
            <w:tcW w:w="9640" w:type="dxa"/>
            <w:gridSpan w:val="11"/>
          </w:tcPr>
          <w:p w14:paraId="7660E296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2D7DE2D9" w14:textId="77777777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C2766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049D8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cs_HttpResponse</w:t>
            </w:r>
            <w:proofErr w:type="spellEnd"/>
            <w:r>
              <w:fldChar w:fldCharType="end"/>
            </w:r>
          </w:p>
        </w:tc>
      </w:tr>
      <w:tr w:rsidR="00433A29" w14:paraId="25FD9BB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51747094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FBE1F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62D82C3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0D4C2124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00B24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3A29" w14:paraId="371D1957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A25D091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F0B31" w14:textId="1DFD8EC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3A29" w14:paraId="7D35DFE4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7261DD78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A2DA5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23F0FB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6DB1C93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3F8DC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CEF85F" w14:textId="77777777" w:rsidR="00433A29" w:rsidRDefault="00433A29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B3672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47666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2022-04-27</w:t>
            </w:r>
            <w:r>
              <w:rPr>
                <w:noProof/>
              </w:rPr>
              <w:fldChar w:fldCharType="end"/>
            </w:r>
          </w:p>
        </w:tc>
      </w:tr>
      <w:tr w:rsidR="00433A29" w14:paraId="52201019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584B4955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917E5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269A1D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30FEB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68BDB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4F3AFFE2" w14:textId="77777777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66A1F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1F555" w14:textId="77777777" w:rsidR="00433A29" w:rsidRDefault="00433A29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DC86C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EAB88" w14:textId="77777777" w:rsidR="00433A29" w:rsidRDefault="00433A29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74124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33A29" w14:paraId="5B754BE5" w14:textId="77777777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75A0B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622C6" w14:textId="77777777" w:rsidR="00433A29" w:rsidRDefault="00433A29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30EA69" w14:textId="77777777" w:rsidR="00433A29" w:rsidRDefault="00433A29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D87F2" w14:textId="77777777" w:rsidR="00433A29" w:rsidRPr="007C2097" w:rsidRDefault="00433A29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A29" w14:paraId="552FBE77" w14:textId="77777777" w:rsidTr="00535150">
        <w:tc>
          <w:tcPr>
            <w:tcW w:w="1843" w:type="dxa"/>
          </w:tcPr>
          <w:p w14:paraId="3DED6922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E70821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40A9DB89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ACB53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6FECD" w14:textId="262FBBC2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 w:rsidRPr="00950F9B">
              <w:rPr>
                <w:noProof/>
              </w:rPr>
              <w:t>The last parameter of cs_HttpResponse template is an 'omit' value by default: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template (value) HttpResponse_Type cs_HttpResponse(template (value) HttpStatusLine_Type p_HttpStatusLine,</w:t>
            </w:r>
            <w:r w:rsidRPr="00950F9B">
              <w:rPr>
                <w:i/>
                <w:iCs/>
                <w:noProof/>
              </w:rPr>
              <w:br/>
              <w:t>                                                     ...</w:t>
            </w:r>
            <w:r w:rsidRPr="00950F9B">
              <w:rPr>
                <w:i/>
                <w:iCs/>
                <w:noProof/>
              </w:rPr>
              <w:br/>
              <w:t>                                                     </w:t>
            </w:r>
            <w:r w:rsidRPr="00950F9B">
              <w:rPr>
                <w:b/>
                <w:bCs/>
                <w:i/>
                <w:iCs/>
                <w:noProof/>
              </w:rPr>
              <w:t>template (omit)  charstring p_TextBody := omit</w:t>
            </w:r>
            <w:r w:rsidRPr="00950F9B">
              <w:rPr>
                <w:i/>
                <w:iCs/>
                <w:noProof/>
              </w:rPr>
              <w:t>) :=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which is then assigned to both message body field options: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...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messageBody := </w:t>
            </w:r>
            <w:r w:rsidRPr="00950F9B">
              <w:rPr>
                <w:b/>
                <w:bCs/>
                <w:i/>
                <w:iCs/>
                <w:noProof/>
              </w:rPr>
              <w:t>p_TextBody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messageBodyUnion := {                                           // </w:t>
            </w:r>
            <w:hyperlink r:id="rId12" w:history="1">
              <w:r w:rsidRPr="00950F9B">
                <w:rPr>
                  <w:rStyle w:val="Hyperlink"/>
                  <w:i/>
                  <w:iCs/>
                  <w:noProof/>
                </w:rPr>
                <w:t>@sic</w:t>
              </w:r>
            </w:hyperlink>
            <w:r w:rsidRPr="00950F9B">
              <w:rPr>
                <w:i/>
                <w:iCs/>
                <w:noProof/>
              </w:rPr>
              <w:t> R5w220006 sic@</w:t>
            </w:r>
            <w:r w:rsidRPr="00950F9B">
              <w:rPr>
                <w:i/>
                <w:iCs/>
                <w:noProof/>
              </w:rPr>
              <w:br/>
              <w:t>      text := </w:t>
            </w:r>
            <w:r w:rsidRPr="00950F9B">
              <w:rPr>
                <w:b/>
                <w:bCs/>
                <w:i/>
                <w:iCs/>
                <w:noProof/>
              </w:rPr>
              <w:t>p_TextBody</w:t>
            </w:r>
            <w:r w:rsidRPr="00950F9B">
              <w:rPr>
                <w:i/>
                <w:iCs/>
                <w:noProof/>
              </w:rPr>
              <w:br/>
              <w:t>    }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While HttpRequest_Type/HttpResponse_Type allow 'omit' to be assigned to the fields directly: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type record HttpRequest_Type {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...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charstring                  messageBody </w:t>
            </w:r>
            <w:r w:rsidRPr="00950F9B">
              <w:rPr>
                <w:b/>
                <w:bCs/>
                <w:i/>
                <w:iCs/>
                <w:noProof/>
              </w:rPr>
              <w:t>optional</w:t>
            </w:r>
            <w:r w:rsidRPr="00950F9B">
              <w:rPr>
                <w:i/>
                <w:iCs/>
                <w:noProof/>
              </w:rPr>
              <w:t>,           /* e.g. XCAP Message */ // !!!! TO BE REMOVED AFTER GRACE PERIOD !!!!</w:t>
            </w:r>
            <w:r w:rsidRPr="00950F9B">
              <w:rPr>
                <w:i/>
                <w:iCs/>
                <w:noProof/>
              </w:rPr>
              <w:br/>
              <w:t>    HttpMessageBody             messageBodyUnion </w:t>
            </w:r>
            <w:r w:rsidRPr="00950F9B">
              <w:rPr>
                <w:b/>
                <w:bCs/>
                <w:i/>
                <w:iCs/>
                <w:noProof/>
              </w:rPr>
              <w:t>optional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}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The "text" field or any other variant field in HttpMessageBody union cannot be assigned 'omit':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lastRenderedPageBreak/>
              <w:t>  type union HttpMessageBody {</w:t>
            </w:r>
            <w:r w:rsidRPr="00950F9B">
              <w:rPr>
                <w:i/>
                <w:iCs/>
                <w:noProof/>
              </w:rPr>
              <w:br/>
              <w:t>    charstring </w:t>
            </w:r>
            <w:r w:rsidRPr="00950F9B">
              <w:rPr>
                <w:b/>
                <w:bCs/>
                <w:i/>
                <w:iCs/>
                <w:noProof/>
              </w:rPr>
              <w:t>text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octetstring </w:t>
            </w:r>
            <w:r w:rsidRPr="00950F9B">
              <w:rPr>
                <w:b/>
                <w:bCs/>
                <w:i/>
                <w:iCs/>
                <w:noProof/>
              </w:rPr>
              <w:t>binary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MIME_Message </w:t>
            </w:r>
            <w:r w:rsidRPr="00950F9B">
              <w:rPr>
                <w:b/>
                <w:bCs/>
                <w:i/>
                <w:iCs/>
                <w:noProof/>
              </w:rPr>
              <w:t>mime</w:t>
            </w:r>
            <w:r w:rsidRPr="00950F9B">
              <w:rPr>
                <w:i/>
                <w:iCs/>
                <w:noProof/>
              </w:rPr>
              <w:br/>
              <w:t>  };</w:t>
            </w:r>
          </w:p>
        </w:tc>
      </w:tr>
      <w:tr w:rsidR="00433A29" w14:paraId="623E6DE1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7E12C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63CFB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387CD89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44F5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413E9" w14:textId="0E2A26AF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a</w:t>
            </w:r>
            <w:r w:rsidR="00B73D4C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function to assign a valid content to </w:t>
            </w:r>
            <w:r w:rsidRPr="00950F9B">
              <w:rPr>
                <w:noProof/>
              </w:rPr>
              <w:t>messageBodyUnion</w:t>
            </w:r>
            <w:r>
              <w:rPr>
                <w:noProof/>
              </w:rPr>
              <w:t>.</w:t>
            </w:r>
          </w:p>
        </w:tc>
      </w:tr>
      <w:tr w:rsidR="00433A29" w14:paraId="2D8478F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F7F1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D9F48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19F2A73F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1F745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7F3DA" w14:textId="6AF97CBD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33A29" w14:paraId="4B5F6C38" w14:textId="77777777" w:rsidTr="00535150">
        <w:tc>
          <w:tcPr>
            <w:tcW w:w="2694" w:type="dxa"/>
            <w:gridSpan w:val="2"/>
          </w:tcPr>
          <w:p w14:paraId="0D06E672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34CA0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1630B94A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C76EDF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2246" w14:textId="0033605E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and NR IMS XCAP test cases. </w:t>
            </w:r>
          </w:p>
        </w:tc>
      </w:tr>
      <w:tr w:rsidR="00433A29" w14:paraId="08631FA6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107E6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EF59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8BE321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1CF83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2B4DF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1B882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B049D7" w14:textId="77777777" w:rsidR="00433A29" w:rsidRDefault="00433A29" w:rsidP="0043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0D8543" w14:textId="77777777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742ED36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1CB0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A4E79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5D30" w14:textId="7B42FFA0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0BD20" w14:textId="77777777" w:rsidR="00433A29" w:rsidRDefault="00433A29" w:rsidP="0043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4416D" w14:textId="235B39BE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3DDAA4E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10A55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638B7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ABC85" w14:textId="5455A0FF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EED57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41731" w14:textId="7DC2F281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0696C2FA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976D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EF215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0663" w14:textId="740E4AD9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4006C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0FDD7" w14:textId="3ADE3FD1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78F52AD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A831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B428F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0EA37694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A1BA0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2C3EF" w14:textId="77777777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3A29" w:rsidRPr="008863B9" w14:paraId="4BAB35E9" w14:textId="77777777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8BB92" w14:textId="77777777" w:rsidR="00433A29" w:rsidRPr="008863B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10A588" w14:textId="77777777" w:rsidR="00433A29" w:rsidRPr="008863B9" w:rsidRDefault="00433A29" w:rsidP="00433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3A29" w14:paraId="2077BAFE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00DE1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1293B" w14:textId="77777777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94213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795E631" w14:textId="719A3C02" w:rsidR="00DC749B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C749B" w:rsidRPr="003600CB">
        <w:rPr>
          <w:rFonts w:ascii="Arial" w:hAnsi="Arial" w:cs="Arial"/>
          <w:i/>
          <w:iCs/>
        </w:rPr>
        <w:t>Table of Contents</w:t>
      </w:r>
      <w:r w:rsidR="00DC749B">
        <w:tab/>
      </w:r>
      <w:r w:rsidR="00DC749B">
        <w:fldChar w:fldCharType="begin"/>
      </w:r>
      <w:r w:rsidR="00DC749B">
        <w:instrText xml:space="preserve"> PAGEREF _Toc101942136 \h </w:instrText>
      </w:r>
      <w:r w:rsidR="00DC749B">
        <w:fldChar w:fldCharType="separate"/>
      </w:r>
      <w:r w:rsidR="00DC749B">
        <w:t>3</w:t>
      </w:r>
      <w:r w:rsidR="00DC749B">
        <w:fldChar w:fldCharType="end"/>
      </w:r>
    </w:p>
    <w:p w14:paraId="5CACB047" w14:textId="7201A602" w:rsidR="00DC749B" w:rsidRDefault="00DC749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600C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600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_Toc101942137 \h </w:instrText>
      </w:r>
      <w:r>
        <w:fldChar w:fldCharType="separate"/>
      </w:r>
      <w:r>
        <w:t>4</w:t>
      </w:r>
      <w:r>
        <w:fldChar w:fldCharType="end"/>
      </w:r>
    </w:p>
    <w:p w14:paraId="67F382C2" w14:textId="254EF3E3" w:rsidR="00DC749B" w:rsidRDefault="00DC74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00C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600CB">
        <w:rPr>
          <w:b/>
        </w:rPr>
        <w:t>Correction to cs_HttpResponse template</w:t>
      </w:r>
      <w:r>
        <w:tab/>
      </w:r>
      <w:r>
        <w:fldChar w:fldCharType="begin"/>
      </w:r>
      <w:r>
        <w:instrText xml:space="preserve"> PAGEREF _Toc101942138 \h </w:instrText>
      </w:r>
      <w:r>
        <w:fldChar w:fldCharType="separate"/>
      </w:r>
      <w:r>
        <w:t>4</w:t>
      </w:r>
      <w:r>
        <w:fldChar w:fldCharType="end"/>
      </w:r>
    </w:p>
    <w:p w14:paraId="03EC4D0F" w14:textId="59EAFD7A" w:rsidR="00DC749B" w:rsidRDefault="00DC74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00CB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600CB">
        <w:rPr>
          <w:b/>
        </w:rPr>
        <w:t>f_getValidHttpMessageBody_Text function</w:t>
      </w:r>
      <w:r>
        <w:tab/>
      </w:r>
      <w:r>
        <w:fldChar w:fldCharType="begin"/>
      </w:r>
      <w:r>
        <w:instrText xml:space="preserve"> PAGEREF _Toc101942139 \h </w:instrText>
      </w:r>
      <w:r>
        <w:fldChar w:fldCharType="separate"/>
      </w:r>
      <w:r>
        <w:t>5</w:t>
      </w:r>
      <w:r>
        <w:fldChar w:fldCharType="end"/>
      </w:r>
    </w:p>
    <w:p w14:paraId="01A29AD3" w14:textId="48322A84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01942137"/>
      <w:r>
        <w:rPr>
          <w:b/>
        </w:rPr>
        <w:t>Corrections required</w:t>
      </w:r>
      <w:bookmarkEnd w:id="2"/>
      <w:bookmarkEnd w:id="3"/>
      <w:bookmarkEnd w:id="4"/>
    </w:p>
    <w:p w14:paraId="362E4B7A" w14:textId="77777777" w:rsidR="0073643C" w:rsidRDefault="0073643C" w:rsidP="007364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01942138"/>
      <w:r w:rsidRPr="00AE5527">
        <w:rPr>
          <w:b/>
        </w:rPr>
        <w:t xml:space="preserve">Correction to </w:t>
      </w:r>
      <w:proofErr w:type="spellStart"/>
      <w:r w:rsidRPr="00AE5527">
        <w:rPr>
          <w:b/>
        </w:rPr>
        <w:t>cs_HttpResponse</w:t>
      </w:r>
      <w:proofErr w:type="spellEnd"/>
      <w:r w:rsidRPr="00AE5527">
        <w:rPr>
          <w:b/>
        </w:rPr>
        <w:t xml:space="preserve"> template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3643C" w:rsidRPr="00647F8D" w14:paraId="30C0C624" w14:textId="77777777" w:rsidTr="00E062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5AF1" w14:textId="77777777" w:rsidR="0073643C" w:rsidRDefault="0073643C" w:rsidP="00E062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E4D" w14:textId="77777777" w:rsidR="0073643C" w:rsidRPr="006D1832" w:rsidRDefault="0073643C" w:rsidP="00E062B2">
            <w:pPr>
              <w:pStyle w:val="CRCoverPage"/>
              <w:spacing w:after="0"/>
              <w:rPr>
                <w:noProof/>
              </w:rPr>
            </w:pPr>
            <w:r w:rsidRPr="00AE5527">
              <w:rPr>
                <w:noProof/>
              </w:rPr>
              <w:t>cs_HttpResponse</w:t>
            </w:r>
          </w:p>
        </w:tc>
      </w:tr>
      <w:tr w:rsidR="0073643C" w:rsidRPr="00647F8D" w14:paraId="33DB9C06" w14:textId="77777777" w:rsidTr="00E062B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89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8881" w14:textId="3A51F3FE" w:rsidR="0073643C" w:rsidRPr="00607FC7" w:rsidRDefault="00950F9B" w:rsidP="00E062B2">
            <w:pPr>
              <w:pStyle w:val="CRCoverPage"/>
              <w:spacing w:after="0"/>
              <w:rPr>
                <w:noProof/>
              </w:rPr>
            </w:pPr>
            <w:r w:rsidRPr="00950F9B">
              <w:rPr>
                <w:noProof/>
              </w:rPr>
              <w:t>The "text" field or any other variant field in HttpMessageBody union cannot be assigned 'omit':</w:t>
            </w:r>
          </w:p>
        </w:tc>
      </w:tr>
      <w:tr w:rsidR="0073643C" w:rsidRPr="00647F8D" w14:paraId="77BA0B82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FE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2271" w14:textId="7A0EC6C9" w:rsidR="0073643C" w:rsidRPr="00793CB9" w:rsidRDefault="00950F9B" w:rsidP="00E062B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Usage of </w:t>
            </w:r>
            <w:r w:rsidRPr="00950F9B">
              <w:rPr>
                <w:noProof/>
              </w:rPr>
              <w:t xml:space="preserve"> newly created f_getValidHttpMessageBody_Text</w:t>
            </w:r>
            <w:r w:rsidRPr="00950F9B">
              <w:rPr>
                <w:b/>
                <w:noProof/>
              </w:rPr>
              <w:t xml:space="preserve"> </w:t>
            </w:r>
            <w:r w:rsidRPr="00950F9B">
              <w:rPr>
                <w:noProof/>
              </w:rPr>
              <w:t>auxiliar function to assign a valid content to messageBodyUnion.</w:t>
            </w:r>
          </w:p>
        </w:tc>
      </w:tr>
      <w:tr w:rsidR="0073643C" w:rsidRPr="00647F8D" w14:paraId="05020A89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EDA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3827" w14:textId="09C3F756" w:rsidR="0073643C" w:rsidRDefault="001E185C" w:rsidP="00E062B2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1E185C">
              <w:rPr>
                <w:rFonts w:ascii="Arial" w:hAnsi="Arial" w:cs="Arial"/>
                <w:noProof/>
                <w:lang w:val="en-US"/>
              </w:rPr>
              <w:t>Common\HTTP\HTTP_CommonTemplates.ttcn</w:t>
            </w:r>
          </w:p>
        </w:tc>
      </w:tr>
      <w:tr w:rsidR="0073643C" w14:paraId="75C52F0E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DF7E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7AE" w14:textId="77777777" w:rsidR="0073643C" w:rsidRDefault="0073643C" w:rsidP="00E062B2">
            <w:pPr>
              <w:rPr>
                <w:rFonts w:ascii="Arial" w:hAnsi="Arial"/>
                <w:highlight w:val="cyan"/>
              </w:rPr>
            </w:pPr>
          </w:p>
        </w:tc>
      </w:tr>
    </w:tbl>
    <w:p w14:paraId="28AB2BEA" w14:textId="77777777" w:rsidR="0073643C" w:rsidRDefault="0073643C" w:rsidP="0073643C">
      <w:pPr>
        <w:rPr>
          <w:noProof/>
        </w:rPr>
      </w:pPr>
    </w:p>
    <w:p w14:paraId="49C0855A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6A62135B" w14:textId="77777777" w:rsidTr="00E062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8A343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12C2BD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HttpResponse_Type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</w:t>
            </w:r>
            <w:proofErr w:type="gramStart"/>
            <w:r w:rsidRPr="0073643C">
              <w:rPr>
                <w:rFonts w:ascii="Arial" w:hAnsi="Arial"/>
                <w:lang w:eastAsia="en-GB"/>
              </w:rPr>
              <w:t>HttpResponse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HttpStatusLine_Type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3699A8C0" w14:textId="77777777" w:rsidR="0073643C" w:rsidRPr="0073643C" w:rsidRDefault="0073643C" w:rsidP="00E062B2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proofErr w:type="gram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)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SIP</w:t>
            </w:r>
            <w:proofErr w:type="gramEnd"/>
            <w:r w:rsidRPr="0073643C">
              <w:rPr>
                <w:rFonts w:ascii="Arial" w:hAnsi="Arial"/>
                <w:lang w:val="de-DE" w:eastAsia="en-GB"/>
              </w:rPr>
              <w:t>_ETag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</w:t>
            </w:r>
          </w:p>
          <w:p w14:paraId="3FEB8D97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                                                 </w:t>
            </w:r>
            <w:r w:rsidRPr="0073643C">
              <w:rPr>
                <w:rFonts w:ascii="Arial" w:hAnsi="Arial"/>
                <w:lang w:eastAsia="en-GB"/>
              </w:rPr>
              <w:t>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>omit)  Server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4AA3AA67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03CD156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6DB9C33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>omit)  Expires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0A81F4F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69E4F43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:=</w:t>
            </w:r>
          </w:p>
          <w:p w14:paraId="7253A064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{ /</w:t>
            </w:r>
            <w:proofErr w:type="gramEnd"/>
            <w:r w:rsidRPr="0073643C">
              <w:rPr>
                <w:rFonts w:ascii="Arial" w:hAnsi="Arial"/>
                <w:lang w:eastAsia="en-GB"/>
              </w:rPr>
              <w:t>* @status    APPROVED (IMS) */</w:t>
            </w:r>
          </w:p>
          <w:p w14:paraId="0D3D217B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7D3A169D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date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cs_HttpDate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// @sic R5-151795 sic@</w:t>
            </w:r>
          </w:p>
          <w:p w14:paraId="3882884F" w14:textId="77777777" w:rsidR="0073643C" w:rsidRPr="0073643C" w:rsidRDefault="0073643C" w:rsidP="00E062B2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val="de-DE" w:eastAsia="en-GB"/>
              </w:rPr>
              <w:t>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                                             // @sic R5-151795 sic@</w:t>
            </w:r>
          </w:p>
          <w:p w14:paraId="02B4218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server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 // @sic R5-151795 sic@</w:t>
            </w:r>
          </w:p>
          <w:p w14:paraId="5377284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1D51561C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46135A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305349F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location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                                               // @sic R5w180314 sic@</w:t>
            </w:r>
          </w:p>
          <w:p w14:paraId="06485DF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f_HttpContentLength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),               // @sic R5-151795 sic@</w:t>
            </w:r>
          </w:p>
          <w:p w14:paraId="2149CE82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expires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27841BC8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cacheControl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</w:t>
            </w:r>
          </w:p>
          <w:p w14:paraId="122A973C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pragma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</w:t>
            </w:r>
          </w:p>
          <w:p w14:paraId="06F88888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79A7192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messageBodyUnion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{                                           // @sic R5w220006 sic@</w:t>
            </w:r>
          </w:p>
          <w:p w14:paraId="4B03AF4D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text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</w:p>
          <w:p w14:paraId="6768FED4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}</w:t>
            </w:r>
          </w:p>
          <w:p w14:paraId="4204ED66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};</w:t>
            </w:r>
            <w:r w:rsidRPr="0073643C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5214287D" w14:textId="77777777" w:rsidR="0073643C" w:rsidRPr="007111EE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3643C" w14:paraId="02E72A8F" w14:textId="77777777" w:rsidTr="00E062B2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2FE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587315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5143E33E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3471A09C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5D1308A7" w14:textId="77777777" w:rsidTr="007364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768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55185E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HttpResponse_Type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</w:t>
            </w:r>
            <w:proofErr w:type="gramStart"/>
            <w:r w:rsidRPr="0073643C">
              <w:rPr>
                <w:rFonts w:ascii="Arial" w:hAnsi="Arial"/>
                <w:lang w:eastAsia="en-GB"/>
              </w:rPr>
              <w:t>HttpResponse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HttpStatusLine_Type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2794976E" w14:textId="77777777" w:rsidR="0073643C" w:rsidRPr="0073643C" w:rsidRDefault="0073643C" w:rsidP="0073643C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proofErr w:type="gram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)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SIP</w:t>
            </w:r>
            <w:proofErr w:type="gramEnd"/>
            <w:r w:rsidRPr="0073643C">
              <w:rPr>
                <w:rFonts w:ascii="Arial" w:hAnsi="Arial"/>
                <w:lang w:val="de-DE" w:eastAsia="en-GB"/>
              </w:rPr>
              <w:t>_ETag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</w:t>
            </w:r>
          </w:p>
          <w:p w14:paraId="0A82232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                                                 </w:t>
            </w:r>
            <w:r w:rsidRPr="0073643C">
              <w:rPr>
                <w:rFonts w:ascii="Arial" w:hAnsi="Arial"/>
                <w:lang w:eastAsia="en-GB"/>
              </w:rPr>
              <w:t>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>omit)  Server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D8BD1AF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7F7EEB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D8E52B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>omit)  Expires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180783E8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735C1DD1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</w:t>
            </w:r>
            <w:proofErr w:type="gramStart"/>
            <w:r w:rsidRPr="0073643C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proofErr w:type="gram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:=</w:t>
            </w:r>
          </w:p>
          <w:p w14:paraId="2FF0C028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{ /</w:t>
            </w:r>
            <w:proofErr w:type="gramEnd"/>
            <w:r w:rsidRPr="0073643C">
              <w:rPr>
                <w:rFonts w:ascii="Arial" w:hAnsi="Arial"/>
                <w:lang w:eastAsia="en-GB"/>
              </w:rPr>
              <w:t>* @status    APPROVED (IMS) */</w:t>
            </w:r>
          </w:p>
          <w:p w14:paraId="4208814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B54EE04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date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cs_HttpDate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// @sic R5-151795 sic@</w:t>
            </w:r>
          </w:p>
          <w:p w14:paraId="643BEC23" w14:textId="77777777" w:rsidR="0073643C" w:rsidRPr="0073643C" w:rsidRDefault="0073643C" w:rsidP="0073643C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val="de-DE" w:eastAsia="en-GB"/>
              </w:rPr>
              <w:t>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                                             // @sic R5-151795 sic@</w:t>
            </w:r>
          </w:p>
          <w:p w14:paraId="69DEEF0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server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 // @sic R5-151795 sic@</w:t>
            </w:r>
          </w:p>
          <w:p w14:paraId="2883CF9C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63C049C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62DAE9F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34DF1E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location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                                               // @sic R5w180314 sic@</w:t>
            </w:r>
          </w:p>
          <w:p w14:paraId="6045467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f_HttpContentLength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),               // @sic R5-151795 sic@</w:t>
            </w:r>
          </w:p>
          <w:p w14:paraId="5CAC20A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expires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26CF7E9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cacheControl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</w:t>
            </w:r>
          </w:p>
          <w:p w14:paraId="396F98A9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3643C">
              <w:rPr>
                <w:rFonts w:ascii="Arial" w:hAnsi="Arial"/>
                <w:lang w:eastAsia="en-GB"/>
              </w:rPr>
              <w:t>pragma :</w:t>
            </w:r>
            <w:proofErr w:type="gramEnd"/>
            <w:r w:rsidRPr="0073643C">
              <w:rPr>
                <w:rFonts w:ascii="Arial" w:hAnsi="Arial"/>
                <w:lang w:eastAsia="en-GB"/>
              </w:rPr>
              <w:t>= omit,</w:t>
            </w:r>
          </w:p>
          <w:p w14:paraId="09405E4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56D2C80" w14:textId="75F36F40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messageBodyUnion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3643C">
              <w:rPr>
                <w:rFonts w:ascii="Arial" w:hAnsi="Arial"/>
                <w:highlight w:val="yellow"/>
                <w:lang w:eastAsia="en-GB"/>
              </w:rPr>
              <w:t>f_getValidHttpMessageBody_Text</w:t>
            </w:r>
            <w:proofErr w:type="spellEnd"/>
            <w:r w:rsidRPr="0073643C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highlight w:val="yellow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highlight w:val="yellow"/>
                <w:lang w:eastAsia="en-GB"/>
              </w:rPr>
              <w:t>)</w:t>
            </w:r>
            <w:r w:rsidRPr="0073643C">
              <w:rPr>
                <w:rFonts w:ascii="Arial" w:hAnsi="Arial"/>
                <w:lang w:eastAsia="en-GB"/>
              </w:rPr>
              <w:t xml:space="preserve">  // @sic R5w220006 sic@ </w:t>
            </w:r>
          </w:p>
          <w:p w14:paraId="13B3DB5E" w14:textId="77777777" w:rsid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};</w:t>
            </w:r>
          </w:p>
          <w:p w14:paraId="3131C303" w14:textId="6140F2EA" w:rsidR="0073643C" w:rsidRDefault="0073643C" w:rsidP="0073643C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E3FE235" w14:textId="77777777" w:rsidR="0073643C" w:rsidRDefault="0073643C" w:rsidP="0073643C">
      <w:pPr>
        <w:rPr>
          <w:noProof/>
          <w:lang w:val="en-US"/>
        </w:rPr>
      </w:pPr>
    </w:p>
    <w:p w14:paraId="5141B8A4" w14:textId="7FDBC0AD" w:rsidR="0073643C" w:rsidRDefault="0073643C" w:rsidP="007364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1942139"/>
      <w:proofErr w:type="spellStart"/>
      <w:r w:rsidRPr="0073643C">
        <w:rPr>
          <w:b/>
        </w:rPr>
        <w:t>f_getValidHttpMessageBody_Text</w:t>
      </w:r>
      <w:proofErr w:type="spellEnd"/>
      <w:r>
        <w:rPr>
          <w:b/>
        </w:rPr>
        <w:t xml:space="preserve"> function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3643C" w:rsidRPr="00647F8D" w14:paraId="456E3EF5" w14:textId="77777777" w:rsidTr="00E062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3A67" w14:textId="558983CC" w:rsidR="0073643C" w:rsidRDefault="0073643C" w:rsidP="00E062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E8E" w14:textId="3B285940" w:rsidR="0073643C" w:rsidRPr="0073643C" w:rsidRDefault="0073643C" w:rsidP="00E062B2">
            <w:pPr>
              <w:pStyle w:val="CRCoverPage"/>
              <w:spacing w:after="0"/>
              <w:rPr>
                <w:noProof/>
              </w:rPr>
            </w:pPr>
            <w:r w:rsidRPr="0073643C">
              <w:rPr>
                <w:noProof/>
              </w:rPr>
              <w:t xml:space="preserve">f_getValidHttpMessageBody_Text  </w:t>
            </w:r>
          </w:p>
        </w:tc>
      </w:tr>
      <w:tr w:rsidR="0073643C" w:rsidRPr="00647F8D" w14:paraId="64DAAF7D" w14:textId="77777777" w:rsidTr="00E062B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20E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68FF" w14:textId="52B5BFAE" w:rsidR="0073643C" w:rsidRPr="00607FC7" w:rsidRDefault="00950F9B" w:rsidP="00E062B2">
            <w:pPr>
              <w:pStyle w:val="CRCoverPage"/>
              <w:spacing w:after="0"/>
              <w:rPr>
                <w:noProof/>
              </w:rPr>
            </w:pPr>
            <w:r w:rsidRPr="00950F9B">
              <w:rPr>
                <w:noProof/>
              </w:rPr>
              <w:t>The "text" field or any other variant field in HttpMessageBody union cannot be assigned 'omit':</w:t>
            </w:r>
          </w:p>
        </w:tc>
      </w:tr>
      <w:tr w:rsidR="0073643C" w:rsidRPr="00647F8D" w14:paraId="60116711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38BC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5478" w14:textId="0FCCF0E4" w:rsidR="0073643C" w:rsidRPr="00793CB9" w:rsidRDefault="00B73D4C" w:rsidP="00E062B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New function</w:t>
            </w:r>
          </w:p>
        </w:tc>
      </w:tr>
      <w:tr w:rsidR="0073643C" w:rsidRPr="00647F8D" w14:paraId="0720B7AD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176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020" w14:textId="230BA278" w:rsidR="0073643C" w:rsidRDefault="0073643C" w:rsidP="00E062B2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Common\HTTP\</w:t>
            </w:r>
            <w:r w:rsidRPr="0073643C">
              <w:rPr>
                <w:rFonts w:ascii="Arial" w:hAnsi="Arial" w:cs="Arial"/>
                <w:noProof/>
                <w:lang w:val="en-US"/>
              </w:rPr>
              <w:t>HTTP_CommonTemplates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3643C" w14:paraId="119A9033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187B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BC" w14:textId="77777777" w:rsidR="0073643C" w:rsidRDefault="0073643C" w:rsidP="00E062B2">
            <w:pPr>
              <w:rPr>
                <w:rFonts w:ascii="Arial" w:hAnsi="Arial"/>
                <w:highlight w:val="cyan"/>
              </w:rPr>
            </w:pPr>
          </w:p>
        </w:tc>
      </w:tr>
    </w:tbl>
    <w:p w14:paraId="570EEA4F" w14:textId="54EE21D8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1870CF63" w14:textId="77777777" w:rsidTr="00E062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FB070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0C5B9F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f_getValidHttpMessageBody_</w:t>
            </w:r>
            <w:proofErr w:type="gramStart"/>
            <w:r w:rsidRPr="0073643C">
              <w:rPr>
                <w:rFonts w:ascii="Arial" w:hAnsi="Arial"/>
                <w:lang w:eastAsia="en-GB"/>
              </w:rPr>
              <w:t>Text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gramEnd"/>
            <w:r w:rsidRPr="0073643C">
              <w:rPr>
                <w:rFonts w:ascii="Arial" w:hAnsi="Arial"/>
                <w:lang w:eastAsia="en-GB"/>
              </w:rPr>
              <w:t xml:space="preserve">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return template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HttpMessageBody</w:t>
            </w:r>
            <w:proofErr w:type="spellEnd"/>
          </w:p>
          <w:p w14:paraId="1C23D31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{</w:t>
            </w:r>
          </w:p>
          <w:p w14:paraId="25658AD2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if(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isvalue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))</w:t>
            </w:r>
          </w:p>
          <w:p w14:paraId="438B6AFD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{</w:t>
            </w:r>
          </w:p>
          <w:p w14:paraId="5694377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return </w:t>
            </w:r>
            <w:proofErr w:type="spellStart"/>
            <w:proofErr w:type="gramStart"/>
            <w:r w:rsidRPr="0073643C">
              <w:rPr>
                <w:rFonts w:ascii="Arial" w:hAnsi="Arial"/>
                <w:lang w:eastAsia="en-GB"/>
              </w:rPr>
              <w:t>HttpMessageBody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:{</w:t>
            </w:r>
            <w:proofErr w:type="gramEnd"/>
            <w:r w:rsidRPr="0073643C">
              <w:rPr>
                <w:rFonts w:ascii="Arial" w:hAnsi="Arial"/>
                <w:lang w:eastAsia="en-GB"/>
              </w:rPr>
              <w:t>text:=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};</w:t>
            </w:r>
          </w:p>
          <w:p w14:paraId="0F1FA12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}</w:t>
            </w:r>
          </w:p>
          <w:p w14:paraId="4B750F82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return omit;</w:t>
            </w:r>
          </w:p>
          <w:p w14:paraId="013E7A80" w14:textId="77777777" w:rsidR="0073643C" w:rsidRDefault="0073643C" w:rsidP="0073643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</w:t>
            </w:r>
            <w:r w:rsidRPr="0073643C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2CCB906F" w14:textId="0C0D9CA1" w:rsidR="0073643C" w:rsidRPr="007111EE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3643C" w14:paraId="7849A525" w14:textId="77777777" w:rsidTr="00E062B2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35F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C518124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1DD40FEE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24176E81" w14:textId="77777777" w:rsidR="0073643C" w:rsidRPr="001D7A98" w:rsidRDefault="0073643C" w:rsidP="0073643C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1928E" w14:textId="77777777" w:rsidR="00F6472B" w:rsidRDefault="00F6472B">
      <w:r>
        <w:separator/>
      </w:r>
    </w:p>
  </w:endnote>
  <w:endnote w:type="continuationSeparator" w:id="0">
    <w:p w14:paraId="2656E981" w14:textId="77777777" w:rsidR="00F6472B" w:rsidRDefault="00F6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80F86" w14:textId="77777777" w:rsidR="00F6472B" w:rsidRDefault="00F6472B">
      <w:r>
        <w:separator/>
      </w:r>
    </w:p>
  </w:footnote>
  <w:footnote w:type="continuationSeparator" w:id="0">
    <w:p w14:paraId="729A0B6A" w14:textId="77777777" w:rsidR="00F6472B" w:rsidRDefault="00F6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185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704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33A29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643C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0F9B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1D0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E5527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3300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3D4C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C749B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56D64"/>
    <w:rsid w:val="00E654EB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472B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7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jazz.rsint.net/ccm/users/si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D6CB6-FED5-46ED-A216-32D842D7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1258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1900-01-01T08:00:00Z</cp:lastPrinted>
  <dcterms:created xsi:type="dcterms:W3CDTF">2022-04-27T07:50:00Z</dcterms:created>
  <dcterms:modified xsi:type="dcterms:W3CDTF">2022-04-27T07:55:00Z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