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38421970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874D90" w:rsidRPr="00874D90">
        <w:rPr>
          <w:b/>
          <w:bCs/>
          <w:i/>
          <w:iCs/>
          <w:sz w:val="24"/>
          <w:szCs w:val="24"/>
        </w:rPr>
        <w:t>R5s220594</w:t>
      </w:r>
    </w:p>
    <w:p w14:paraId="2B726D95" w14:textId="77777777" w:rsidR="00A23329" w:rsidRDefault="00EA0050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5D3138CC" w:rsidR="00A23329" w:rsidRPr="00410371" w:rsidRDefault="00EA0050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179E">
                <w:rPr>
                  <w:b/>
                  <w:noProof/>
                  <w:sz w:val="28"/>
                </w:rPr>
                <w:t>34</w:t>
              </w:r>
              <w:r w:rsidR="00A23329" w:rsidRPr="00410371">
                <w:rPr>
                  <w:b/>
                  <w:noProof/>
                  <w:sz w:val="28"/>
                </w:rPr>
                <w:t>.</w:t>
              </w:r>
            </w:fldSimple>
            <w:r w:rsidR="00AC179E">
              <w:rPr>
                <w:b/>
                <w:noProof/>
                <w:sz w:val="28"/>
              </w:rPr>
              <w:t>229-</w:t>
            </w:r>
            <w:r w:rsidR="00874D9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722110F8" w:rsidR="00A23329" w:rsidRPr="00874D90" w:rsidRDefault="00874D90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74D90">
              <w:rPr>
                <w:rFonts w:cs="Arial"/>
                <w:b/>
                <w:bCs/>
                <w:color w:val="000000"/>
                <w:sz w:val="28"/>
                <w:szCs w:val="28"/>
              </w:rPr>
              <w:t>0821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EA0050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217218C5" w:rsidR="00A23329" w:rsidRPr="00410371" w:rsidRDefault="00EA0050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</w:t>
              </w:r>
              <w:r w:rsidR="00874D90">
                <w:rPr>
                  <w:b/>
                  <w:noProof/>
                  <w:sz w:val="28"/>
                </w:rPr>
                <w:t>6</w:t>
              </w:r>
              <w:r w:rsidR="00A23329" w:rsidRPr="00410371">
                <w:rPr>
                  <w:b/>
                  <w:noProof/>
                  <w:sz w:val="28"/>
                </w:rPr>
                <w:t>.</w:t>
              </w:r>
              <w:r w:rsidR="00874D90">
                <w:rPr>
                  <w:b/>
                  <w:noProof/>
                  <w:sz w:val="28"/>
                </w:rPr>
                <w:t>5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484D9952" w:rsidR="00A23329" w:rsidRDefault="00AC179E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IMS </w:t>
            </w:r>
            <w:r w:rsidR="00323A03">
              <w:fldChar w:fldCharType="begin"/>
            </w:r>
            <w:r w:rsidR="00323A03">
              <w:instrText xml:space="preserve"> DOCPROPERTY  CrTitle  \* MERGEFORMAT </w:instrText>
            </w:r>
            <w:r w:rsidR="00323A03">
              <w:fldChar w:fldCharType="separate"/>
            </w:r>
            <w:r>
              <w:t>NR5GC testcase 7.2</w:t>
            </w:r>
            <w:r w:rsidR="00323A03">
              <w:fldChar w:fldCharType="end"/>
            </w:r>
            <w:r w:rsidR="000D0D5C">
              <w:t>2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03E168F9" w:rsidR="00A23329" w:rsidRDefault="0087065E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fldSimple w:instr=" DOCPROPERTY  RelatedWis  \* MERGEFORMAT ">
              <w:r w:rsidR="00A2332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32DD155F" w:rsidR="00A23329" w:rsidRDefault="00EA0050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3329">
                <w:rPr>
                  <w:noProof/>
                </w:rPr>
                <w:t>2022-0</w:t>
              </w:r>
              <w:r w:rsidR="00BF0D79">
                <w:rPr>
                  <w:noProof/>
                </w:rPr>
                <w:t>4</w:t>
              </w:r>
              <w:r w:rsidR="00A23329">
                <w:rPr>
                  <w:noProof/>
                </w:rPr>
                <w:t>-</w:t>
              </w:r>
            </w:fldSimple>
            <w:r w:rsidR="008C7EE7">
              <w:rPr>
                <w:noProof/>
              </w:rPr>
              <w:t>22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EA0050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241C8530" w:rsidR="00A23329" w:rsidRDefault="00EA0050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</w:t>
              </w:r>
              <w:r w:rsidR="00874D90">
                <w:rPr>
                  <w:noProof/>
                </w:rPr>
                <w:t>6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18730ED0" w:rsidR="00A229F4" w:rsidRPr="002E008A" w:rsidRDefault="00746033" w:rsidP="0074603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RequestURI</w:t>
            </w:r>
            <w:proofErr w:type="spellEnd"/>
            <w:r>
              <w:rPr>
                <w:rFonts w:cs="Arial"/>
              </w:rPr>
              <w:t xml:space="preserve"> in the step 1 </w:t>
            </w:r>
            <w:proofErr w:type="spellStart"/>
            <w:r>
              <w:rPr>
                <w:rFonts w:cs="Arial"/>
              </w:rPr>
              <w:t>reINVITE</w:t>
            </w:r>
            <w:proofErr w:type="spellEnd"/>
            <w:r>
              <w:rPr>
                <w:rFonts w:cs="Arial"/>
              </w:rPr>
              <w:t xml:space="preserve"> needs to be checked against contact header from the first INVITE which is default value defined in </w:t>
            </w:r>
            <w:proofErr w:type="spellStart"/>
            <w:r w:rsidRPr="008B2DD7">
              <w:rPr>
                <w:rFonts w:cs="Arial"/>
              </w:rPr>
              <w:t>tsc_IMS_CallerSipAddrStr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74DE8A78" w:rsidR="00132245" w:rsidRPr="006316B2" w:rsidRDefault="00746033" w:rsidP="00A229F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Change value of the contact header that is used to check </w:t>
            </w:r>
            <w:proofErr w:type="spellStart"/>
            <w:r>
              <w:rPr>
                <w:rFonts w:cs="Arial"/>
                <w:lang w:val="en-SG"/>
              </w:rPr>
              <w:t>RequestURI</w:t>
            </w:r>
            <w:proofErr w:type="spellEnd"/>
            <w:r>
              <w:rPr>
                <w:rFonts w:cs="Arial"/>
                <w:lang w:val="en-SG"/>
              </w:rPr>
              <w:t xml:space="preserve"> in the step 1 </w:t>
            </w:r>
            <w:proofErr w:type="spellStart"/>
            <w:r>
              <w:rPr>
                <w:rFonts w:cs="Arial"/>
                <w:lang w:val="en-SG"/>
              </w:rPr>
              <w:t>reINVITE</w:t>
            </w:r>
            <w:proofErr w:type="spellEnd"/>
            <w:r>
              <w:rPr>
                <w:rFonts w:cs="Arial"/>
                <w:lang w:val="en-SG"/>
              </w:rPr>
              <w:t>.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0FE45ABF" w:rsidR="00A23329" w:rsidRPr="00CF39F2" w:rsidRDefault="00746033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case.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392A5868" w:rsidR="00A23329" w:rsidRDefault="00795103" w:rsidP="003754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7.22</w:t>
            </w:r>
            <w:r w:rsidR="0068288A">
              <w:rPr>
                <w:noProof/>
              </w:rPr>
              <w:t>.NR5GC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143232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D09FCFC" w14:textId="4D32DCB5" w:rsidR="00EF0D8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F0D8E" w:rsidRPr="00F2187E">
        <w:rPr>
          <w:rFonts w:ascii="Arial" w:hAnsi="Arial" w:cs="Arial"/>
          <w:iCs/>
        </w:rPr>
        <w:t>Table of Contents</w:t>
      </w:r>
      <w:r w:rsidR="00EF0D8E">
        <w:tab/>
      </w:r>
      <w:r w:rsidR="00EF0D8E">
        <w:fldChar w:fldCharType="begin"/>
      </w:r>
      <w:r w:rsidR="00EF0D8E">
        <w:instrText xml:space="preserve"> PAGEREF _Toc101432320 \h </w:instrText>
      </w:r>
      <w:r w:rsidR="00EF0D8E">
        <w:fldChar w:fldCharType="separate"/>
      </w:r>
      <w:r w:rsidR="00EF0D8E">
        <w:t>2</w:t>
      </w:r>
      <w:r w:rsidR="00EF0D8E">
        <w:fldChar w:fldCharType="end"/>
      </w:r>
    </w:p>
    <w:p w14:paraId="133B35E7" w14:textId="7377B568" w:rsidR="00EF0D8E" w:rsidRDefault="00EF0D8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2187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2187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_Toc101432321 \h </w:instrText>
      </w:r>
      <w:r>
        <w:fldChar w:fldCharType="separate"/>
      </w:r>
      <w:r>
        <w:t>2</w:t>
      </w:r>
      <w:r>
        <w:fldChar w:fldCharType="end"/>
      </w:r>
    </w:p>
    <w:p w14:paraId="618F970A" w14:textId="4DD55C9E" w:rsidR="00EF0D8E" w:rsidRDefault="00EF0D8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2187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2187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_Toc101432322 \h </w:instrText>
      </w:r>
      <w:r>
        <w:fldChar w:fldCharType="separate"/>
      </w:r>
      <w:r>
        <w:t>2</w:t>
      </w:r>
      <w:r>
        <w:fldChar w:fldCharType="end"/>
      </w:r>
    </w:p>
    <w:p w14:paraId="5CA23658" w14:textId="0A455B30" w:rsidR="00EF0D8E" w:rsidRDefault="00EF0D8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2187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2187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_Toc101432323 \h </w:instrText>
      </w:r>
      <w:r>
        <w:fldChar w:fldCharType="separate"/>
      </w:r>
      <w:r>
        <w:t>2</w:t>
      </w:r>
      <w:r>
        <w:fldChar w:fldCharType="end"/>
      </w:r>
    </w:p>
    <w:p w14:paraId="61767724" w14:textId="560BB465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1432321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0542EF71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8900F8">
        <w:rPr>
          <w:rFonts w:cs="Arial"/>
        </w:rPr>
        <w:t>2</w:t>
      </w:r>
      <w:r w:rsidRPr="00A37C31">
        <w:rPr>
          <w:rFonts w:cs="Arial"/>
        </w:rPr>
        <w:t>wk</w:t>
      </w:r>
      <w:r w:rsidR="008900F8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1432322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41C7AF85" w14:textId="77777777" w:rsidR="0031314C" w:rsidRDefault="0031314C" w:rsidP="0031314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1432323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314C" w:rsidRPr="008E5453" w14:paraId="1C790C8B" w14:textId="77777777" w:rsidTr="00A22A5D">
        <w:trPr>
          <w:trHeight w:val="447"/>
        </w:trPr>
        <w:tc>
          <w:tcPr>
            <w:tcW w:w="1985" w:type="dxa"/>
          </w:tcPr>
          <w:p w14:paraId="24A55371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7ECC85" w14:textId="7B502B16" w:rsidR="0031314C" w:rsidRPr="008E5453" w:rsidRDefault="006F23EB" w:rsidP="00A22A5D">
            <w:pPr>
              <w:spacing w:after="0"/>
              <w:rPr>
                <w:rFonts w:ascii="Arial" w:hAnsi="Arial" w:cs="Arial"/>
              </w:rPr>
            </w:pPr>
            <w:r w:rsidRPr="006F23EB">
              <w:rPr>
                <w:rFonts w:ascii="Arial" w:hAnsi="Arial" w:cs="Arial"/>
              </w:rPr>
              <w:t>f_TC_7_22_NR5GC_IMS1</w:t>
            </w:r>
          </w:p>
        </w:tc>
      </w:tr>
      <w:tr w:rsidR="0031314C" w:rsidRPr="008E5453" w14:paraId="11FAA19B" w14:textId="77777777" w:rsidTr="00A22A5D">
        <w:trPr>
          <w:trHeight w:val="452"/>
        </w:trPr>
        <w:tc>
          <w:tcPr>
            <w:tcW w:w="1985" w:type="dxa"/>
          </w:tcPr>
          <w:p w14:paraId="6AE2FEA5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4FEB17" w14:textId="58EEBDF9" w:rsidR="00B764E0" w:rsidRPr="00BB7617" w:rsidRDefault="008B2DD7" w:rsidP="0037542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RequestURI</w:t>
            </w:r>
            <w:proofErr w:type="spellEnd"/>
            <w:r>
              <w:rPr>
                <w:rFonts w:cs="Arial"/>
              </w:rPr>
              <w:t xml:space="preserve"> in the step 1 </w:t>
            </w:r>
            <w:proofErr w:type="spellStart"/>
            <w:r>
              <w:rPr>
                <w:rFonts w:cs="Arial"/>
              </w:rPr>
              <w:t>reINVITE</w:t>
            </w:r>
            <w:proofErr w:type="spellEnd"/>
            <w:r>
              <w:rPr>
                <w:rFonts w:cs="Arial"/>
              </w:rPr>
              <w:t xml:space="preserve"> needs to be checked against contact header from the first INVITE which is default value defined in </w:t>
            </w:r>
            <w:proofErr w:type="spellStart"/>
            <w:r w:rsidRPr="008B2DD7">
              <w:rPr>
                <w:rFonts w:cs="Arial"/>
              </w:rPr>
              <w:t>tsc_IMS_CallerSipAddrStr</w:t>
            </w:r>
            <w:proofErr w:type="spellEnd"/>
            <w:r w:rsidR="00746033">
              <w:rPr>
                <w:rFonts w:cs="Arial"/>
              </w:rPr>
              <w:t>.</w:t>
            </w:r>
          </w:p>
        </w:tc>
      </w:tr>
      <w:tr w:rsidR="0031314C" w:rsidRPr="008E5453" w14:paraId="51DF899F" w14:textId="77777777" w:rsidTr="00A22A5D">
        <w:tc>
          <w:tcPr>
            <w:tcW w:w="1985" w:type="dxa"/>
          </w:tcPr>
          <w:p w14:paraId="57167F63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21EF21" w14:textId="14699CBD" w:rsidR="0031314C" w:rsidRPr="008E5453" w:rsidRDefault="008B2DD7" w:rsidP="00A22A5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Change value of the contact header that is </w:t>
            </w:r>
            <w:r w:rsidR="00F37DEF">
              <w:rPr>
                <w:rFonts w:cs="Arial"/>
                <w:lang w:val="en-SG"/>
              </w:rPr>
              <w:t xml:space="preserve">used to </w:t>
            </w:r>
            <w:r>
              <w:rPr>
                <w:rFonts w:cs="Arial"/>
                <w:lang w:val="en-SG"/>
              </w:rPr>
              <w:t>check</w:t>
            </w:r>
            <w:r w:rsidR="00F37DEF">
              <w:rPr>
                <w:rFonts w:cs="Arial"/>
                <w:lang w:val="en-SG"/>
              </w:rPr>
              <w:t xml:space="preserve"> </w:t>
            </w:r>
            <w:proofErr w:type="spellStart"/>
            <w:r w:rsidR="00F37DEF">
              <w:rPr>
                <w:rFonts w:cs="Arial"/>
                <w:lang w:val="en-SG"/>
              </w:rPr>
              <w:t>RequestURI</w:t>
            </w:r>
            <w:proofErr w:type="spellEnd"/>
            <w:r>
              <w:rPr>
                <w:rFonts w:cs="Arial"/>
                <w:lang w:val="en-SG"/>
              </w:rPr>
              <w:t xml:space="preserve"> in the </w:t>
            </w:r>
            <w:r w:rsidR="00F37DEF">
              <w:rPr>
                <w:rFonts w:cs="Arial"/>
                <w:lang w:val="en-SG"/>
              </w:rPr>
              <w:t xml:space="preserve">step 1 </w:t>
            </w:r>
            <w:proofErr w:type="spellStart"/>
            <w:r w:rsidR="00F37DEF">
              <w:rPr>
                <w:rFonts w:cs="Arial"/>
                <w:lang w:val="en-SG"/>
              </w:rPr>
              <w:t>reINVITE</w:t>
            </w:r>
            <w:proofErr w:type="spellEnd"/>
            <w:r w:rsidR="00F37DEF">
              <w:rPr>
                <w:rFonts w:cs="Arial"/>
                <w:lang w:val="en-SG"/>
              </w:rPr>
              <w:t>.</w:t>
            </w:r>
          </w:p>
        </w:tc>
      </w:tr>
      <w:tr w:rsidR="0031314C" w:rsidRPr="008E5453" w14:paraId="57004C5B" w14:textId="77777777" w:rsidTr="00A22A5D">
        <w:tc>
          <w:tcPr>
            <w:tcW w:w="1985" w:type="dxa"/>
          </w:tcPr>
          <w:p w14:paraId="07AF814A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2FFB644" w14:textId="5F2CC188" w:rsidR="0031314C" w:rsidRPr="008E5453" w:rsidRDefault="006F23EB" w:rsidP="00A22A5D">
            <w:pPr>
              <w:spacing w:after="0"/>
              <w:rPr>
                <w:rFonts w:ascii="Arial" w:hAnsi="Arial" w:cs="Arial"/>
                <w:lang w:val="en-US"/>
              </w:rPr>
            </w:pPr>
            <w:r w:rsidRPr="006F23EB">
              <w:rPr>
                <w:rFonts w:ascii="Arial" w:hAnsi="Arial" w:cs="Arial"/>
                <w:lang w:val="en-US"/>
              </w:rPr>
              <w:t>IMS_NR5GC_CallControlTestcases.ttcn</w:t>
            </w:r>
          </w:p>
        </w:tc>
      </w:tr>
      <w:tr w:rsidR="0031314C" w:rsidRPr="008E5453" w14:paraId="2E2FC921" w14:textId="77777777" w:rsidTr="00A22A5D">
        <w:tc>
          <w:tcPr>
            <w:tcW w:w="1985" w:type="dxa"/>
          </w:tcPr>
          <w:p w14:paraId="417E306D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114989F" w14:textId="77777777" w:rsidR="0031314C" w:rsidRPr="008E5453" w:rsidRDefault="0031314C" w:rsidP="00A22A5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A43C7C2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15535657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228DBF4" w14:textId="77777777" w:rsidTr="00A22A5D">
        <w:tc>
          <w:tcPr>
            <w:tcW w:w="9855" w:type="dxa"/>
          </w:tcPr>
          <w:p w14:paraId="37BDCD76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function f_TC_7_22_NR5GC_IMS1() runs on IMS_PTC</w:t>
            </w:r>
          </w:p>
          <w:p w14:paraId="077FE769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lastRenderedPageBreak/>
              <w:t xml:space="preserve">  { // MTSI MT Voice Call / add video and remove video / with preconditions at both originating UE and terminating UE / 5GS</w:t>
            </w:r>
          </w:p>
          <w:p w14:paraId="50DD5BD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5718555D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IMS_ResponseWithSdp_Type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5B8FB4F7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v_LatestSdpOfferFromUE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331E3BF3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v_LatestSdpAnswerFromSS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29EEB969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464BCCB5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v_DontIncrementSessVers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true;</w:t>
            </w:r>
          </w:p>
          <w:p w14:paraId="64F9143E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28A7C38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, IMS_REGISTERED);</w:t>
            </w:r>
          </w:p>
          <w:p w14:paraId="55CC472F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8D3C3EC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0F0FF327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f_IMS_MTCallSetup_NR5GC_A_5_1();</w:t>
            </w:r>
          </w:p>
          <w:p w14:paraId="71EFDE68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A342150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f_UT_GetCallId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(MMI);</w:t>
            </w:r>
          </w:p>
          <w:p w14:paraId="5CEEB255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C3C5087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(true);</w:t>
            </w:r>
          </w:p>
          <w:p w14:paraId="40EA293A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23C7C45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f_UT_AddVideoToIMSCall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(MMI,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157859F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520AFD9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1"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    INVITE</w:t>
            </w:r>
          </w:p>
          <w:p w14:paraId="1207047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highlight w:val="yellow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highlight w:val="yellow"/>
                <w:lang w:val="en-US"/>
              </w:rPr>
              <w:t xml:space="preserve"> := f_IMS_MOCallSetup_Video_Step2(</w:t>
            </w:r>
            <w:proofErr w:type="spellStart"/>
            <w:r w:rsidRPr="008D1AC8">
              <w:rPr>
                <w:rFonts w:ascii="Arial" w:hAnsi="Arial" w:cs="Arial"/>
                <w:highlight w:val="yellow"/>
                <w:lang w:val="en-US"/>
              </w:rPr>
              <w:t>AddVideo</w:t>
            </w:r>
            <w:proofErr w:type="spellEnd"/>
            <w:r w:rsidRPr="008D1AC8">
              <w:rPr>
                <w:rFonts w:ascii="Arial" w:hAnsi="Arial" w:cs="Arial"/>
                <w:highlight w:val="yellow"/>
                <w:lang w:val="en-US"/>
              </w:rPr>
              <w:t xml:space="preserve">, -, </w:t>
            </w:r>
            <w:proofErr w:type="spellStart"/>
            <w:r w:rsidRPr="008D1AC8">
              <w:rPr>
                <w:rFonts w:ascii="Arial" w:hAnsi="Arial" w:cs="Arial"/>
                <w:highlight w:val="yellow"/>
                <w:lang w:val="en-US"/>
              </w:rPr>
              <w:t>tsc_IMS_SDP_AudioCodecList_EVS_only</w:t>
            </w:r>
            <w:proofErr w:type="spellEnd"/>
            <w:r w:rsidRPr="008D1AC8">
              <w:rPr>
                <w:rFonts w:ascii="Arial" w:hAnsi="Arial" w:cs="Arial"/>
                <w:highlight w:val="yellow"/>
                <w:lang w:val="en-US"/>
              </w:rPr>
              <w:t>, tsc_IMS_SDP_VideoCodecList_H265_H264);</w:t>
            </w:r>
          </w:p>
          <w:p w14:paraId="3243A4B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8121B7A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21");</w:t>
            </w:r>
          </w:p>
          <w:p w14:paraId="19B4F6D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E6EF9BD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2 - 3"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100 Trying, 183 Session Progress</w:t>
            </w:r>
          </w:p>
          <w:p w14:paraId="126F9AC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f_IMS_MOCallSetup_Video_Step3_4(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, EVS_16000, H265_90000);</w:t>
            </w:r>
          </w:p>
          <w:p w14:paraId="5E90C8CF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374A036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4 - 5"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PRACK, 200 OK</w:t>
            </w:r>
          </w:p>
          <w:p w14:paraId="5C3330DA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f_IMS_MOCallSetup_ReceivePRACK_Send200OK(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v_ResponseWithSdp.Response.msgHeader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32E5F124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4");</w:t>
            </w:r>
          </w:p>
          <w:p w14:paraId="3A60B2A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AB313A1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5A"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</w:t>
            </w:r>
          </w:p>
          <w:p w14:paraId="3304C23C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f_IMS_IPCAN_StartProcedure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(IPCAN,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IPCAN_MO_AddVideo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589C3AD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  </w:t>
            </w:r>
          </w:p>
          <w:p w14:paraId="7C8AD333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6 - 7"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UPDATE, 200 OK</w:t>
            </w:r>
          </w:p>
          <w:p w14:paraId="74D53E17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v_LatestSdpOfferFromUE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f_IMS_MOCallSetup_NR5GC_Video_Step6_7(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33BBEE38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v_LatestSdpAnswerFromSS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f_IMS_BuildSDP_UpdatedAnswer_TX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v_LatestSdpOfferFromUE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v_DontIncrementSessVers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4BAEA98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6");</w:t>
            </w:r>
          </w:p>
          <w:p w14:paraId="06AB131D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C08FC4D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f_IMS_IPCAN_WaitForTrigger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(IPCAN);</w:t>
            </w:r>
          </w:p>
          <w:p w14:paraId="2FC3FBBA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C9CDBD3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8 - 9"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200 OK, ACK</w:t>
            </w:r>
          </w:p>
          <w:p w14:paraId="78A9EB8A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f_IMS_MOCallSetup_Send200OK_ReceiveACK(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29BE0EAF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9");</w:t>
            </w:r>
          </w:p>
          <w:p w14:paraId="7B462BA8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E05D54D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10 - 14"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Release Video</w:t>
            </w:r>
          </w:p>
          <w:p w14:paraId="50D4BBD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f_IMS_VideoCall_NR5GC_ReleaseVideoMT(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v_LatestSdpAnswerFromSS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0C3640C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12");</w:t>
            </w:r>
          </w:p>
          <w:p w14:paraId="185F014F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FC1FB55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(false);</w:t>
            </w:r>
          </w:p>
          <w:p w14:paraId="1FD3B83C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84F8CCC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Call release and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:</w:t>
            </w:r>
          </w:p>
          <w:p w14:paraId="3ED92E06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f_IMS_CC_PostambleWithCallReleaseMT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57A24F2D" w14:textId="2CC773B3" w:rsidR="007C53C8" w:rsidRPr="007C53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}</w:t>
            </w:r>
          </w:p>
          <w:p w14:paraId="06400C69" w14:textId="1A2CCCDE" w:rsidR="0031314C" w:rsidRPr="008E5453" w:rsidRDefault="0031314C" w:rsidP="00375424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548B083D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74C7FBE0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6035B96" w14:textId="77777777" w:rsidTr="00A22A5D">
        <w:tc>
          <w:tcPr>
            <w:tcW w:w="9855" w:type="dxa"/>
          </w:tcPr>
          <w:p w14:paraId="2D6E56C9" w14:textId="77777777" w:rsidR="008D1AC8" w:rsidRPr="008D1AC8" w:rsidRDefault="0038234B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38234B">
              <w:rPr>
                <w:rFonts w:ascii="Arial" w:hAnsi="Arial" w:cs="Arial"/>
                <w:lang w:val="en-US"/>
              </w:rPr>
              <w:t xml:space="preserve">  </w:t>
            </w:r>
            <w:r w:rsidR="008D1AC8" w:rsidRPr="008D1AC8">
              <w:rPr>
                <w:rFonts w:ascii="Arial" w:hAnsi="Arial" w:cs="Arial"/>
                <w:lang w:val="en-US"/>
              </w:rPr>
              <w:t xml:space="preserve">  function f_TC_7_22_NR5GC_IMS1() runs on IMS_PTC</w:t>
            </w:r>
          </w:p>
          <w:p w14:paraId="7D041896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{ // MTSI MT Voice Call / add video and remove video / with preconditions at both originating UE and terminating UE / 5GS</w:t>
            </w:r>
          </w:p>
          <w:p w14:paraId="21302758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4F622BF7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IMS_ResponseWithSdp_Type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043D8A23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v_LatestSdpOfferFromUE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47E9074E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v_LatestSdpAnswerFromSS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51CA03B7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;</w:t>
            </w:r>
          </w:p>
          <w:p w14:paraId="4DFD6F27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v_DontIncrementSessVers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true;</w:t>
            </w:r>
          </w:p>
          <w:p w14:paraId="0E9E05AF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F4CCE3C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, IMS_REGISTERED);</w:t>
            </w:r>
          </w:p>
          <w:p w14:paraId="2090AE76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981B676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3041C5A7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f_IMS_MTCallSetup_NR5GC_A_5_1();</w:t>
            </w:r>
          </w:p>
          <w:p w14:paraId="66486A03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317E6D6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f_UT_GetCallId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(MMI);</w:t>
            </w:r>
          </w:p>
          <w:p w14:paraId="46FF48E1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A9BAEDD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(true);</w:t>
            </w:r>
          </w:p>
          <w:p w14:paraId="51903DEF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5A4D803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f_UT_AddVideoToIMSCall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(MMI,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3FFFAAEE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E4D3D0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1"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    INVITE</w:t>
            </w:r>
          </w:p>
          <w:p w14:paraId="67BF4DE3" w14:textId="21D414AE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highlight w:val="yellow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highlight w:val="yellow"/>
                <w:lang w:val="en-US"/>
              </w:rPr>
              <w:t xml:space="preserve"> := f_IMS_MOCallSetup_Video_Step2(</w:t>
            </w:r>
            <w:proofErr w:type="spellStart"/>
            <w:r w:rsidRPr="008D1AC8">
              <w:rPr>
                <w:rFonts w:ascii="Arial" w:hAnsi="Arial" w:cs="Arial"/>
                <w:highlight w:val="yellow"/>
                <w:lang w:val="en-US"/>
              </w:rPr>
              <w:t>AddVideo</w:t>
            </w:r>
            <w:proofErr w:type="spellEnd"/>
            <w:r w:rsidRPr="008D1AC8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highlight w:val="yellow"/>
                <w:lang w:val="en-US"/>
              </w:rPr>
              <w:t>f_SIP_BuildSipUri_TX</w:t>
            </w:r>
            <w:proofErr w:type="spellEnd"/>
            <w:r w:rsidRPr="008D1AC8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8D1AC8">
              <w:rPr>
                <w:rFonts w:ascii="Arial" w:hAnsi="Arial" w:cs="Arial"/>
                <w:highlight w:val="yellow"/>
                <w:lang w:val="en-US"/>
              </w:rPr>
              <w:t>tsc_IMS_CallerSipAddrStr</w:t>
            </w:r>
            <w:proofErr w:type="spellEnd"/>
            <w:r w:rsidRPr="008D1AC8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highlight w:val="yellow"/>
                <w:lang w:val="en-US"/>
              </w:rPr>
              <w:t>tsc_IMS_CallerPort</w:t>
            </w:r>
            <w:proofErr w:type="spellEnd"/>
            <w:r w:rsidRPr="008D1AC8">
              <w:rPr>
                <w:rFonts w:ascii="Arial" w:hAnsi="Arial" w:cs="Arial"/>
                <w:highlight w:val="yellow"/>
                <w:lang w:val="en-US"/>
              </w:rPr>
              <w:t xml:space="preserve">), </w:t>
            </w:r>
            <w:proofErr w:type="spellStart"/>
            <w:r w:rsidRPr="008D1AC8">
              <w:rPr>
                <w:rFonts w:ascii="Arial" w:hAnsi="Arial" w:cs="Arial"/>
                <w:highlight w:val="yellow"/>
                <w:lang w:val="en-US"/>
              </w:rPr>
              <w:t>tsc_IMS_SDP_AudioCodecList_EVS_only</w:t>
            </w:r>
            <w:proofErr w:type="spellEnd"/>
            <w:r w:rsidRPr="008D1AC8">
              <w:rPr>
                <w:rFonts w:ascii="Arial" w:hAnsi="Arial" w:cs="Arial"/>
                <w:highlight w:val="yellow"/>
                <w:lang w:val="en-US"/>
              </w:rPr>
              <w:t>, tsc_IMS_SDP_VideoCodecList_H265_H264);</w:t>
            </w:r>
          </w:p>
          <w:p w14:paraId="311BE9F6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21");</w:t>
            </w:r>
          </w:p>
          <w:p w14:paraId="16EB5CCF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E542DE4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2 - 3"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100 Trying, 183 Session Progress</w:t>
            </w:r>
          </w:p>
          <w:p w14:paraId="5E71629C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f_IMS_MOCallSetup_Video_Step3_4(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, EVS_16000, H265_90000);</w:t>
            </w:r>
          </w:p>
          <w:p w14:paraId="3EE0F24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6BAA3E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4 - 5"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PRACK, 200 OK</w:t>
            </w:r>
          </w:p>
          <w:p w14:paraId="512F555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f_IMS_MOCallSetup_ReceivePRACK_Send200OK(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v_ResponseWithSdp.Response.msgHeader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1FE91AA9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4");</w:t>
            </w:r>
          </w:p>
          <w:p w14:paraId="4CB08023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A30A824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5A"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</w:t>
            </w:r>
          </w:p>
          <w:p w14:paraId="27AF365C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f_IMS_IPCAN_StartProcedure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(IPCAN,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IPCAN_MO_AddVideo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07C533A1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  </w:t>
            </w:r>
          </w:p>
          <w:p w14:paraId="335A508D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6 - 7"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UPDATE, 200 OK</w:t>
            </w:r>
          </w:p>
          <w:p w14:paraId="2AD0F961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v_LatestSdpOfferFromUE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f_IMS_MOCallSetup_NR5GC_Video_Step6_7(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2DFBD50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v_LatestSdpAnswerFromSS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f_IMS_BuildSDP_UpdatedAnswer_TX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v_LatestSdpOfferFromUE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v_DontIncrementSessVers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31276E3E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6");</w:t>
            </w:r>
          </w:p>
          <w:p w14:paraId="50BD030F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E2B3BAD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f_IMS_IPCAN_WaitForTrigger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(IPCAN);</w:t>
            </w:r>
          </w:p>
          <w:p w14:paraId="5B9D44E5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B68F882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8 - 9"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  200 OK, ACK</w:t>
            </w:r>
          </w:p>
          <w:p w14:paraId="45125B9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f_IMS_MOCallSetup_Send200OK_ReceiveACK(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6C5134FA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9");</w:t>
            </w:r>
          </w:p>
          <w:p w14:paraId="026A5BB3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54CA5B0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@siclog "Step 10 - 14"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@           Release Video</w:t>
            </w:r>
          </w:p>
          <w:p w14:paraId="287D2B9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f_IMS_VideoCall_NR5GC_ReleaseVideoMT(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v_LatestSdpAnswerFromSS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64FE9B8B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(__FILE__, __LINE__, "Step 12");</w:t>
            </w:r>
          </w:p>
          <w:p w14:paraId="16A21338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2C7F826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(false);</w:t>
            </w:r>
          </w:p>
          <w:p w14:paraId="2C87BB79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E2FD97C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// Call release and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:</w:t>
            </w:r>
          </w:p>
          <w:p w14:paraId="3CB763A8" w14:textId="77777777" w:rsidR="008D1AC8" w:rsidRPr="008D1AC8" w:rsidRDefault="008D1AC8" w:rsidP="008D1AC8">
            <w:pPr>
              <w:spacing w:after="0"/>
              <w:rPr>
                <w:rFonts w:ascii="Arial" w:hAnsi="Arial" w:cs="Arial"/>
                <w:lang w:val="en-US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f_IMS_CC_PostambleWithCallReleaseMT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D1AC8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8D1AC8">
              <w:rPr>
                <w:rFonts w:ascii="Arial" w:hAnsi="Arial" w:cs="Arial"/>
                <w:lang w:val="en-US"/>
              </w:rPr>
              <w:t>);</w:t>
            </w:r>
          </w:p>
          <w:p w14:paraId="5B3DE380" w14:textId="6276F660" w:rsidR="009A2D80" w:rsidRPr="008E5453" w:rsidRDefault="008D1AC8" w:rsidP="008D1AC8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8D1AC8">
              <w:rPr>
                <w:rFonts w:ascii="Arial" w:hAnsi="Arial" w:cs="Arial"/>
                <w:lang w:val="en-US"/>
              </w:rPr>
              <w:t xml:space="preserve">  }</w:t>
            </w:r>
          </w:p>
          <w:p w14:paraId="5CD156FF" w14:textId="1DBEF161" w:rsidR="0031314C" w:rsidRPr="008E5453" w:rsidRDefault="007C53C8" w:rsidP="0037542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7C53C8">
              <w:rPr>
                <w:rFonts w:ascii="Arial" w:hAnsi="Arial" w:cs="Arial"/>
                <w:lang w:val="en-US" w:eastAsia="zh-CN"/>
              </w:rPr>
              <w:t xml:space="preserve">  </w:t>
            </w:r>
          </w:p>
        </w:tc>
      </w:tr>
    </w:tbl>
    <w:p w14:paraId="4641A073" w14:textId="77906770" w:rsidR="00934618" w:rsidRDefault="00934618" w:rsidP="00934618">
      <w:pPr>
        <w:rPr>
          <w:rFonts w:ascii="Arial" w:hAnsi="Arial" w:cs="Arial"/>
          <w:lang w:val="en-US"/>
        </w:rPr>
      </w:pPr>
    </w:p>
    <w:sectPr w:rsidR="00934618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A203E" w14:textId="77777777" w:rsidR="00323A03" w:rsidRDefault="00323A03">
      <w:r>
        <w:separator/>
      </w:r>
    </w:p>
  </w:endnote>
  <w:endnote w:type="continuationSeparator" w:id="0">
    <w:p w14:paraId="02762EB8" w14:textId="77777777" w:rsidR="00323A03" w:rsidRDefault="00323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D46EA" w14:textId="77777777" w:rsidR="00323A03" w:rsidRDefault="00323A03">
      <w:r>
        <w:separator/>
      </w:r>
    </w:p>
  </w:footnote>
  <w:footnote w:type="continuationSeparator" w:id="0">
    <w:p w14:paraId="48410E3F" w14:textId="77777777" w:rsidR="00323A03" w:rsidRDefault="00323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4"/>
  </w:num>
  <w:num w:numId="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0D5C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73835"/>
    <w:rsid w:val="001748D6"/>
    <w:rsid w:val="00183F58"/>
    <w:rsid w:val="001860F5"/>
    <w:rsid w:val="001901A2"/>
    <w:rsid w:val="00192C46"/>
    <w:rsid w:val="00193020"/>
    <w:rsid w:val="00195B6E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2EA5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96726"/>
    <w:rsid w:val="002A0A67"/>
    <w:rsid w:val="002A29B2"/>
    <w:rsid w:val="002A4DCB"/>
    <w:rsid w:val="002A7F3A"/>
    <w:rsid w:val="002B14D3"/>
    <w:rsid w:val="002B159B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3A03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42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7E2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34F2"/>
    <w:rsid w:val="005A6679"/>
    <w:rsid w:val="005B4127"/>
    <w:rsid w:val="005B62B9"/>
    <w:rsid w:val="005B7AC3"/>
    <w:rsid w:val="005C0252"/>
    <w:rsid w:val="005C2D20"/>
    <w:rsid w:val="005C42E8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DBE"/>
    <w:rsid w:val="00656EAF"/>
    <w:rsid w:val="00661E2C"/>
    <w:rsid w:val="00663B18"/>
    <w:rsid w:val="00667016"/>
    <w:rsid w:val="0067057F"/>
    <w:rsid w:val="006711A0"/>
    <w:rsid w:val="0068288A"/>
    <w:rsid w:val="0068444E"/>
    <w:rsid w:val="00684A11"/>
    <w:rsid w:val="0068685E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3EB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4603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26AA"/>
    <w:rsid w:val="00795103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C53C8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65E"/>
    <w:rsid w:val="00870EE7"/>
    <w:rsid w:val="0087422E"/>
    <w:rsid w:val="00874D90"/>
    <w:rsid w:val="00874EED"/>
    <w:rsid w:val="0087510D"/>
    <w:rsid w:val="00880F55"/>
    <w:rsid w:val="00883A39"/>
    <w:rsid w:val="008863B9"/>
    <w:rsid w:val="008900F8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B2DD7"/>
    <w:rsid w:val="008C26A7"/>
    <w:rsid w:val="008C6934"/>
    <w:rsid w:val="008C7EE7"/>
    <w:rsid w:val="008D01F1"/>
    <w:rsid w:val="008D1AC8"/>
    <w:rsid w:val="008D4141"/>
    <w:rsid w:val="008D58AE"/>
    <w:rsid w:val="008E133B"/>
    <w:rsid w:val="008E227A"/>
    <w:rsid w:val="008E3DE5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2D80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29F4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62E6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179E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0D79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0050"/>
    <w:rsid w:val="00EA2B4F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0D8E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37DEF"/>
    <w:rsid w:val="00F43D5E"/>
    <w:rsid w:val="00F44707"/>
    <w:rsid w:val="00F44B1A"/>
    <w:rsid w:val="00F510C9"/>
    <w:rsid w:val="00F530A0"/>
    <w:rsid w:val="00F54376"/>
    <w:rsid w:val="00F547AE"/>
    <w:rsid w:val="00F562D6"/>
    <w:rsid w:val="00F623F0"/>
    <w:rsid w:val="00F62AB4"/>
    <w:rsid w:val="00F637A3"/>
    <w:rsid w:val="00F64ED6"/>
    <w:rsid w:val="00F64F65"/>
    <w:rsid w:val="00F65E51"/>
    <w:rsid w:val="00F73479"/>
    <w:rsid w:val="00F75DFD"/>
    <w:rsid w:val="00F76496"/>
    <w:rsid w:val="00F76F15"/>
    <w:rsid w:val="00F770AB"/>
    <w:rsid w:val="00F8120A"/>
    <w:rsid w:val="00F83E9A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1244</Words>
  <Characters>7091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1900-01-01T00:00:00Z</cp:lastPrinted>
  <dcterms:created xsi:type="dcterms:W3CDTF">2022-04-22T13:11:00Z</dcterms:created>
  <dcterms:modified xsi:type="dcterms:W3CDTF">2022-04-22T13:43:00Z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