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14009D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F02DF8">
          <w:rPr>
            <w:b/>
            <w:i/>
            <w:noProof/>
            <w:sz w:val="28"/>
          </w:rPr>
          <w:t>5</w:t>
        </w:r>
        <w:r w:rsidR="00090A0D">
          <w:rPr>
            <w:b/>
            <w:i/>
            <w:noProof/>
            <w:sz w:val="28"/>
          </w:rPr>
          <w:t>81</w:t>
        </w:r>
      </w:fldSimple>
    </w:p>
    <w:p w14:paraId="210A5493" w14:textId="77777777" w:rsidR="00745C21" w:rsidRDefault="009453AA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9453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0A103" w14:textId="23315DD9" w:rsidR="001E41F3" w:rsidRDefault="0021430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508</w:t>
            </w:r>
          </w:p>
          <w:p w14:paraId="6CAED29D" w14:textId="6A7349BC" w:rsidR="0095746E" w:rsidRPr="00410371" w:rsidRDefault="0095746E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67DFB" w:rsidR="001E41F3" w:rsidRDefault="0095746E" w:rsidP="00B7489A">
            <w:pPr>
              <w:pStyle w:val="CRCoverPage"/>
              <w:spacing w:after="0"/>
              <w:rPr>
                <w:noProof/>
              </w:rPr>
            </w:pPr>
            <w:r w:rsidRPr="0095746E">
              <w:t>Correction for NR MAC test case 7.1.1.9.1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1EB46F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</w:t>
            </w:r>
            <w:r w:rsidR="0095746E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9453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A9535" w14:textId="77777777" w:rsidR="00D74B7A" w:rsidRDefault="00D74B7A" w:rsidP="00D74B7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SS MAC should be configured in normal mode for preamble and postamble sequences.</w:t>
            </w:r>
          </w:p>
          <w:p w14:paraId="1D8D0635" w14:textId="77777777" w:rsidR="00D74B7A" w:rsidRDefault="00D74B7A" w:rsidP="00D74B7A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1AA4DCC" w14:textId="77777777" w:rsidR="00D74B7A" w:rsidRDefault="00D74B7A" w:rsidP="00D74B7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Following reconfigWithSync at step 6 PDCP SN was not reset.</w:t>
            </w:r>
          </w:p>
          <w:p w14:paraId="2B825CDE" w14:textId="77777777" w:rsidR="00D74B7A" w:rsidRDefault="00D74B7A" w:rsidP="00D74B7A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F12F2CF" w14:textId="68AF6353" w:rsidR="00D74B7A" w:rsidRDefault="00D74B7A" w:rsidP="00D74B7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The SS needs to ignore following scheduling requests before step 20/28 and to handle this implemented handler is not correctly placed due to which SRs were not ignored properly.</w:t>
            </w:r>
          </w:p>
          <w:p w14:paraId="2C3C66C0" w14:textId="77777777" w:rsidR="00D74B7A" w:rsidRDefault="00D74B7A" w:rsidP="00D74B7A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4F9F087" w14:textId="68D0C5AD" w:rsidR="00D74B7A" w:rsidRDefault="00D74B7A" w:rsidP="00D74B7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Following change#2, PDCP SN need to be accomodated accordingly.</w:t>
            </w:r>
          </w:p>
          <w:p w14:paraId="708AA7DE" w14:textId="243E929E" w:rsidR="00E049DE" w:rsidRDefault="00E049DE" w:rsidP="00D74B7A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CC110A" w14:textId="37C8EDDA" w:rsidR="00D74B7A" w:rsidRDefault="00D74B7A" w:rsidP="00D74B7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Configured MAC in test mode after bring UE to state 3A, and reconfigure to normal mode after test body.</w:t>
            </w:r>
          </w:p>
          <w:p w14:paraId="3259A00F" w14:textId="77777777" w:rsidR="00D74B7A" w:rsidRDefault="00D74B7A" w:rsidP="00D74B7A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532A337" w14:textId="335E2D73" w:rsidR="00D74B7A" w:rsidRDefault="00D74B7A" w:rsidP="00D74B7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PDCP SN is reset to 0.</w:t>
            </w:r>
          </w:p>
          <w:p w14:paraId="3F0271FD" w14:textId="77777777" w:rsidR="00D74B7A" w:rsidRDefault="00D74B7A" w:rsidP="00D74B7A">
            <w:pPr>
              <w:pStyle w:val="CRCoverPage"/>
              <w:spacing w:after="0"/>
              <w:rPr>
                <w:noProof/>
              </w:rPr>
            </w:pPr>
          </w:p>
          <w:p w14:paraId="42AC5CC2" w14:textId="1AAAAA03" w:rsidR="00D74B7A" w:rsidRDefault="00D74B7A" w:rsidP="00D74B7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Moved this handler just before providing uplink grant at step 19/27.</w:t>
            </w:r>
          </w:p>
          <w:p w14:paraId="2048EDD0" w14:textId="77777777" w:rsidR="00D74B7A" w:rsidRDefault="00D74B7A" w:rsidP="00D74B7A">
            <w:pPr>
              <w:pStyle w:val="CRCoverPage"/>
              <w:spacing w:after="0"/>
              <w:rPr>
                <w:noProof/>
              </w:rPr>
            </w:pPr>
          </w:p>
          <w:p w14:paraId="31C656EC" w14:textId="4388EB23" w:rsidR="00D74B7A" w:rsidRDefault="00D74B7A" w:rsidP="00D74B7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PDCP SN incremented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BB16C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 conformant UE can fail this test case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E76D6" w:rsidR="001E41F3" w:rsidRDefault="00E049DE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</w:t>
            </w:r>
            <w:r w:rsidR="0095746E">
              <w:rPr>
                <w:noProof/>
              </w:rPr>
              <w:t>1.9.1.</w:t>
            </w:r>
            <w:r>
              <w:rPr>
                <w:noProof/>
              </w:rPr>
              <w:t>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E98C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1B641" w:rsidR="001E41F3" w:rsidRDefault="0095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5E7E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0087201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7E8EFF" w14:textId="0561D015" w:rsidR="00743FD0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43FD0" w:rsidRPr="00E92E12">
        <w:rPr>
          <w:rFonts w:cs="Arial"/>
          <w:iCs/>
        </w:rPr>
        <w:t>Table of Contents</w:t>
      </w:r>
      <w:r w:rsidR="00743FD0">
        <w:tab/>
      </w:r>
      <w:r w:rsidR="00743FD0">
        <w:fldChar w:fldCharType="begin"/>
      </w:r>
      <w:r w:rsidR="00743FD0">
        <w:instrText xml:space="preserve"> PAGEREF _Toc100872017 \h </w:instrText>
      </w:r>
      <w:r w:rsidR="00743FD0">
        <w:fldChar w:fldCharType="separate"/>
      </w:r>
      <w:r w:rsidR="00743FD0">
        <w:t>3</w:t>
      </w:r>
      <w:r w:rsidR="00743FD0">
        <w:fldChar w:fldCharType="end"/>
      </w:r>
    </w:p>
    <w:p w14:paraId="0B40A342" w14:textId="41E4C908" w:rsidR="00743FD0" w:rsidRDefault="00743FD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92E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92E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_Toc100872018 \h </w:instrText>
      </w:r>
      <w:r>
        <w:fldChar w:fldCharType="separate"/>
      </w:r>
      <w:r>
        <w:t>4</w:t>
      </w:r>
      <w:r>
        <w:fldChar w:fldCharType="end"/>
      </w:r>
    </w:p>
    <w:p w14:paraId="49C3CD8E" w14:textId="76445055" w:rsidR="00743FD0" w:rsidRDefault="00743FD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92E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92E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_Toc100872019 \h </w:instrText>
      </w:r>
      <w:r>
        <w:fldChar w:fldCharType="separate"/>
      </w:r>
      <w:r>
        <w:t>4</w:t>
      </w:r>
      <w:r>
        <w:fldChar w:fldCharType="end"/>
      </w:r>
    </w:p>
    <w:p w14:paraId="77B18B5C" w14:textId="0283C3F4" w:rsidR="00743FD0" w:rsidRDefault="00743F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92E1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92E1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_Toc100872020 \h </w:instrText>
      </w:r>
      <w:r>
        <w:fldChar w:fldCharType="separate"/>
      </w:r>
      <w:r>
        <w:t>4</w:t>
      </w:r>
      <w:r>
        <w:fldChar w:fldCharType="end"/>
      </w:r>
    </w:p>
    <w:p w14:paraId="713C5343" w14:textId="75A916B7" w:rsidR="00743FD0" w:rsidRDefault="00743F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92E1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92E12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_Toc100872021 \h </w:instrText>
      </w:r>
      <w:r>
        <w:fldChar w:fldCharType="separate"/>
      </w:r>
      <w:r>
        <w:t>7</w:t>
      </w:r>
      <w:r>
        <w:fldChar w:fldCharType="end"/>
      </w:r>
    </w:p>
    <w:p w14:paraId="32532182" w14:textId="03ED7CD2" w:rsidR="00743FD0" w:rsidRDefault="00743F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92E12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92E12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_Toc100872022 \h </w:instrText>
      </w:r>
      <w:r>
        <w:fldChar w:fldCharType="separate"/>
      </w:r>
      <w:r>
        <w:t>8</w:t>
      </w:r>
      <w:r>
        <w:fldChar w:fldCharType="end"/>
      </w:r>
    </w:p>
    <w:p w14:paraId="3A394EEB" w14:textId="0FA52488" w:rsidR="00743FD0" w:rsidRDefault="00743F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92E12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92E12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_Toc100872023 \h </w:instrText>
      </w:r>
      <w:r>
        <w:fldChar w:fldCharType="separate"/>
      </w:r>
      <w:r>
        <w:t>10</w:t>
      </w:r>
      <w:r>
        <w:fldChar w:fldCharType="end"/>
      </w:r>
    </w:p>
    <w:p w14:paraId="325A0C2F" w14:textId="43956D4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0872018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3CF0052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0872019"/>
      <w:r w:rsidRPr="00854C55">
        <w:rPr>
          <w:b/>
        </w:rPr>
        <w:t>Corrections required</w:t>
      </w:r>
      <w:bookmarkEnd w:id="5"/>
      <w:bookmarkEnd w:id="6"/>
      <w:bookmarkEnd w:id="7"/>
    </w:p>
    <w:p w14:paraId="2A8E643F" w14:textId="77777777" w:rsidR="0095746E" w:rsidRDefault="0095746E" w:rsidP="0095746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4011980"/>
      <w:bookmarkStart w:id="10" w:name="_Toc100872020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5746E" w14:paraId="08DAFB6E" w14:textId="77777777" w:rsidTr="004124DE">
        <w:trPr>
          <w:trHeight w:val="447"/>
        </w:trPr>
        <w:tc>
          <w:tcPr>
            <w:tcW w:w="1985" w:type="dxa"/>
          </w:tcPr>
          <w:p w14:paraId="33A89D01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669BFA37" w14:textId="77777777" w:rsidR="0095746E" w:rsidRPr="00BB6AB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E4265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f_TC_7_1_1_9_1_NR5</w:t>
            </w:r>
            <w:proofErr w:type="gramStart"/>
            <w:r w:rsidRPr="00E4265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GC(</w:t>
            </w:r>
            <w:proofErr w:type="gramEnd"/>
            <w:r w:rsidRPr="00E4265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</w:t>
            </w:r>
          </w:p>
        </w:tc>
      </w:tr>
      <w:tr w:rsidR="0095746E" w14:paraId="580664DB" w14:textId="77777777" w:rsidTr="004124DE">
        <w:trPr>
          <w:trHeight w:val="452"/>
        </w:trPr>
        <w:tc>
          <w:tcPr>
            <w:tcW w:w="1985" w:type="dxa"/>
          </w:tcPr>
          <w:p w14:paraId="53EC7092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20437C5B" w14:textId="2E4EC333" w:rsidR="0095746E" w:rsidRPr="00BB6AB8" w:rsidRDefault="0095746E" w:rsidP="0095746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SS MAC should be configured in normal mode for preamble and </w:t>
            </w:r>
            <w:proofErr w:type="spellStart"/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postamble</w:t>
            </w:r>
            <w:proofErr w:type="spellEnd"/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sequences.</w:t>
            </w:r>
          </w:p>
        </w:tc>
      </w:tr>
      <w:tr w:rsidR="0095746E" w14:paraId="4A49F3FC" w14:textId="77777777" w:rsidTr="004124DE">
        <w:tc>
          <w:tcPr>
            <w:tcW w:w="1985" w:type="dxa"/>
          </w:tcPr>
          <w:p w14:paraId="08580F70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1470E691" w14:textId="59DF590F" w:rsidR="0095746E" w:rsidRPr="00BB6AB8" w:rsidRDefault="0095746E" w:rsidP="0095746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Configured MAC in test mode after </w:t>
            </w:r>
            <w:r w:rsid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bring UE to state </w:t>
            </w:r>
            <w:proofErr w:type="gramStart"/>
            <w:r w:rsid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3A</w:t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 and</w:t>
            </w:r>
            <w:proofErr w:type="gramEnd"/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reconfigure to normal mode after test body.</w:t>
            </w:r>
          </w:p>
        </w:tc>
      </w:tr>
      <w:tr w:rsidR="0095746E" w14:paraId="57447A42" w14:textId="77777777" w:rsidTr="004124DE">
        <w:tc>
          <w:tcPr>
            <w:tcW w:w="1985" w:type="dxa"/>
          </w:tcPr>
          <w:p w14:paraId="1221E3F0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39323C6A" w14:textId="77777777" w:rsidR="0095746E" w:rsidRPr="00BB6AB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47237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MAC_NR5GC.ttcn</w:t>
            </w:r>
          </w:p>
        </w:tc>
      </w:tr>
      <w:tr w:rsidR="0095746E" w14:paraId="3659874B" w14:textId="77777777" w:rsidTr="004124DE">
        <w:tc>
          <w:tcPr>
            <w:tcW w:w="1985" w:type="dxa"/>
          </w:tcPr>
          <w:p w14:paraId="79132850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6EFE8C4E" w14:textId="77777777" w:rsidR="0095746E" w:rsidRDefault="0095746E" w:rsidP="004124DE">
            <w:pPr>
              <w:rPr>
                <w:rFonts w:ascii="Arial" w:hAnsi="Arial"/>
                <w:highlight w:val="cyan"/>
              </w:rPr>
            </w:pPr>
          </w:p>
        </w:tc>
      </w:tr>
    </w:tbl>
    <w:p w14:paraId="23A824EF" w14:textId="77777777" w:rsidR="0095746E" w:rsidRDefault="0095746E" w:rsidP="0095746E">
      <w:pPr>
        <w:rPr>
          <w:lang w:val="en-US"/>
        </w:rPr>
      </w:pPr>
    </w:p>
    <w:p w14:paraId="049DB2C1" w14:textId="77777777" w:rsidR="0095746E" w:rsidRPr="0043309B" w:rsidRDefault="0095746E" w:rsidP="0095746E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746E" w14:paraId="76991927" w14:textId="77777777" w:rsidTr="004124DE">
        <w:tc>
          <w:tcPr>
            <w:tcW w:w="9855" w:type="dxa"/>
          </w:tcPr>
          <w:p w14:paraId="30DF45FE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function f_TC_7_1_1_9_1_NR5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GC(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 runs on NR5GC_PTC</w:t>
            </w:r>
          </w:p>
          <w:p w14:paraId="008CFDBD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{ /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/ MAC Reset</w:t>
            </w:r>
          </w:p>
          <w:p w14:paraId="3BEEF4AE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DRB_Identity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DRBId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;</w:t>
            </w:r>
            <w:proofErr w:type="gramEnd"/>
          </w:p>
          <w:p w14:paraId="592D99D1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var template (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value)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_RadioBearerList_Type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v_SS_DRB_ConfigList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;</w:t>
            </w:r>
          </w:p>
          <w:p w14:paraId="4572CDBA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DRB_ToAddMod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v_DRB_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ToAddMod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;</w:t>
            </w:r>
            <w:proofErr w:type="gramEnd"/>
          </w:p>
          <w:p w14:paraId="604B3A80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NR_RLC_BearerToAddModList_Type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v_RLC_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BearerConfigList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;</w:t>
            </w:r>
            <w:proofErr w:type="gramEnd"/>
          </w:p>
          <w:p w14:paraId="411029D9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MAC_CellGroupConfig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v_MAC_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CellGroupConfig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;</w:t>
            </w:r>
            <w:proofErr w:type="gramEnd"/>
          </w:p>
          <w:p w14:paraId="24225282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NR_HarqProcessConfig_Type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v_NR_HarqProcessConfig_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DL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{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SpecificSubset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:= {0,2,3,4,6,7 }};//@sic R5s211710 sic@</w:t>
            </w:r>
          </w:p>
          <w:p w14:paraId="53C4158C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//Init Cell parameters</w:t>
            </w:r>
          </w:p>
          <w:p w14:paraId="247B9146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f_NR5GC_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Init(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NR_1);</w:t>
            </w:r>
          </w:p>
          <w:p w14:paraId="3380F61C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56E552E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//Create and configure NR cell1</w:t>
            </w:r>
          </w:p>
          <w:p w14:paraId="24C6AAB7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v_MAC_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CellGroupConfig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f_NR_CellInfo_GetMAC_CellGroupConfig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(nr_Cell1); //@sic R5-204418 sic@</w:t>
            </w:r>
          </w:p>
          <w:p w14:paraId="7490029F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v_MAC_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CellGroupConfig.schedulingRequestConfig.schedulingRequestToAddModList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[0].sr_TransMax := n64;</w:t>
            </w:r>
          </w:p>
          <w:p w14:paraId="53C18D4A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f_NR_CellInfo_SetMAC_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CellGroupConfig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v_MAC_CellGroupConfig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</w:p>
          <w:p w14:paraId="43562FB7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C716588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f_NR_CellConfig_Def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(nr_Cell1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  <w:proofErr w:type="gramEnd"/>
          </w:p>
          <w:p w14:paraId="0550FB62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 Get NR capabilities sent during preamble</w:t>
            </w:r>
          </w:p>
          <w:p w14:paraId="0EC8A470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f_NR5GC_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Preamble(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STATE_IDLE_1A,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TESTModeA_ON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</w:p>
          <w:p w14:paraId="42591B41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6F7759C9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f_NR_AS_CipheringAlgorithm_Set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(nea0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  <w:proofErr w:type="gramEnd"/>
          </w:p>
          <w:p w14:paraId="50BC77AB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6947BA81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DRBId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f_NR_GetDefaultDRB_ForFirstPDUSession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();</w:t>
            </w:r>
          </w:p>
          <w:p w14:paraId="7FCAC977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//Configure on SS the DRB in No MAC header manipulation in DL and RLC and PDCP in transparent mode</w:t>
            </w:r>
          </w:p>
          <w:p w14:paraId="219FDBEF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v_SS_DRB_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ConfigList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= {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cs_NR_SS_RadioBearer_MAC_TestMode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v_DRBId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3A12C0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cs_NR_MAC_TestModeInfo_NoHeaderManipulationDL_UL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)};</w:t>
            </w:r>
          </w:p>
          <w:p w14:paraId="0CC5237D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v_DRB_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ToAddMod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cs_38508_NRDRB_ToAddMod(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f_NR_GetSDAP_InDRBList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v_DRBId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),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v_DRBId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 // DRB id</w:t>
            </w:r>
          </w:p>
          <w:p w14:paraId="01EF26B7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cs_38508_PDCP_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Config(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ms60, len18bits, len18bits, omit)); // default is 18 bits from 38.508-1</w:t>
            </w:r>
          </w:p>
          <w:p w14:paraId="4EACE5B7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v_RLC_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BearerConfigList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f_NR_ReconfigureRLC_AM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v_DRBId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</w:t>
            </w:r>
          </w:p>
          <w:p w14:paraId="59F56FE7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      -,</w:t>
            </w:r>
          </w:p>
          <w:p w14:paraId="37D2DA45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  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f_NR_UL_AM_T_PollRetransmit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(f_NR_CellInfo_GetIsFR1(nr_Cell1)),</w:t>
            </w:r>
          </w:p>
          <w:p w14:paraId="2F0C4B61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      -,</w:t>
            </w:r>
          </w:p>
          <w:p w14:paraId="05B49891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      -,</w:t>
            </w:r>
          </w:p>
          <w:p w14:paraId="7C4D9B5C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      -,</w:t>
            </w:r>
          </w:p>
          <w:p w14:paraId="484E0A76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      -,</w:t>
            </w:r>
          </w:p>
          <w:p w14:paraId="74F43C63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  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f_NR_DL_AM_T_Reassembly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(f_NR_CellInfo_GetIsFR1(nr_Cell1))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  <w:proofErr w:type="gramEnd"/>
          </w:p>
          <w:p w14:paraId="58BD94E7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//Bring UE to State 3A</w:t>
            </w:r>
          </w:p>
          <w:p w14:paraId="7C065455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f_NR5GC_RRC_ConnectedState3N_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Def(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nr_Cell1,</w:t>
            </w:r>
          </w:p>
          <w:p w14:paraId="19DE28BB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TEST_LOOPModeA_ON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</w:t>
            </w:r>
          </w:p>
          <w:p w14:paraId="7ACD5E7A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-,</w:t>
            </w:r>
          </w:p>
          <w:p w14:paraId="33AE78A4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-,</w:t>
            </w:r>
          </w:p>
          <w:p w14:paraId="4756EB0B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v_RLC_BearerConfigList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</w:t>
            </w:r>
          </w:p>
          <w:p w14:paraId="6C83D910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-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  /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/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MAC_CellGroupConfig</w:t>
            </w:r>
            <w:proofErr w:type="spellEnd"/>
          </w:p>
          <w:p w14:paraId="192B3360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{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v_DRB_ToAddMod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},</w:t>
            </w:r>
          </w:p>
          <w:p w14:paraId="295EA765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v_SS_DRB_ConfigList</w:t>
            </w:r>
            <w:proofErr w:type="spellEnd"/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  <w:proofErr w:type="gramEnd"/>
          </w:p>
          <w:p w14:paraId="2F48860A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</w:t>
            </w:r>
          </w:p>
          <w:p w14:paraId="0C4AF7E4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//Restrict the SS to use of the HARQ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proccess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id used by the test cases</w:t>
            </w:r>
          </w:p>
          <w:p w14:paraId="33149988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f_NR_SS_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CommonCellConfig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cas_NR_DciDlInfo_REQ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(nr_Cell1,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cs_TimingInfo_Now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</w:t>
            </w:r>
          </w:p>
          <w:p w14:paraId="3852B69F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cs_NR_DciDlInfo(cs_NR_DciFormat_1_X_ResourceAssignment(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-,-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,-,-,v_NR_HarqProcessConfig_DL)</w:t>
            </w:r>
          </w:p>
          <w:p w14:paraId="5834BEC9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, -, -))); //@sic R5s211710 sic@</w:t>
            </w:r>
          </w:p>
          <w:p w14:paraId="7A881ABB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52765F7C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(true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  <w:proofErr w:type="gramEnd"/>
          </w:p>
          <w:p w14:paraId="2239F316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242F6112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fl_TC_7_1_1_9_1_NR_TestBody(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DRBId,</w:t>
            </w:r>
            <w:r w:rsidRPr="006603A0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v</w:t>
            </w:r>
            <w:proofErr w:type="gramEnd"/>
            <w:r w:rsidRPr="006603A0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_SS_DRB_ConfigList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);//@sic R5s200855 sic@</w:t>
            </w:r>
          </w:p>
          <w:p w14:paraId="48ABAD5B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7D265046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(false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  <w:proofErr w:type="gramEnd"/>
          </w:p>
          <w:p w14:paraId="41E293ED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Postamble</w:t>
            </w:r>
            <w:proofErr w:type="spellEnd"/>
          </w:p>
          <w:p w14:paraId="2C51C6BD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f_NR5GC_OpenUE_TestLoopMode_Deactivate_TestMode(nr_Cell1); //@sic R5s210138 sic@</w:t>
            </w:r>
          </w:p>
          <w:p w14:paraId="5841F9C1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Postamble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nr_Cell1, STATE_CONNECTED_3A);</w:t>
            </w:r>
          </w:p>
          <w:p w14:paraId="76174AAF" w14:textId="77777777" w:rsidR="0095746E" w:rsidRPr="00BB6AB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</w:tbl>
    <w:p w14:paraId="6A66D77D" w14:textId="77777777" w:rsidR="0095746E" w:rsidRDefault="0095746E" w:rsidP="0095746E">
      <w:pPr>
        <w:rPr>
          <w:b/>
          <w:bCs/>
          <w:lang w:val="en-US"/>
        </w:rPr>
      </w:pPr>
    </w:p>
    <w:p w14:paraId="0665CD07" w14:textId="77777777" w:rsidR="0095746E" w:rsidRPr="0043309B" w:rsidRDefault="0095746E" w:rsidP="0095746E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746E" w14:paraId="13E50311" w14:textId="77777777" w:rsidTr="004124DE">
        <w:tc>
          <w:tcPr>
            <w:tcW w:w="9855" w:type="dxa"/>
          </w:tcPr>
          <w:p w14:paraId="0A772744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function f_TC_7_1_1_9_1_NR5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GC(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 runs on NR5GC_PTC</w:t>
            </w:r>
          </w:p>
          <w:p w14:paraId="182A0524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{ /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/ MAC Reset</w:t>
            </w:r>
          </w:p>
          <w:p w14:paraId="1F13FAB7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DRB_Identity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DRBId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;</w:t>
            </w:r>
            <w:proofErr w:type="gramEnd"/>
          </w:p>
          <w:p w14:paraId="5C8600A4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var template (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value)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_RadioBearerList_Type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v_SS_DRB_ConfigList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;</w:t>
            </w:r>
          </w:p>
          <w:p w14:paraId="1BD37C55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  <w:r w:rsidRPr="00122B8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var template (</w:t>
            </w:r>
            <w:proofErr w:type="gramStart"/>
            <w:r w:rsidRPr="00122B8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 xml:space="preserve">value)  </w:t>
            </w:r>
            <w:proofErr w:type="spellStart"/>
            <w:r w:rsidRPr="00122B8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NR</w:t>
            </w:r>
            <w:proofErr w:type="gramEnd"/>
            <w:r w:rsidRPr="00122B8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_RadioBearerList_Type</w:t>
            </w:r>
            <w:proofErr w:type="spellEnd"/>
            <w:r w:rsidRPr="00122B8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122B8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v_DRB_ConfigList</w:t>
            </w:r>
            <w:proofErr w:type="spellEnd"/>
            <w:r w:rsidRPr="00122B8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;</w:t>
            </w:r>
          </w:p>
          <w:p w14:paraId="1B5579CF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DRB_ToAddMod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v_DRB_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ToAddMod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;</w:t>
            </w:r>
            <w:proofErr w:type="gramEnd"/>
          </w:p>
          <w:p w14:paraId="392EC521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NR_RLC_BearerToAddModList_Type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v_RLC_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BearerConfigList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;</w:t>
            </w:r>
            <w:proofErr w:type="gramEnd"/>
          </w:p>
          <w:p w14:paraId="524D4F0A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MAC_CellGroupConfig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v_MAC_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CellGroupConfig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;</w:t>
            </w:r>
            <w:proofErr w:type="gramEnd"/>
          </w:p>
          <w:p w14:paraId="7ADE1A7B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NR_HarqProcessConfig_Type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v_NR_HarqProcessConfig_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DL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{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SpecificSubset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:= {0,2,3,4,6,7 }};//@sic R5s211710 sic@</w:t>
            </w:r>
          </w:p>
          <w:p w14:paraId="35AAD772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//Init Cell parameters</w:t>
            </w:r>
          </w:p>
          <w:p w14:paraId="76180681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f_NR5GC_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Init(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NR_1);</w:t>
            </w:r>
          </w:p>
          <w:p w14:paraId="12BE77C1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004E861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//Create and configure NR cell1</w:t>
            </w:r>
          </w:p>
          <w:p w14:paraId="47538CBB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v_MAC_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CellGroupConfig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f_NR_CellInfo_GetMAC_CellGroupConfig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(nr_Cell1); //@sic R5-204418 sic@</w:t>
            </w:r>
          </w:p>
          <w:p w14:paraId="6B4AC450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v_MAC_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CellGroupConfig.schedulingRequestConfig.schedulingRequestToAddModList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[0].sr_TransMax := n64;</w:t>
            </w:r>
          </w:p>
          <w:p w14:paraId="2E5A1DDC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f_NR_CellInfo_SetMAC_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CellGroupConfig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v_MAC_CellGroupConfig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</w:p>
          <w:p w14:paraId="523850DF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5834D95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f_NR_CellConfig_Def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(nr_Cell1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  <w:proofErr w:type="gramEnd"/>
          </w:p>
          <w:p w14:paraId="29442D6A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 Get NR capabilities sent during preamble</w:t>
            </w:r>
          </w:p>
          <w:p w14:paraId="378EFEA5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f_NR5GC_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Preamble(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STATE_IDLE_1A,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TESTModeA_ON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</w:p>
          <w:p w14:paraId="03CBD032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3CFEAFE2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f_NR_AS_CipheringAlgorithm_Set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(nea0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  <w:proofErr w:type="gramEnd"/>
          </w:p>
          <w:p w14:paraId="11AE40E7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64FCA28D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DRBId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f_NR_GetDefaultDRB_ForFirstPDUSession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();</w:t>
            </w:r>
          </w:p>
          <w:p w14:paraId="4AF4E3BF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//Configure on SS the DRB in No MAC header manipulation in DL and RLC and PDCP in transparent mode</w:t>
            </w:r>
          </w:p>
          <w:p w14:paraId="2FD1FF23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v_SS_DRB_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ConfigList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= {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cs_NR_SS_RadioBearer_MAC_TestMode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v_DRBId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B4466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cs_NR_MAC_TestModeInfo_NormalMode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)};</w:t>
            </w:r>
          </w:p>
          <w:p w14:paraId="2635B902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B4466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v_DRB_</w:t>
            </w:r>
            <w:proofErr w:type="gramStart"/>
            <w:r w:rsidRPr="00B4466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ConfigList</w:t>
            </w:r>
            <w:proofErr w:type="spellEnd"/>
            <w:r w:rsidRPr="00B4466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 xml:space="preserve"> :</w:t>
            </w:r>
            <w:proofErr w:type="gramEnd"/>
            <w:r w:rsidRPr="00B4466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= {</w:t>
            </w:r>
            <w:proofErr w:type="spellStart"/>
            <w:r w:rsidRPr="00B4466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cs_NR_SS_RadioBearer_MAC_TestMode</w:t>
            </w:r>
            <w:proofErr w:type="spellEnd"/>
            <w:r w:rsidRPr="00B4466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(</w:t>
            </w:r>
            <w:proofErr w:type="spellStart"/>
            <w:r w:rsidRPr="00B4466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v_DRBId</w:t>
            </w:r>
            <w:proofErr w:type="spellEnd"/>
            <w:r w:rsidRPr="00B4466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B4466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cs_NR_MAC_TestModeInfo_NoHeaderManipulationDL_UL</w:t>
            </w:r>
            <w:proofErr w:type="spellEnd"/>
            <w:r w:rsidRPr="00B4466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)};</w:t>
            </w:r>
          </w:p>
          <w:p w14:paraId="76074CA7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v_DRB_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ToAddMod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cs_38508_NRDRB_ToAddMod(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f_NR_GetSDAP_InDRBList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v_DRBId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),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v_DRBId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 // DRB id</w:t>
            </w:r>
          </w:p>
          <w:p w14:paraId="11149516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cs_38508_PDCP_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Config(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ms60, len18bits, len18bits, omit)); // default is 18 bits from 38.508-1</w:t>
            </w:r>
          </w:p>
          <w:p w14:paraId="5DA82E8E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v_RLC_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BearerConfigList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f_NR_ReconfigureRLC_AM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v_DRBId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</w:t>
            </w:r>
          </w:p>
          <w:p w14:paraId="180ED4F5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      -,</w:t>
            </w:r>
          </w:p>
          <w:p w14:paraId="0C0C668A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  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f_NR_UL_AM_T_PollRetransmit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(f_NR_CellInfo_GetIsFR1(nr_Cell1)),</w:t>
            </w:r>
          </w:p>
          <w:p w14:paraId="52C68410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      -,</w:t>
            </w:r>
          </w:p>
          <w:p w14:paraId="24C5420A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      -,</w:t>
            </w:r>
          </w:p>
          <w:p w14:paraId="3E834682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      -,</w:t>
            </w:r>
          </w:p>
          <w:p w14:paraId="4D34D100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      -,</w:t>
            </w:r>
          </w:p>
          <w:p w14:paraId="7E42DCCA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  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f_NR_DL_AM_T_Reassembly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(f_NR_CellInfo_GetIsFR1(nr_Cell1))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  <w:proofErr w:type="gramEnd"/>
          </w:p>
          <w:p w14:paraId="661D31E2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//Bring UE to State 3A</w:t>
            </w:r>
          </w:p>
          <w:p w14:paraId="090F98BA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f_NR5GC_RRC_ConnectedState3N_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Def(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nr_Cell1,</w:t>
            </w:r>
          </w:p>
          <w:p w14:paraId="3662C115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TEST_LOOPModeA_ON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</w:t>
            </w:r>
          </w:p>
          <w:p w14:paraId="05960E3C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-,</w:t>
            </w:r>
          </w:p>
          <w:p w14:paraId="68ACD1D6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-,</w:t>
            </w:r>
          </w:p>
          <w:p w14:paraId="48FAE7DE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v_RLC_BearerConfigList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</w:t>
            </w:r>
          </w:p>
          <w:p w14:paraId="5C9E036B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-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  /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/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MAC_CellGroupConfig</w:t>
            </w:r>
            <w:proofErr w:type="spellEnd"/>
          </w:p>
          <w:p w14:paraId="34F5FC8F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{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v_DRB_ToAddMod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},</w:t>
            </w:r>
          </w:p>
          <w:p w14:paraId="5BE6C7E0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v_SS_DRB_ConfigList</w:t>
            </w:r>
            <w:proofErr w:type="spellEnd"/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  <w:proofErr w:type="gramEnd"/>
          </w:p>
          <w:p w14:paraId="3F8EB29E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lastRenderedPageBreak/>
              <w:t xml:space="preserve">     </w:t>
            </w:r>
          </w:p>
          <w:p w14:paraId="606733DC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//Restrict the SS to use of the HARQ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proccess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id used by the test cases</w:t>
            </w:r>
          </w:p>
          <w:p w14:paraId="723D5E4E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f_NR_SS_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CommonCellConfig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cas_NR_DciDlInfo_REQ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(nr_Cell1,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cs_TimingInfo_Now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</w:t>
            </w:r>
          </w:p>
          <w:p w14:paraId="3757B8F1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cs_NR_DciDlInfo(cs_NR_DciFormat_1_X_ResourceAssignment(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-,-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,-,-,v_NR_HarqProcessConfig_DL)</w:t>
            </w:r>
          </w:p>
          <w:p w14:paraId="3B5ED0E4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, -, -))); //@sic R5s211710 sic@</w:t>
            </w:r>
          </w:p>
          <w:p w14:paraId="3F807E6A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3F7E7C34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(true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  <w:proofErr w:type="gramEnd"/>
          </w:p>
          <w:p w14:paraId="726FAC9B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413DAEB8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fl_TC_7_1_1_9_1_NR_TestBody(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DRBId,</w:t>
            </w:r>
            <w:r w:rsidRPr="00DD2E29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v</w:t>
            </w:r>
            <w:proofErr w:type="gramEnd"/>
            <w:r w:rsidRPr="00DD2E29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_DRB_ConfigList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);//@sic R5s200855 sic@</w:t>
            </w:r>
          </w:p>
          <w:p w14:paraId="76649EC9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0D2C6BF9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(false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  <w:proofErr w:type="gramEnd"/>
          </w:p>
          <w:p w14:paraId="7C36F91C" w14:textId="77777777" w:rsidR="0095746E" w:rsidRPr="005E13E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//Reconfiguring MAC to normal mode</w:t>
            </w:r>
          </w:p>
          <w:p w14:paraId="63FF9637" w14:textId="77777777" w:rsidR="0095746E" w:rsidRPr="005E13E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</w:pPr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 xml:space="preserve">    </w:t>
            </w:r>
            <w:proofErr w:type="spellStart"/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v_DRB_</w:t>
            </w:r>
            <w:proofErr w:type="gramStart"/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ConfigList</w:t>
            </w:r>
            <w:proofErr w:type="spellEnd"/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 xml:space="preserve"> :</w:t>
            </w:r>
            <w:proofErr w:type="gramEnd"/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= {</w:t>
            </w:r>
            <w:proofErr w:type="spellStart"/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cs_NR_SS_RadioBearer_MAC_TestMode</w:t>
            </w:r>
            <w:proofErr w:type="spellEnd"/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(</w:t>
            </w:r>
            <w:proofErr w:type="spellStart"/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v_DRBId</w:t>
            </w:r>
            <w:proofErr w:type="spellEnd"/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cs_NR_MAC_TestModeInfo_NormalMode</w:t>
            </w:r>
            <w:proofErr w:type="spellEnd"/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)};</w:t>
            </w:r>
          </w:p>
          <w:p w14:paraId="5F329D50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 xml:space="preserve">    </w:t>
            </w:r>
            <w:proofErr w:type="spellStart"/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f_NR_SS_</w:t>
            </w:r>
            <w:proofErr w:type="gramStart"/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CommonRadioBearerConfig</w:t>
            </w:r>
            <w:proofErr w:type="spellEnd"/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(</w:t>
            </w:r>
            <w:proofErr w:type="gramEnd"/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 xml:space="preserve">nr_Cell1, </w:t>
            </w:r>
            <w:proofErr w:type="spellStart"/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v_DRB_ConfigList</w:t>
            </w:r>
            <w:proofErr w:type="spellEnd"/>
            <w:r w:rsidRPr="005E13E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);</w:t>
            </w:r>
          </w:p>
          <w:p w14:paraId="33C9DE08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Postamble</w:t>
            </w:r>
            <w:proofErr w:type="spellEnd"/>
          </w:p>
          <w:p w14:paraId="625795D2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f_NR5GC_OpenUE_TestLoopMode_Deactivate_TestMode(nr_Cell1); //@sic R5s210138 sic@</w:t>
            </w:r>
          </w:p>
          <w:p w14:paraId="551B8CFA" w14:textId="77777777" w:rsidR="0095746E" w:rsidRPr="006A1F8B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</w:t>
            </w:r>
            <w:proofErr w:type="gramStart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Postamble</w:t>
            </w:r>
            <w:proofErr w:type="spell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nr_Cell1, STATE_CONNECTED_3A);</w:t>
            </w:r>
          </w:p>
          <w:p w14:paraId="1CFC3E0C" w14:textId="77777777" w:rsidR="0095746E" w:rsidRPr="00BB6AB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</w:tbl>
    <w:p w14:paraId="53B35933" w14:textId="77777777" w:rsidR="0095746E" w:rsidRDefault="0095746E" w:rsidP="0095746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100872021"/>
      <w:r>
        <w:rPr>
          <w:b/>
          <w:lang w:val="pt-BR"/>
        </w:rPr>
        <w:lastRenderedPageBreak/>
        <w:t>Change 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5746E" w14:paraId="44280BC2" w14:textId="77777777" w:rsidTr="004124DE">
        <w:trPr>
          <w:trHeight w:val="447"/>
        </w:trPr>
        <w:tc>
          <w:tcPr>
            <w:tcW w:w="1985" w:type="dxa"/>
          </w:tcPr>
          <w:p w14:paraId="2271D1F2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038FF148" w14:textId="77777777" w:rsidR="0095746E" w:rsidRPr="00BB6AB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E00E26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f_TC_7_1_1_9_1_Step5to9</w:t>
            </w:r>
            <w:proofErr w:type="gramStart"/>
            <w:r w:rsidRPr="00E00E26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A</w:t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</w:t>
            </w:r>
          </w:p>
        </w:tc>
      </w:tr>
      <w:tr w:rsidR="0095746E" w14:paraId="0042B3CF" w14:textId="77777777" w:rsidTr="004124DE">
        <w:trPr>
          <w:trHeight w:val="452"/>
        </w:trPr>
        <w:tc>
          <w:tcPr>
            <w:tcW w:w="1985" w:type="dxa"/>
          </w:tcPr>
          <w:p w14:paraId="4F57D895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781CB46D" w14:textId="0C08A8F5" w:rsidR="0095746E" w:rsidRPr="00BB6AB8" w:rsidRDefault="003E4623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Following</w:t>
            </w:r>
            <w:r w:rsidR="009574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9574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reconfigWithSync</w:t>
            </w:r>
            <w:proofErr w:type="spellEnd"/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at step 6</w:t>
            </w:r>
            <w:r w:rsidR="009574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PDCP SN was not reset.</w:t>
            </w:r>
          </w:p>
        </w:tc>
      </w:tr>
      <w:tr w:rsidR="0095746E" w14:paraId="1F076CA5" w14:textId="77777777" w:rsidTr="004124DE">
        <w:tc>
          <w:tcPr>
            <w:tcW w:w="1985" w:type="dxa"/>
          </w:tcPr>
          <w:p w14:paraId="19F8C991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78599072" w14:textId="77777777" w:rsidR="0095746E" w:rsidRPr="00BB6AB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PDCP SN is reset to 0.</w:t>
            </w:r>
          </w:p>
        </w:tc>
      </w:tr>
      <w:tr w:rsidR="0095746E" w14:paraId="12B3A12C" w14:textId="77777777" w:rsidTr="004124DE">
        <w:tc>
          <w:tcPr>
            <w:tcW w:w="1985" w:type="dxa"/>
          </w:tcPr>
          <w:p w14:paraId="7ADFABF6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71D4FB25" w14:textId="77777777" w:rsidR="0095746E" w:rsidRPr="00BB6AB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proofErr w:type="spellStart"/>
            <w:r w:rsidRPr="00E00E26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MAC_TC_Common_</w:t>
            </w:r>
            <w:proofErr w:type="gramStart"/>
            <w:r w:rsidRPr="00E00E26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NR.ttcn</w:t>
            </w:r>
            <w:proofErr w:type="spellEnd"/>
            <w:proofErr w:type="gramEnd"/>
          </w:p>
        </w:tc>
      </w:tr>
      <w:tr w:rsidR="0095746E" w14:paraId="3C6BADC6" w14:textId="77777777" w:rsidTr="004124DE">
        <w:tc>
          <w:tcPr>
            <w:tcW w:w="1985" w:type="dxa"/>
          </w:tcPr>
          <w:p w14:paraId="103AC9AA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3A572678" w14:textId="77777777" w:rsidR="0095746E" w:rsidRDefault="0095746E" w:rsidP="004124DE">
            <w:pPr>
              <w:rPr>
                <w:rFonts w:ascii="Arial" w:hAnsi="Arial"/>
                <w:highlight w:val="cyan"/>
              </w:rPr>
            </w:pPr>
          </w:p>
        </w:tc>
      </w:tr>
    </w:tbl>
    <w:p w14:paraId="09F65927" w14:textId="77777777" w:rsidR="0095746E" w:rsidRDefault="0095746E" w:rsidP="0095746E">
      <w:pPr>
        <w:rPr>
          <w:lang w:val="en-US"/>
        </w:rPr>
      </w:pPr>
    </w:p>
    <w:p w14:paraId="4AC6E6F0" w14:textId="77777777" w:rsidR="0095746E" w:rsidRPr="0043309B" w:rsidRDefault="0095746E" w:rsidP="0095746E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746E" w14:paraId="2C7FF591" w14:textId="77777777" w:rsidTr="004124DE">
        <w:tc>
          <w:tcPr>
            <w:tcW w:w="9855" w:type="dxa"/>
          </w:tcPr>
          <w:p w14:paraId="69C111A0" w14:textId="77777777" w:rsidR="003E4623" w:rsidRPr="003E4623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function f_TC_7_1_1_9_1_Step5to9</w:t>
            </w:r>
            <w:proofErr w:type="gram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A(</w:t>
            </w:r>
            <w:proofErr w:type="spellStart"/>
            <w:proofErr w:type="gram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DRB_Identity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p_NR_DRB_Id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B6_Type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p_LCID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template (value)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NR_RadioBearerList_Type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p_NR_RadioBearerList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 runs on NR_BASE_PTC</w:t>
            </w:r>
          </w:p>
          <w:p w14:paraId="60F12D1B" w14:textId="77777777" w:rsidR="003E4623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{</w:t>
            </w:r>
          </w:p>
          <w:p w14:paraId="4B9660C0" w14:textId="4AC46F6F" w:rsidR="0095746E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………………..</w:t>
            </w:r>
          </w:p>
          <w:p w14:paraId="630A7E3D" w14:textId="77777777" w:rsidR="0095746E" w:rsidRPr="00A903A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//@siclog "Step 6" 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@</w:t>
            </w:r>
          </w:p>
          <w:p w14:paraId="2499D7DB" w14:textId="77777777" w:rsidR="0095746E" w:rsidRPr="00A903A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//The SS transmits MAC PDU using same HARQ process and NDI as in step 1.</w:t>
            </w:r>
          </w:p>
          <w:p w14:paraId="3CFAC367" w14:textId="77777777" w:rsidR="0095746E" w:rsidRPr="00A903A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//PDCP SDU = (37B + 3B PDCP Header) + 3B RLC Header + 2B MAC Header = 48B = 384 bits (an allowed TB size as per 38.523-3 Annex B)</w:t>
            </w:r>
          </w:p>
          <w:p w14:paraId="7B270DE5" w14:textId="77777777" w:rsidR="0095746E" w:rsidRPr="00A903A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f_NR_SS_CellConfig_DciDlInfo_ReOrNewtransmission(nr_Cell</w:t>
            </w:r>
            <w:proofErr w:type="gram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1,-</w:t>
            </w:r>
            <w:proofErr w:type="gram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,cs_NR_TransportBlockRetransmission(tsc_NR_DefaultGrant_Imcs), -, 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cs_HarqProcessConfig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(5));//@sic R5s211710 sic@</w:t>
            </w:r>
          </w:p>
          <w:p w14:paraId="244D1556" w14:textId="77777777" w:rsidR="0095746E" w:rsidRPr="00A903A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TimingDL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f_NR_GetNextSendOccasion_DL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(nr_Cell1); // Timing of DL</w:t>
            </w:r>
          </w:p>
          <w:p w14:paraId="3C38438F" w14:textId="77777777" w:rsidR="0095746E" w:rsidRPr="00A903A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TimingUL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f_NR_GetNextSendOccasion_ULafterDL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(nr_Cell1, 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v_TimingDL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100); // 100 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ms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later</w:t>
            </w:r>
          </w:p>
          <w:p w14:paraId="55848B15" w14:textId="77777777" w:rsidR="0095746E" w:rsidRPr="00A903A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lastRenderedPageBreak/>
              <w:t xml:space="preserve">    v_EncodedRlcPdu</w:t>
            </w:r>
            <w:proofErr w:type="gram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 :</w:t>
            </w:r>
            <w:proofErr w:type="gram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f_NR_RLC_AMD_FullPDU_Encvalue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(0, 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tsc_NR_P_NoPoll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f_NR_PDCP_PDU_Encvalue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(cs_NR_PDCP_PDU_18B(</w:t>
            </w:r>
            <w:r w:rsidRPr="00A903A2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1</w:t>
            </w:r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,crs_NR_PDCP_SDU_37B)));     //@sic R5s201457 R5s210896 sic@</w:t>
            </w:r>
          </w:p>
          <w:p w14:paraId="58D87F11" w14:textId="77777777" w:rsidR="0095746E" w:rsidRPr="00A903A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DRB.send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cas_NR_DRB_COMMON_REQ_MAC_</w:t>
            </w:r>
            <w:proofErr w:type="gram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PDUList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p_NR_DRB_Id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cs_TimingInfo_Now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</w:t>
            </w:r>
          </w:p>
          <w:p w14:paraId="048F923C" w14:textId="77777777" w:rsidR="0095746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{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cs_NR_DL_MAC_PDU_SDU_SubPDU_Padding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gram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 {</w:t>
            </w:r>
            <w:proofErr w:type="gram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cs_NR_MAC_SDU_SubPDU_LI8(</w:t>
            </w:r>
            <w:proofErr w:type="spellStart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p_LCID</w:t>
            </w:r>
            <w:proofErr w:type="spellEnd"/>
            <w:r w:rsidRPr="00A903A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,v_EncodedRlcPdu1)}, omit)})); //@sic R5s200855  R5s211710 sic@</w:t>
            </w:r>
          </w:p>
          <w:p w14:paraId="0F906AF7" w14:textId="77777777" w:rsidR="0095746E" w:rsidRDefault="003E4623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……………</w:t>
            </w:r>
          </w:p>
          <w:p w14:paraId="12E9C039" w14:textId="326451B5" w:rsidR="003E4623" w:rsidRPr="00BB6AB8" w:rsidRDefault="003E4623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}</w:t>
            </w:r>
          </w:p>
        </w:tc>
      </w:tr>
    </w:tbl>
    <w:p w14:paraId="43FC919E" w14:textId="77777777" w:rsidR="0095746E" w:rsidRDefault="0095746E" w:rsidP="0095746E">
      <w:pPr>
        <w:rPr>
          <w:b/>
          <w:bCs/>
          <w:lang w:val="en-US"/>
        </w:rPr>
      </w:pPr>
    </w:p>
    <w:p w14:paraId="4B6B4159" w14:textId="77777777" w:rsidR="0095746E" w:rsidRPr="0043309B" w:rsidRDefault="0095746E" w:rsidP="0095746E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746E" w14:paraId="315AE210" w14:textId="77777777" w:rsidTr="004124DE">
        <w:tc>
          <w:tcPr>
            <w:tcW w:w="9855" w:type="dxa"/>
          </w:tcPr>
          <w:p w14:paraId="47BE6FB4" w14:textId="77777777" w:rsidR="003E4623" w:rsidRPr="003E4623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function f_TC_7_1_1_9_1_Step5to9</w:t>
            </w:r>
            <w:proofErr w:type="gram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A(</w:t>
            </w:r>
            <w:proofErr w:type="spellStart"/>
            <w:proofErr w:type="gram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DRB_Identity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p_NR_DRB_Id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B6_Type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p_LCID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template (value)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NR_RadioBearerList_Type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p_NR_RadioBearerList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 runs on NR_BASE_PTC</w:t>
            </w:r>
          </w:p>
          <w:p w14:paraId="2660E5F6" w14:textId="77777777" w:rsidR="003E4623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{</w:t>
            </w:r>
          </w:p>
          <w:p w14:paraId="6CB6E333" w14:textId="37752853" w:rsidR="0095746E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………….</w:t>
            </w:r>
          </w:p>
          <w:p w14:paraId="3F36FCA3" w14:textId="77777777" w:rsidR="0095746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97381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//@siclog "Step 6" </w:t>
            </w:r>
            <w:proofErr w:type="spellStart"/>
            <w:r w:rsidRPr="0097381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97381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@</w:t>
            </w:r>
          </w:p>
          <w:p w14:paraId="3B86BC47" w14:textId="77777777" w:rsidR="0095746E" w:rsidRPr="00AE7B6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//The SS transmits MAC PDU using same HARQ process and NDI as in step 1.</w:t>
            </w:r>
          </w:p>
          <w:p w14:paraId="3AF1B913" w14:textId="77777777" w:rsidR="0095746E" w:rsidRPr="00AE7B6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//PDCP SDU = (37B + 3B PDCP Header) + 3B RLC Header + 2B MAC Header = 48B = 384 bits (an allowed TB size as per 38.523-3 Annex B)</w:t>
            </w:r>
          </w:p>
          <w:p w14:paraId="6655DA1A" w14:textId="77777777" w:rsidR="0095746E" w:rsidRPr="00AE7B6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f_NR_SS_CellConfig_DciDlInfo_ReOrNewtransmission(nr_Cell</w:t>
            </w:r>
            <w:proofErr w:type="gram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1,-</w:t>
            </w:r>
            <w:proofErr w:type="gram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,cs_NR_TransportBlockRetransmission(tsc_NR_DefaultGrant_Imcs), -, </w:t>
            </w:r>
            <w:proofErr w:type="spell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cs_HarqProcessConfig</w:t>
            </w:r>
            <w:proofErr w:type="spell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(5));//@sic R5s211710 sic@</w:t>
            </w:r>
          </w:p>
          <w:p w14:paraId="069D0D3D" w14:textId="77777777" w:rsidR="0095746E" w:rsidRPr="00AE7B6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TimingDL</w:t>
            </w:r>
            <w:proofErr w:type="spell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f_NR_GetNextSendOccasion_DL</w:t>
            </w:r>
            <w:proofErr w:type="spell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(nr_Cell1); // Timing of DL</w:t>
            </w:r>
          </w:p>
          <w:p w14:paraId="52117EF4" w14:textId="77777777" w:rsidR="0095746E" w:rsidRPr="00AE7B6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TimingUL</w:t>
            </w:r>
            <w:proofErr w:type="spell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f_NR_GetNextSendOccasion_ULafterDL</w:t>
            </w:r>
            <w:proofErr w:type="spell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(nr_Cell1, </w:t>
            </w:r>
            <w:proofErr w:type="spell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v_TimingDL</w:t>
            </w:r>
            <w:proofErr w:type="spell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100); // 100 </w:t>
            </w:r>
            <w:proofErr w:type="spell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ms</w:t>
            </w:r>
            <w:proofErr w:type="spell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later</w:t>
            </w:r>
          </w:p>
          <w:p w14:paraId="04402D69" w14:textId="77777777" w:rsidR="0095746E" w:rsidRPr="00AE7B6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v_EncodedRlcPdu</w:t>
            </w:r>
            <w:proofErr w:type="gram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 :</w:t>
            </w:r>
            <w:proofErr w:type="gram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f_NR_RLC_AMD_FullPDU_Encvalue</w:t>
            </w:r>
            <w:proofErr w:type="spell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(0, </w:t>
            </w:r>
            <w:proofErr w:type="spell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tsc_NR_P_NoPoll</w:t>
            </w:r>
            <w:proofErr w:type="spell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f_NR_PDCP_PDU_Encvalue</w:t>
            </w:r>
            <w:proofErr w:type="spell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(cs_NR_PDCP_PDU_18B(</w:t>
            </w:r>
            <w:r w:rsidRPr="00AE7B6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0</w:t>
            </w:r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,crs_NR_PDCP_SDU_37B)));     //@sic R5s201457 R5s210896 sic@</w:t>
            </w:r>
          </w:p>
          <w:p w14:paraId="2D1AD5A9" w14:textId="77777777" w:rsidR="0095746E" w:rsidRPr="00AE7B6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DRB.send</w:t>
            </w:r>
            <w:proofErr w:type="spell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cas_NR_DRB_COMMON_REQ_MAC_</w:t>
            </w:r>
            <w:proofErr w:type="gram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PDUList</w:t>
            </w:r>
            <w:proofErr w:type="spell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p_NR_DRB_Id</w:t>
            </w:r>
            <w:proofErr w:type="spell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cs_TimingInfo_Now</w:t>
            </w:r>
            <w:proofErr w:type="spell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</w:t>
            </w:r>
          </w:p>
          <w:p w14:paraId="798376ED" w14:textId="77777777" w:rsidR="0095746E" w:rsidRPr="00973813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{</w:t>
            </w:r>
            <w:proofErr w:type="spell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cs_NR_DL_MAC_PDU_SDU_SubPDU_Padding</w:t>
            </w:r>
            <w:proofErr w:type="spell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gram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 {</w:t>
            </w:r>
            <w:proofErr w:type="gram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cs_NR_MAC_SDU_SubPDU_LI8(</w:t>
            </w:r>
            <w:proofErr w:type="spellStart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p_LCID</w:t>
            </w:r>
            <w:proofErr w:type="spellEnd"/>
            <w:r w:rsidRPr="00AE7B6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,v_EncodedRlcPdu1)}, omit)})); //@sic R5s200855  R5s211710 sic@</w:t>
            </w:r>
          </w:p>
          <w:p w14:paraId="6DCB1A26" w14:textId="77777777" w:rsidR="0095746E" w:rsidRDefault="003E4623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………………</w:t>
            </w:r>
          </w:p>
          <w:p w14:paraId="43766DB0" w14:textId="23B70DC1" w:rsidR="003E4623" w:rsidRPr="00BB6AB8" w:rsidRDefault="003E4623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}</w:t>
            </w:r>
          </w:p>
        </w:tc>
      </w:tr>
    </w:tbl>
    <w:p w14:paraId="069F5396" w14:textId="77777777" w:rsidR="0095746E" w:rsidRDefault="0095746E" w:rsidP="0095746E">
      <w:pPr>
        <w:rPr>
          <w:lang w:val="en-US"/>
        </w:rPr>
      </w:pPr>
    </w:p>
    <w:p w14:paraId="295657D1" w14:textId="77777777" w:rsidR="0095746E" w:rsidRDefault="0095746E" w:rsidP="0095746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100872022"/>
      <w:r>
        <w:rPr>
          <w:b/>
          <w:lang w:val="pt-BR"/>
        </w:rPr>
        <w:t>Change 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5746E" w14:paraId="3CFA8C39" w14:textId="77777777" w:rsidTr="004124DE">
        <w:trPr>
          <w:trHeight w:val="447"/>
        </w:trPr>
        <w:tc>
          <w:tcPr>
            <w:tcW w:w="1985" w:type="dxa"/>
          </w:tcPr>
          <w:p w14:paraId="7073BAD9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22D41371" w14:textId="77777777" w:rsidR="0095746E" w:rsidRPr="00BB6AB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B05CC4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f_TC_7_1_1_9_1_Step16Ato21</w:t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()</w:t>
            </w:r>
          </w:p>
        </w:tc>
      </w:tr>
      <w:tr w:rsidR="0095746E" w14:paraId="41351024" w14:textId="77777777" w:rsidTr="004124DE">
        <w:trPr>
          <w:trHeight w:val="452"/>
        </w:trPr>
        <w:tc>
          <w:tcPr>
            <w:tcW w:w="1985" w:type="dxa"/>
          </w:tcPr>
          <w:p w14:paraId="72E24D0E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6EB316EE" w14:textId="7653D261" w:rsidR="0095746E" w:rsidRDefault="0095746E" w:rsidP="004124D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1)</w:t>
            </w:r>
            <w:r w:rsidRPr="0031726C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The SS </w:t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need</w:t>
            </w:r>
            <w:r w:rsid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</w:t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to ignore</w:t>
            </w:r>
            <w:r w:rsidRPr="0031726C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following</w:t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31726C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scheduling requests before step 20</w:t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and to handle this implemented handler is not correctly placed due to which SRs were not ignored properly.</w:t>
            </w:r>
          </w:p>
          <w:p w14:paraId="6783AA9C" w14:textId="77777777" w:rsidR="0095746E" w:rsidRPr="00BB6AB8" w:rsidRDefault="0095746E" w:rsidP="004124D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2)Following change#2, PDCP SN need to be </w:t>
            </w:r>
            <w:proofErr w:type="spellStart"/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accomodated</w:t>
            </w:r>
            <w:proofErr w:type="spellEnd"/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accordingly.</w:t>
            </w:r>
          </w:p>
        </w:tc>
      </w:tr>
      <w:tr w:rsidR="0095746E" w14:paraId="10AB957A" w14:textId="77777777" w:rsidTr="004124DE">
        <w:tc>
          <w:tcPr>
            <w:tcW w:w="1985" w:type="dxa"/>
          </w:tcPr>
          <w:p w14:paraId="2BB91D61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77A8E614" w14:textId="77777777" w:rsidR="0095746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1)Moved this handler just before providing uplink grant at step 19.</w:t>
            </w:r>
          </w:p>
          <w:p w14:paraId="258F9749" w14:textId="77777777" w:rsidR="0095746E" w:rsidRPr="00BB6AB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2)PDCP SN incremented.</w:t>
            </w:r>
          </w:p>
        </w:tc>
      </w:tr>
      <w:tr w:rsidR="0095746E" w14:paraId="2258EB6A" w14:textId="77777777" w:rsidTr="004124DE">
        <w:tc>
          <w:tcPr>
            <w:tcW w:w="1985" w:type="dxa"/>
          </w:tcPr>
          <w:p w14:paraId="21922783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7F029D49" w14:textId="77777777" w:rsidR="0095746E" w:rsidRPr="00BB6AB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proofErr w:type="spellStart"/>
            <w:r w:rsidRPr="00E00E26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MAC_TC_Common_</w:t>
            </w:r>
            <w:proofErr w:type="gramStart"/>
            <w:r w:rsidRPr="00E00E26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NR.ttcn</w:t>
            </w:r>
            <w:proofErr w:type="spellEnd"/>
            <w:proofErr w:type="gramEnd"/>
          </w:p>
        </w:tc>
      </w:tr>
      <w:tr w:rsidR="0095746E" w14:paraId="0E8DCD7D" w14:textId="77777777" w:rsidTr="004124DE">
        <w:tc>
          <w:tcPr>
            <w:tcW w:w="1985" w:type="dxa"/>
          </w:tcPr>
          <w:p w14:paraId="484BF894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258C3303" w14:textId="77777777" w:rsidR="0095746E" w:rsidRDefault="0095746E" w:rsidP="004124DE">
            <w:pPr>
              <w:rPr>
                <w:rFonts w:ascii="Arial" w:hAnsi="Arial"/>
                <w:highlight w:val="cyan"/>
              </w:rPr>
            </w:pPr>
          </w:p>
        </w:tc>
      </w:tr>
    </w:tbl>
    <w:p w14:paraId="7110EE41" w14:textId="77777777" w:rsidR="0095746E" w:rsidRDefault="0095746E" w:rsidP="0095746E">
      <w:pPr>
        <w:rPr>
          <w:lang w:val="en-US"/>
        </w:rPr>
      </w:pPr>
    </w:p>
    <w:p w14:paraId="31911625" w14:textId="77777777" w:rsidR="0095746E" w:rsidRPr="0043309B" w:rsidRDefault="0095746E" w:rsidP="0095746E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746E" w14:paraId="446EC408" w14:textId="77777777" w:rsidTr="004124DE">
        <w:tc>
          <w:tcPr>
            <w:tcW w:w="9855" w:type="dxa"/>
          </w:tcPr>
          <w:p w14:paraId="63CE6625" w14:textId="77777777" w:rsidR="003E4623" w:rsidRPr="003E4623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function f_TC_7_1_1_9_1_Step16Ato21(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DRB_Identity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p_NR_DRB_Id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B6_Type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p_LCID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template (value)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NR_RadioBearerList_Type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p_NR_RadioBearerList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 runs on NR_BASE_PTC</w:t>
            </w:r>
          </w:p>
          <w:p w14:paraId="260B5DE3" w14:textId="3C666FB0" w:rsidR="0095746E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{</w:t>
            </w:r>
          </w:p>
          <w:p w14:paraId="40D78D90" w14:textId="4A0F0FEC" w:rsidR="003E4623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…………….</w:t>
            </w:r>
          </w:p>
          <w:p w14:paraId="1D1D9C24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// @siclog "Step 16A"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sigloc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@</w:t>
            </w:r>
          </w:p>
          <w:p w14:paraId="13FBE048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 R5-204418 sic@</w:t>
            </w:r>
          </w:p>
          <w:p w14:paraId="40D7DD68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//The SS ignores scheduling requests and does not allocate any uplink grant.</w:t>
            </w:r>
          </w:p>
          <w:p w14:paraId="3455C1EA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A857F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v_</w:t>
            </w:r>
            <w:proofErr w:type="gramStart"/>
            <w:r w:rsidRPr="00A857F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IgnoreNRSR</w:t>
            </w:r>
            <w:proofErr w:type="spellEnd"/>
            <w:r w:rsidRPr="00A857F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 xml:space="preserve"> :</w:t>
            </w:r>
            <w:proofErr w:type="gramEnd"/>
            <w:r w:rsidRPr="00A857F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= activate(a_NR5GC_SR_Handler(nr_Cell1));</w:t>
            </w:r>
          </w:p>
          <w:p w14:paraId="58FCED65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f_NR_ULGrantConfiguration_</w:t>
            </w:r>
            <w:proofErr w:type="gram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Stop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-,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cs_NR_UplinkTimeAlignment_Keep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</w:p>
          <w:p w14:paraId="7A2C2F27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</w:p>
          <w:p w14:paraId="0C19E7DA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//@siclog "Step 17"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@</w:t>
            </w:r>
          </w:p>
          <w:p w14:paraId="58E05343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TimingDL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f_NR_GetNextSendOccasion_DL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(nr_Cell1); // Timing of DL</w:t>
            </w:r>
          </w:p>
          <w:p w14:paraId="30E70C9B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TimingUL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f_NR_GetNextSendOccasion_ULafterDL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(nr_Cell1,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v_TimingDL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100); // 10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ms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later</w:t>
            </w:r>
          </w:p>
          <w:p w14:paraId="2ADB52ED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3B0925EA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//PDCP SDU = (37B + 3B PDCP Header) + 3B RLC Header + 2B MAC Header = 48B = 384 bits (an allowed TB size as per 38.523-3 Annex B)</w:t>
            </w:r>
          </w:p>
          <w:p w14:paraId="69005759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 R5s201457 R5s210896 sic@</w:t>
            </w:r>
          </w:p>
          <w:p w14:paraId="4D23ED43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v_EncodedRlcPdu</w:t>
            </w:r>
            <w:proofErr w:type="gram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 :</w:t>
            </w:r>
            <w:proofErr w:type="gram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f_NR_RLC_AMD_FullPDU_Encvalue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(1,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tsc_NR_P_NoPoll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f_NR_PDCP_PDU_Encvalue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(cs_NR_PDCP_PDU_18B(</w:t>
            </w:r>
            <w:r w:rsidRPr="00A857F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2</w:t>
            </w: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,crs_NR_PDCP_SDU_37B)));</w:t>
            </w:r>
          </w:p>
          <w:p w14:paraId="76520DCF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DRB.send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cas_NR_DRB_COMMON_REQ_MAC_</w:t>
            </w:r>
            <w:proofErr w:type="gram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PDUList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p_NR_DRB_Id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cs_TimingInfo_NR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v_TimingDL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),</w:t>
            </w:r>
          </w:p>
          <w:p w14:paraId="44E8C2AC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{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cs_NR_DL_MAC_PDU_SDU_SubPDU_Padding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gram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 {</w:t>
            </w:r>
            <w:proofErr w:type="gram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cs_NR_MAC_SDU_SubPDU_LI8(p_LCID,v_EncodedRlcPdu1)}, omit)},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cs_NR_HarqProcessAssignment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(1)));</w:t>
            </w:r>
          </w:p>
          <w:p w14:paraId="30811FB8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//@siclog "Step 18 "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@</w:t>
            </w:r>
          </w:p>
          <w:p w14:paraId="64AAAA83" w14:textId="77777777" w:rsidR="0095746E" w:rsidRPr="003408E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//Indication of Scheduling Request</w:t>
            </w:r>
          </w:p>
          <w:p w14:paraId="025C472C" w14:textId="77777777" w:rsidR="0095746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SYSIND.receive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car_NR_SYSTEM_</w:t>
            </w:r>
            <w:proofErr w:type="gram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IND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cr_NR_SystemIndication_SchedReq</w:t>
            </w:r>
            <w:proofErr w:type="spellEnd"/>
            <w:r w:rsidRPr="003408E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));</w:t>
            </w:r>
          </w:p>
          <w:p w14:paraId="67EFBEAA" w14:textId="77777777" w:rsidR="0095746E" w:rsidRDefault="003E4623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…………….</w:t>
            </w:r>
          </w:p>
          <w:p w14:paraId="292325D2" w14:textId="737274F1" w:rsidR="003E4623" w:rsidRPr="00BB6AB8" w:rsidRDefault="003E4623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}</w:t>
            </w:r>
          </w:p>
        </w:tc>
      </w:tr>
    </w:tbl>
    <w:p w14:paraId="6863301C" w14:textId="77777777" w:rsidR="0095746E" w:rsidRDefault="0095746E" w:rsidP="0095746E">
      <w:pPr>
        <w:rPr>
          <w:b/>
          <w:bCs/>
          <w:lang w:val="en-US"/>
        </w:rPr>
      </w:pPr>
    </w:p>
    <w:p w14:paraId="40398DC5" w14:textId="77777777" w:rsidR="0095746E" w:rsidRPr="0043309B" w:rsidRDefault="0095746E" w:rsidP="0095746E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746E" w14:paraId="72CFF116" w14:textId="77777777" w:rsidTr="004124DE">
        <w:tc>
          <w:tcPr>
            <w:tcW w:w="9855" w:type="dxa"/>
          </w:tcPr>
          <w:p w14:paraId="1BF57F56" w14:textId="77777777" w:rsidR="003E4623" w:rsidRPr="003E4623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function f_TC_7_1_1_9_1_Step16Ato21(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DRB_Identity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p_NR_DRB_Id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B6_Type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p_LCID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template (value)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NR_RadioBearerList_Type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p_NR_RadioBearerList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 runs on NR_BASE_PTC</w:t>
            </w:r>
          </w:p>
          <w:p w14:paraId="3DD02E34" w14:textId="77777777" w:rsidR="003E4623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7B00921C" w14:textId="6BD84964" w:rsidR="0095746E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……………..</w:t>
            </w:r>
            <w:r w:rsidR="0095746E"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</w:p>
          <w:p w14:paraId="5FF22A51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// @siclog "Step 16A"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sigloc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@</w:t>
            </w:r>
          </w:p>
          <w:p w14:paraId="684E3FDD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 R5-204418 sic@</w:t>
            </w:r>
          </w:p>
          <w:p w14:paraId="1CF4E458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//The SS ignores scheduling requests and does not allocate any uplink grant.</w:t>
            </w:r>
          </w:p>
          <w:p w14:paraId="79E8BC63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090198C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f_NR_ULGrantConfiguration_</w:t>
            </w:r>
            <w:proofErr w:type="gram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Stop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-,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cs_NR_UplinkTimeAlignment_Keep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</w:p>
          <w:p w14:paraId="63310C2A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</w:p>
          <w:p w14:paraId="6BAC8E48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//@siclog "Step 17"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@</w:t>
            </w:r>
          </w:p>
          <w:p w14:paraId="55DB56FE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TimingDL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f_NR_GetNextSendOccasion_DL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(nr_Cell1); // Timing of DL</w:t>
            </w:r>
          </w:p>
          <w:p w14:paraId="5AA52B68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TimingUL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f_NR_GetNextSendOccasion_ULafterDL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(nr_Cell1,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v_TimingDL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100); // 10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ms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later</w:t>
            </w:r>
          </w:p>
          <w:p w14:paraId="0D7F2C85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62DBA7D5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lastRenderedPageBreak/>
              <w:t xml:space="preserve">    //PDCP SDU = (37B + 3B PDCP Header) + 3B RLC Header + 2B MAC Header = 48B = 384 bits (an allowed TB size as per 38.523-3 Annex B)</w:t>
            </w:r>
          </w:p>
          <w:p w14:paraId="1FC27517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 R5s201457 R5s210896 sic@</w:t>
            </w:r>
          </w:p>
          <w:p w14:paraId="0212BD9D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v_EncodedRlcPdu</w:t>
            </w:r>
            <w:proofErr w:type="gram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 :</w:t>
            </w:r>
            <w:proofErr w:type="gram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f_NR_RLC_AMD_FullPDU_Encvalue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(1,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tsc_NR_P_NoPoll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f_NR_PDCP_PDU_Encvalue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(cs_NR_PDCP_PDU_18B(</w:t>
            </w:r>
            <w:r w:rsidRPr="00C31DCB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1</w:t>
            </w: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,crs_NR_PDCP_SDU_37B)));</w:t>
            </w:r>
          </w:p>
          <w:p w14:paraId="2400E3BD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DRB.send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cas_NR_DRB_COMMON_REQ_MAC_</w:t>
            </w:r>
            <w:proofErr w:type="gram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PDUList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p_NR_DRB_Id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cs_TimingInfo_NR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v_TimingDL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),</w:t>
            </w:r>
          </w:p>
          <w:p w14:paraId="512D89E0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 {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cs_NR_DL_MAC_PDU_SDU_SubPDU_Padding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gram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 {</w:t>
            </w:r>
            <w:proofErr w:type="gram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cs_NR_MAC_SDU_SubPDU_LI8(p_LCID,v_EncodedRlcPdu1)}, omit)},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cs_NR_HarqProcessAssignment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(1)));</w:t>
            </w:r>
          </w:p>
          <w:p w14:paraId="5B0F3A67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//@siclog "Step 18 "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@</w:t>
            </w:r>
          </w:p>
          <w:p w14:paraId="72406E10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//Indication of Scheduling Request</w:t>
            </w:r>
          </w:p>
          <w:p w14:paraId="2CCB4430" w14:textId="77777777" w:rsidR="0095746E" w:rsidRPr="006F6E12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SYSIND.receive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car_NR_SYSTEM_</w:t>
            </w:r>
            <w:proofErr w:type="gram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IND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cr_NR_SystemIndication_SchedReq</w:t>
            </w:r>
            <w:proofErr w:type="spellEnd"/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));</w:t>
            </w:r>
          </w:p>
          <w:p w14:paraId="0D03C054" w14:textId="77777777" w:rsidR="0095746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6F6E1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C31DCB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v_</w:t>
            </w:r>
            <w:proofErr w:type="gramStart"/>
            <w:r w:rsidRPr="00C31DCB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IgnoreNRSR</w:t>
            </w:r>
            <w:proofErr w:type="spellEnd"/>
            <w:r w:rsidRPr="00C31DCB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 xml:space="preserve"> :</w:t>
            </w:r>
            <w:proofErr w:type="gramEnd"/>
            <w:r w:rsidRPr="00C31DCB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= activate(a_NR5GC_SR_Handler(nr_Cell1));</w:t>
            </w:r>
          </w:p>
          <w:p w14:paraId="00F5DEAB" w14:textId="77777777" w:rsidR="0095746E" w:rsidRDefault="003E4623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……………..</w:t>
            </w:r>
          </w:p>
          <w:p w14:paraId="63F616A7" w14:textId="736BEA4F" w:rsidR="003E4623" w:rsidRPr="00BB6AB8" w:rsidRDefault="003E4623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}</w:t>
            </w:r>
          </w:p>
        </w:tc>
      </w:tr>
    </w:tbl>
    <w:p w14:paraId="2E60D2D4" w14:textId="77777777" w:rsidR="0095746E" w:rsidRDefault="0095746E" w:rsidP="0095746E">
      <w:pPr>
        <w:rPr>
          <w:lang w:val="en-US"/>
        </w:rPr>
      </w:pPr>
    </w:p>
    <w:p w14:paraId="5384CFFA" w14:textId="77777777" w:rsidR="0095746E" w:rsidRDefault="0095746E" w:rsidP="0095746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3" w:name="_Toc100872023"/>
      <w:r>
        <w:rPr>
          <w:b/>
          <w:lang w:val="pt-BR"/>
        </w:rPr>
        <w:t>Change 4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5746E" w14:paraId="3739DC8F" w14:textId="77777777" w:rsidTr="004124DE">
        <w:trPr>
          <w:trHeight w:val="447"/>
        </w:trPr>
        <w:tc>
          <w:tcPr>
            <w:tcW w:w="1985" w:type="dxa"/>
          </w:tcPr>
          <w:p w14:paraId="292B962B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082CBC20" w14:textId="77777777" w:rsidR="0095746E" w:rsidRPr="00BB6AB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4C3044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f_TC_7_1_1_9_1_Step24to29</w:t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()</w:t>
            </w:r>
          </w:p>
        </w:tc>
      </w:tr>
      <w:tr w:rsidR="0095746E" w14:paraId="5FDE99E6" w14:textId="77777777" w:rsidTr="004124DE">
        <w:trPr>
          <w:trHeight w:val="452"/>
        </w:trPr>
        <w:tc>
          <w:tcPr>
            <w:tcW w:w="1985" w:type="dxa"/>
          </w:tcPr>
          <w:p w14:paraId="41CF37FC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45A396D0" w14:textId="43467314" w:rsidR="0095746E" w:rsidRDefault="0095746E" w:rsidP="004124D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1)</w:t>
            </w:r>
            <w:r w:rsidRPr="0031726C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The SS </w:t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need</w:t>
            </w:r>
            <w:r w:rsid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</w:t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to ignore</w:t>
            </w:r>
            <w:r w:rsidRPr="0031726C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following</w:t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31726C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sc</w:t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heduling requests before step 28 and to handle this implemented handler is not correctly placed due to which SRs were not ignored properly.</w:t>
            </w:r>
          </w:p>
          <w:p w14:paraId="2FDD825B" w14:textId="77777777" w:rsidR="0095746E" w:rsidRPr="00BB6AB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2)Following change#2, PDCP SN need to be </w:t>
            </w:r>
            <w:proofErr w:type="spellStart"/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accomodated</w:t>
            </w:r>
            <w:proofErr w:type="spellEnd"/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accordingly.</w:t>
            </w:r>
          </w:p>
        </w:tc>
      </w:tr>
      <w:tr w:rsidR="0095746E" w14:paraId="5B5E5669" w14:textId="77777777" w:rsidTr="004124DE">
        <w:tc>
          <w:tcPr>
            <w:tcW w:w="1985" w:type="dxa"/>
          </w:tcPr>
          <w:p w14:paraId="79C2F946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47E1E1C6" w14:textId="77777777" w:rsidR="0095746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1)Moved this handler just before providing uplink grant at step 27.</w:t>
            </w:r>
          </w:p>
          <w:p w14:paraId="3F9F3FC6" w14:textId="77777777" w:rsidR="0095746E" w:rsidRPr="00BB6AB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2)PDCP SN incremented.</w:t>
            </w:r>
          </w:p>
        </w:tc>
      </w:tr>
      <w:tr w:rsidR="0095746E" w14:paraId="4F356DC5" w14:textId="77777777" w:rsidTr="004124DE">
        <w:tc>
          <w:tcPr>
            <w:tcW w:w="1985" w:type="dxa"/>
          </w:tcPr>
          <w:p w14:paraId="4D25DEEC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40E5E956" w14:textId="77777777" w:rsidR="0095746E" w:rsidRPr="00BB6AB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proofErr w:type="spellStart"/>
            <w:r w:rsidRPr="00E00E26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MAC_TC_Common_</w:t>
            </w:r>
            <w:proofErr w:type="gramStart"/>
            <w:r w:rsidRPr="00E00E26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NR.ttcn</w:t>
            </w:r>
            <w:proofErr w:type="spellEnd"/>
            <w:proofErr w:type="gramEnd"/>
          </w:p>
        </w:tc>
      </w:tr>
      <w:tr w:rsidR="0095746E" w14:paraId="6CA86DA4" w14:textId="77777777" w:rsidTr="004124DE">
        <w:tc>
          <w:tcPr>
            <w:tcW w:w="1985" w:type="dxa"/>
          </w:tcPr>
          <w:p w14:paraId="4FC0FD20" w14:textId="77777777" w:rsidR="0095746E" w:rsidRPr="00BB6AB8" w:rsidRDefault="0095746E" w:rsidP="004124DE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39BB974E" w14:textId="77777777" w:rsidR="0095746E" w:rsidRDefault="0095746E" w:rsidP="004124DE">
            <w:pPr>
              <w:rPr>
                <w:rFonts w:ascii="Arial" w:hAnsi="Arial"/>
                <w:highlight w:val="cyan"/>
              </w:rPr>
            </w:pPr>
          </w:p>
        </w:tc>
      </w:tr>
    </w:tbl>
    <w:p w14:paraId="14831269" w14:textId="77777777" w:rsidR="0095746E" w:rsidRDefault="0095746E" w:rsidP="0095746E">
      <w:pPr>
        <w:rPr>
          <w:lang w:val="en-US"/>
        </w:rPr>
      </w:pPr>
    </w:p>
    <w:p w14:paraId="0365F3EE" w14:textId="77777777" w:rsidR="0095746E" w:rsidRPr="0043309B" w:rsidRDefault="0095746E" w:rsidP="0095746E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746E" w14:paraId="65EE58B8" w14:textId="77777777" w:rsidTr="004124DE">
        <w:tc>
          <w:tcPr>
            <w:tcW w:w="9855" w:type="dxa"/>
          </w:tcPr>
          <w:p w14:paraId="32B7B780" w14:textId="77777777" w:rsidR="003E4623" w:rsidRPr="003E4623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function f_TC_7_1_1_9_1_Step24to29(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DRB_Identity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p_NR_DRB_Id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B6_Type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</w:t>
            </w:r>
            <w:proofErr w:type="gram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LCID,template</w:t>
            </w:r>
            <w:proofErr w:type="spellEnd"/>
            <w:proofErr w:type="gram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(value)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NR_RadioBearerList_Type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p_NR_RadioBearerList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 runs on NR_BASE_PTC</w:t>
            </w:r>
          </w:p>
          <w:p w14:paraId="6CC94DAB" w14:textId="77777777" w:rsidR="003E4623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14EDD9A7" w14:textId="77777777" w:rsidR="003E4623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……………</w:t>
            </w:r>
          </w:p>
          <w:p w14:paraId="65E97E05" w14:textId="4E7C62F9" w:rsidR="0095746E" w:rsidRPr="00D24AA8" w:rsidRDefault="0095746E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f_NR_SS_</w:t>
            </w:r>
            <w:proofErr w:type="gram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CommonRadioBearerConfig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p_NR_RadioBearerList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);//@sic R5s200855 sic@</w:t>
            </w:r>
          </w:p>
          <w:p w14:paraId="4994845F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//@siclog "Step 24A"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@</w:t>
            </w:r>
          </w:p>
          <w:p w14:paraId="61A70255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//The SS ignores scheduling requests and does not allocate any uplink grant.</w:t>
            </w:r>
          </w:p>
          <w:p w14:paraId="5F115E34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 R5s201457 sic@</w:t>
            </w:r>
          </w:p>
          <w:p w14:paraId="3857DD3D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f_NR_ULGrantConfiguration_</w:t>
            </w:r>
            <w:proofErr w:type="gram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Stop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-,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cs_NR_UplinkTimeAlignment_Keep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</w:p>
          <w:p w14:paraId="1DCF39AA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f_NR_SS_</w:t>
            </w:r>
            <w:proofErr w:type="gram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SystemIndCtrlConfig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cds_NR_SystemIndCtrl_SchedReq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(enable));</w:t>
            </w:r>
          </w:p>
          <w:p w14:paraId="31E3F3B1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71A6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v_</w:t>
            </w:r>
            <w:proofErr w:type="gramStart"/>
            <w:r w:rsidRPr="007D71A6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IgnoreNRSR</w:t>
            </w:r>
            <w:proofErr w:type="spellEnd"/>
            <w:r w:rsidRPr="007D71A6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 xml:space="preserve"> :</w:t>
            </w:r>
            <w:proofErr w:type="gramEnd"/>
            <w:r w:rsidRPr="007D71A6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= activate(a_NR5GC_SR_Handler(nr_Cell1)); //@sic R5-204418 sic@</w:t>
            </w:r>
          </w:p>
          <w:p w14:paraId="1108AB57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</w:p>
          <w:p w14:paraId="14A1DA83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//@siclog "Step 25"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@</w:t>
            </w:r>
          </w:p>
          <w:p w14:paraId="20488605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//The SS transmits MAC PDU using same HARQ process and NDI as in step 17.</w:t>
            </w:r>
          </w:p>
          <w:p w14:paraId="194A2AA9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lastRenderedPageBreak/>
              <w:t xml:space="preserve">    //PDCP SDU = 37B + 3B PDCP Header + 3B RLC Header + 2B MAC Header = 45B = 360 bits (an allowed TB size as per 38.523-3 Annex B)</w:t>
            </w:r>
          </w:p>
          <w:p w14:paraId="4D535BC0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 R5s201457 sic@</w:t>
            </w:r>
          </w:p>
          <w:p w14:paraId="11F3C419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f_NR_SS_CellConfig_DciDlInfo_ReOrNewtransmission(nr_Cell</w:t>
            </w:r>
            <w:proofErr w:type="gram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1,-</w:t>
            </w:r>
            <w:proofErr w:type="gram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,cs_NR_TransportBlockRetransmission(tsc_NR_DefaultGrant_Imcs), -,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cs_HarqProcessConfig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(1)); //@sic R5s211710 sic@</w:t>
            </w:r>
          </w:p>
          <w:p w14:paraId="4FB6A369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v_EncodedRlcPdu</w:t>
            </w:r>
            <w:proofErr w:type="gram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1:=</w:t>
            </w:r>
            <w:proofErr w:type="gram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f_NR_RLC_AMD_FullPDU_Encvalue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(0,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tsc_NR_P_NoPoll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f_NR_PDCP_PDU_Encvalue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(cs_NR_PDCP_PDU_18B(</w:t>
            </w:r>
            <w:r w:rsidRPr="007D71A6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3</w:t>
            </w: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,crs_NR_PDCP_SDU_37B)));</w:t>
            </w:r>
          </w:p>
          <w:p w14:paraId="2CA7D30E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DRB.send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cas_NR_DRB_COMMON_REQ_MAC_</w:t>
            </w:r>
            <w:proofErr w:type="gram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PDUList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p_NR_DRB_Id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cs_TimingInfo_Now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</w:t>
            </w:r>
          </w:p>
          <w:p w14:paraId="3D5886BE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{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cs_NR_DL_MAC_PDU_SDU_SubPDU_Padding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gram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 {</w:t>
            </w:r>
            <w:proofErr w:type="gram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cs_NR_MAC_SDU_SubPDU_LI8(p_LCID,v_EncodedRlcPdu1)}, omit)})); //@sic R5s211710 sic@</w:t>
            </w:r>
          </w:p>
          <w:p w14:paraId="08360BE1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1C727CF3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//@siclog "Step 26 "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@</w:t>
            </w:r>
          </w:p>
          <w:p w14:paraId="6F303151" w14:textId="77777777" w:rsidR="0095746E" w:rsidRPr="00D24AA8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//Indication of Scheduling Request</w:t>
            </w:r>
          </w:p>
          <w:p w14:paraId="26E0F5BA" w14:textId="77777777" w:rsidR="0095746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SYSIND.receive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car_NR_SYSTEM_</w:t>
            </w:r>
            <w:proofErr w:type="gram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IND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cr_NR_SystemIndication_SchedReq</w:t>
            </w:r>
            <w:proofErr w:type="spellEnd"/>
            <w:r w:rsidRPr="00D24AA8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));</w:t>
            </w:r>
          </w:p>
          <w:p w14:paraId="5FFE90AD" w14:textId="77777777" w:rsidR="0095746E" w:rsidRDefault="003E4623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……………….</w:t>
            </w:r>
          </w:p>
          <w:p w14:paraId="1F3F9971" w14:textId="44011723" w:rsidR="003E4623" w:rsidRPr="00BB6AB8" w:rsidRDefault="003E4623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}</w:t>
            </w:r>
          </w:p>
        </w:tc>
      </w:tr>
    </w:tbl>
    <w:p w14:paraId="03CE6E6D" w14:textId="77777777" w:rsidR="0095746E" w:rsidRDefault="0095746E" w:rsidP="0095746E">
      <w:pPr>
        <w:rPr>
          <w:b/>
          <w:bCs/>
          <w:lang w:val="en-US"/>
        </w:rPr>
      </w:pPr>
    </w:p>
    <w:p w14:paraId="216F0E70" w14:textId="77777777" w:rsidR="0095746E" w:rsidRPr="0043309B" w:rsidRDefault="0095746E" w:rsidP="0095746E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746E" w14:paraId="01528D94" w14:textId="77777777" w:rsidTr="004124DE">
        <w:tc>
          <w:tcPr>
            <w:tcW w:w="9855" w:type="dxa"/>
          </w:tcPr>
          <w:p w14:paraId="6B20908B" w14:textId="77777777" w:rsidR="003E4623" w:rsidRPr="003E4623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function f_TC_7_1_1_9_1_Step24to29(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DRB_Identity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p_NR_DRB_Id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B6_Type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</w:t>
            </w:r>
            <w:proofErr w:type="gram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LCID,template</w:t>
            </w:r>
            <w:proofErr w:type="spellEnd"/>
            <w:proofErr w:type="gram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(value)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NR_RadioBearerList_Type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p_NR_RadioBearerList</w:t>
            </w:r>
            <w:proofErr w:type="spellEnd"/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 runs on NR_BASE_PTC</w:t>
            </w:r>
          </w:p>
          <w:p w14:paraId="18584EB3" w14:textId="77777777" w:rsidR="003E4623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E4623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271E0471" w14:textId="77777777" w:rsidR="003E4623" w:rsidRDefault="003E4623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…………….</w:t>
            </w:r>
          </w:p>
          <w:p w14:paraId="04DBA562" w14:textId="7E3089A9" w:rsidR="0095746E" w:rsidRPr="00F7085E" w:rsidRDefault="0095746E" w:rsidP="003E4623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f_NR_SS_</w:t>
            </w:r>
            <w:proofErr w:type="gram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CommonRadioBearerConfig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p_NR_RadioBearerList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);//@sic R5s200855 sic@</w:t>
            </w:r>
          </w:p>
          <w:p w14:paraId="79644889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//@siclog "Step 24A"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@</w:t>
            </w:r>
          </w:p>
          <w:p w14:paraId="173FA8DB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//The SS ignores scheduling requests and does not allocate any uplink grant.</w:t>
            </w:r>
          </w:p>
          <w:p w14:paraId="003DA16B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 R5s201457 sic@</w:t>
            </w:r>
          </w:p>
          <w:p w14:paraId="576640C3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f_NR_ULGrantConfiguration_</w:t>
            </w:r>
            <w:proofErr w:type="gram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Stop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-,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cs_NR_UplinkTimeAlignment_Keep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);</w:t>
            </w:r>
          </w:p>
          <w:p w14:paraId="08CF7035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f_NR_SS_</w:t>
            </w:r>
            <w:proofErr w:type="gram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SystemIndCtrlConfig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cds_NR_SystemIndCtrl_SchedReq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(enable));</w:t>
            </w:r>
          </w:p>
          <w:p w14:paraId="19104A51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0FFCD95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</w:p>
          <w:p w14:paraId="107EA3E6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//@siclog "Step 25"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@</w:t>
            </w:r>
          </w:p>
          <w:p w14:paraId="65626F11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//The SS transmits MAC PDU using same HARQ process and NDI as in step 17.</w:t>
            </w:r>
          </w:p>
          <w:p w14:paraId="0C4BC814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//PDCP SDU = 37B + 3B PDCP Header + 3B RLC Header + 2B MAC Header = 45B = 360 bits (an allowed TB size as per 38.523-3 Annex B)</w:t>
            </w:r>
          </w:p>
          <w:p w14:paraId="52476621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 R5s201457 sic@</w:t>
            </w:r>
          </w:p>
          <w:p w14:paraId="1825E90A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f_NR_SS_CellConfig_DciDlInfo_ReOrNewtransmission(nr_Cell</w:t>
            </w:r>
            <w:proofErr w:type="gram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1,-</w:t>
            </w:r>
            <w:proofErr w:type="gram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,cs_NR_TransportBlockRetransmission(tsc_NR_DefaultGrant_Imcs), -,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cs_HarqProcessConfig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(1)); //@sic R5s211710 sic@</w:t>
            </w:r>
          </w:p>
          <w:p w14:paraId="0169F170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v_EncodedRlcPdu</w:t>
            </w:r>
            <w:proofErr w:type="gram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1:=</w:t>
            </w:r>
            <w:proofErr w:type="gram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f_NR_RLC_AMD_FullPDU_Encvalue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(0,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tsc_NR_P_NoPoll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f_NR_PDCP_PDU_Encvalue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(cs_NR_PDCP_PDU_18B(</w:t>
            </w:r>
            <w:r w:rsidRPr="00F7085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2</w:t>
            </w: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,crs_NR_PDCP_SDU_37B)));</w:t>
            </w:r>
          </w:p>
          <w:p w14:paraId="58601021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DRB.send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cas_NR_DRB_COMMON_REQ_MAC_</w:t>
            </w:r>
            <w:proofErr w:type="gram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PDUList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p_NR_DRB_Id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cs_TimingInfo_Now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,</w:t>
            </w:r>
          </w:p>
          <w:p w14:paraId="7857B5E7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                                    {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cs_NR_DL_MAC_PDU_SDU_SubPDU_Padding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gram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 {</w:t>
            </w:r>
            <w:proofErr w:type="gram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cs_NR_MAC_SDU_SubPDU_LI8(p_LCID,v_EncodedRlcPdu1)}, omit)})); //@sic R5s211710 sic@</w:t>
            </w:r>
          </w:p>
          <w:p w14:paraId="57EA4425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51452891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//@siclog "Step 26 "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@</w:t>
            </w:r>
          </w:p>
          <w:p w14:paraId="65321672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//Indication of Scheduling Request</w:t>
            </w:r>
          </w:p>
          <w:p w14:paraId="4D93F01A" w14:textId="77777777" w:rsidR="0095746E" w:rsidRPr="00F7085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SYSIND.receive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car_NR_SYSTEM_</w:t>
            </w:r>
            <w:proofErr w:type="gram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IND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nr_Cell1,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cr_NR_SystemIndication_SchedReq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));</w:t>
            </w:r>
          </w:p>
          <w:p w14:paraId="3F6EE35F" w14:textId="77777777" w:rsidR="0095746E" w:rsidRDefault="0095746E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F7085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v_</w:t>
            </w:r>
            <w:proofErr w:type="gramStart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IgnoreNRSR</w:t>
            </w:r>
            <w:proofErr w:type="spell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 xml:space="preserve"> :</w:t>
            </w:r>
            <w:proofErr w:type="gramEnd"/>
            <w:r w:rsidRPr="00F7085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= activate(a_NR5GC_SR_Handler(nr_Cell1));</w:t>
            </w:r>
          </w:p>
          <w:p w14:paraId="5C2D28B8" w14:textId="77777777" w:rsidR="0095746E" w:rsidRDefault="003E4623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lastRenderedPageBreak/>
              <w:t>……………</w:t>
            </w:r>
          </w:p>
          <w:p w14:paraId="1C1589C2" w14:textId="4B80138E" w:rsidR="003E4623" w:rsidRPr="00BB6AB8" w:rsidRDefault="003E4623" w:rsidP="004124DE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}</w:t>
            </w:r>
          </w:p>
        </w:tc>
      </w:tr>
    </w:tbl>
    <w:p w14:paraId="570E1FC9" w14:textId="77777777" w:rsidR="0095746E" w:rsidRDefault="0095746E" w:rsidP="0095746E">
      <w:pPr>
        <w:rPr>
          <w:lang w:val="en-US"/>
        </w:rPr>
      </w:pPr>
    </w:p>
    <w:p w14:paraId="374BFD44" w14:textId="4389A70F" w:rsidR="00F02DF8" w:rsidRDefault="00F02DF8" w:rsidP="00F02DF8"/>
    <w:sectPr w:rsidR="00F02D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A7D51" w14:textId="77777777" w:rsidR="0026560F" w:rsidRDefault="0026560F">
      <w:r>
        <w:separator/>
      </w:r>
    </w:p>
  </w:endnote>
  <w:endnote w:type="continuationSeparator" w:id="0">
    <w:p w14:paraId="427D983F" w14:textId="77777777" w:rsidR="0026560F" w:rsidRDefault="00265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26CE6" w14:textId="77777777" w:rsidR="0026560F" w:rsidRDefault="0026560F">
      <w:r>
        <w:separator/>
      </w:r>
    </w:p>
  </w:footnote>
  <w:footnote w:type="continuationSeparator" w:id="0">
    <w:p w14:paraId="1A0D4A73" w14:textId="77777777" w:rsidR="0026560F" w:rsidRDefault="00265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90A0D"/>
    <w:rsid w:val="000A6394"/>
    <w:rsid w:val="000B7FED"/>
    <w:rsid w:val="000C038A"/>
    <w:rsid w:val="000C2205"/>
    <w:rsid w:val="000C6598"/>
    <w:rsid w:val="000C79AB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10371"/>
    <w:rsid w:val="004242F1"/>
    <w:rsid w:val="004904C4"/>
    <w:rsid w:val="00494371"/>
    <w:rsid w:val="004B75B7"/>
    <w:rsid w:val="00511C6D"/>
    <w:rsid w:val="005141D9"/>
    <w:rsid w:val="0051580D"/>
    <w:rsid w:val="005200AB"/>
    <w:rsid w:val="00547111"/>
    <w:rsid w:val="005913A9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3FD0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AE518C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74795"/>
    <w:rsid w:val="00C870F6"/>
    <w:rsid w:val="00C95985"/>
    <w:rsid w:val="00CA4B98"/>
    <w:rsid w:val="00CB6EE4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50255"/>
    <w:rsid w:val="00D66520"/>
    <w:rsid w:val="00D74B7A"/>
    <w:rsid w:val="00D80F81"/>
    <w:rsid w:val="00D84AE9"/>
    <w:rsid w:val="00DA11E9"/>
    <w:rsid w:val="00DC64DC"/>
    <w:rsid w:val="00DE34CF"/>
    <w:rsid w:val="00E049DE"/>
    <w:rsid w:val="00E13F3D"/>
    <w:rsid w:val="00E20D6E"/>
    <w:rsid w:val="00E34898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3019</Words>
  <Characters>17211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</cp:revision>
  <cp:lastPrinted>1900-01-01T00:00:00Z</cp:lastPrinted>
  <dcterms:created xsi:type="dcterms:W3CDTF">2022-04-15T19:39:00Z</dcterms:created>
  <dcterms:modified xsi:type="dcterms:W3CDTF">2022-04-15T19:39:00Z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