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D447990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3D2AFE">
        <w:fldChar w:fldCharType="begin"/>
      </w:r>
      <w:r w:rsidR="003D2AFE">
        <w:instrText xml:space="preserve"> DOCPROPERTY  Tdoc#  \* MERGEFORMAT </w:instrText>
      </w:r>
      <w:r w:rsidR="003D2AFE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F02DF8">
        <w:rPr>
          <w:b/>
          <w:i/>
          <w:noProof/>
          <w:sz w:val="28"/>
        </w:rPr>
        <w:t>5</w:t>
      </w:r>
      <w:r w:rsidR="00DE0478">
        <w:rPr>
          <w:b/>
          <w:i/>
          <w:noProof/>
          <w:sz w:val="28"/>
        </w:rPr>
        <w:t>0</w:t>
      </w:r>
      <w:r w:rsidR="003D2AFE">
        <w:rPr>
          <w:b/>
          <w:i/>
          <w:noProof/>
          <w:sz w:val="28"/>
        </w:rPr>
        <w:fldChar w:fldCharType="end"/>
      </w:r>
      <w:r w:rsidR="0083785A">
        <w:rPr>
          <w:b/>
          <w:i/>
          <w:noProof/>
          <w:sz w:val="28"/>
        </w:rPr>
        <w:t>1</w:t>
      </w:r>
    </w:p>
    <w:p w14:paraId="210A5493" w14:textId="77777777" w:rsidR="00745C21" w:rsidRDefault="003D2AFE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3D2A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DB635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DE0478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0B0E8B" w:rsidR="001E41F3" w:rsidRDefault="00DE0478" w:rsidP="00B7489A">
            <w:pPr>
              <w:pStyle w:val="CRCoverPage"/>
              <w:spacing w:after="0"/>
              <w:rPr>
                <w:noProof/>
              </w:rPr>
            </w:pPr>
            <w:r w:rsidRPr="00DE0478">
              <w:t xml:space="preserve">Correction for NR5GC </w:t>
            </w:r>
            <w:proofErr w:type="spellStart"/>
            <w:r w:rsidRPr="00DE0478">
              <w:t>eNS</w:t>
            </w:r>
            <w:proofErr w:type="spellEnd"/>
            <w:r w:rsidRPr="00DE0478">
              <w:t xml:space="preserve"> test cases</w:t>
            </w:r>
            <w:r w:rsidR="00084226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531A6D" w:rsidR="001E41F3" w:rsidRDefault="0050415E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TEI16_Test, </w:t>
            </w:r>
            <w:r w:rsidR="00DE0478" w:rsidRPr="00DE0478">
              <w:rPr>
                <w:noProof/>
              </w:rPr>
              <w:t>eNS-UEConTest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766B10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4-0</w:t>
            </w:r>
            <w:r w:rsidR="00DE0478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3D2A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FEF896" w:rsidR="001E41F3" w:rsidRDefault="00DE0478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IE length for allowed NSSAI list in 9.1.10.1 and rejected NSSAI list in 9.1.10.6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F7507F" w:rsidR="00F02DF8" w:rsidRDefault="00DE0478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IE lengths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46CC82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 xml:space="preserve">A conformant UE can fail </w:t>
            </w:r>
            <w:r w:rsidR="00DE0478">
              <w:rPr>
                <w:noProof/>
              </w:rPr>
              <w:t>these test cases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AC56E1" w:rsidR="001E41F3" w:rsidRDefault="00DE0478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9.1.10.1.1NR5GC, 9.1.10.6.NR5GC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CEAC6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B7C753" w:rsidR="001E41F3" w:rsidRDefault="00280C4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066A86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0031653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09F6C041" w14:textId="47236239" w:rsidR="00DE0478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0478" w:rsidRPr="00B80F82">
        <w:rPr>
          <w:rFonts w:cs="Arial"/>
          <w:iCs/>
        </w:rPr>
        <w:t>Table of Contents</w:t>
      </w:r>
      <w:r w:rsidR="00DE0478">
        <w:tab/>
      </w:r>
      <w:r w:rsidR="00DE0478">
        <w:fldChar w:fldCharType="begin"/>
      </w:r>
      <w:r w:rsidR="00DE0478">
        <w:instrText xml:space="preserve"> PAGEREF _Toc100316539 \h </w:instrText>
      </w:r>
      <w:r w:rsidR="00DE0478">
        <w:fldChar w:fldCharType="separate"/>
      </w:r>
      <w:r w:rsidR="00DE0478">
        <w:t>2</w:t>
      </w:r>
      <w:r w:rsidR="00DE0478">
        <w:fldChar w:fldCharType="end"/>
      </w:r>
    </w:p>
    <w:p w14:paraId="5A3A459E" w14:textId="26B785F4" w:rsidR="00DE0478" w:rsidRDefault="00DE04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80F8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80F8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_Toc100316540 \h </w:instrText>
      </w:r>
      <w:r>
        <w:fldChar w:fldCharType="separate"/>
      </w:r>
      <w:r>
        <w:t>3</w:t>
      </w:r>
      <w:r>
        <w:fldChar w:fldCharType="end"/>
      </w:r>
    </w:p>
    <w:p w14:paraId="088DAD99" w14:textId="7FA0382E" w:rsidR="00DE0478" w:rsidRDefault="00DE047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B80F8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B80F8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_Toc100316541 \h </w:instrText>
      </w:r>
      <w:r>
        <w:fldChar w:fldCharType="separate"/>
      </w:r>
      <w:r>
        <w:t>3</w:t>
      </w:r>
      <w:r>
        <w:fldChar w:fldCharType="end"/>
      </w:r>
    </w:p>
    <w:p w14:paraId="3E4968F9" w14:textId="59EA3116" w:rsidR="00DE0478" w:rsidRDefault="00DE047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80F8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80F82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_Toc100316542 \h </w:instrText>
      </w:r>
      <w:r>
        <w:fldChar w:fldCharType="separate"/>
      </w:r>
      <w:r>
        <w:t>3</w:t>
      </w:r>
      <w:r>
        <w:fldChar w:fldCharType="end"/>
      </w:r>
    </w:p>
    <w:p w14:paraId="214D009C" w14:textId="1EDBDB35" w:rsidR="00DE0478" w:rsidRDefault="00DE0478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B80F8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B80F82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_Toc100316543 \h </w:instrText>
      </w:r>
      <w:r>
        <w:fldChar w:fldCharType="separate"/>
      </w:r>
      <w:r>
        <w:t>4</w:t>
      </w:r>
      <w:r>
        <w:fldChar w:fldCharType="end"/>
      </w:r>
    </w:p>
    <w:p w14:paraId="325A0C2F" w14:textId="221D269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0316540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3CF0052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0316541"/>
      <w:r w:rsidRPr="00854C55">
        <w:rPr>
          <w:b/>
        </w:rPr>
        <w:t>Corrections required</w:t>
      </w:r>
      <w:bookmarkEnd w:id="5"/>
      <w:bookmarkEnd w:id="6"/>
      <w:bookmarkEnd w:id="7"/>
    </w:p>
    <w:p w14:paraId="4EACCFE4" w14:textId="77777777" w:rsidR="00DE0478" w:rsidRDefault="00DE0478" w:rsidP="00DE047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90300864"/>
      <w:bookmarkStart w:id="9" w:name="_Toc100316542"/>
      <w:bookmarkStart w:id="10" w:name="_Toc122434494"/>
      <w:bookmarkStart w:id="11" w:name="_Toc295288971"/>
      <w:bookmarkStart w:id="12" w:name="_Toc325725666"/>
      <w:bookmarkStart w:id="13" w:name="_Toc6686432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E0478" w14:paraId="415E3B53" w14:textId="77777777" w:rsidTr="00C5056D">
        <w:trPr>
          <w:trHeight w:val="447"/>
        </w:trPr>
        <w:tc>
          <w:tcPr>
            <w:tcW w:w="1985" w:type="dxa"/>
          </w:tcPr>
          <w:p w14:paraId="56B0362B" w14:textId="77777777" w:rsidR="00DE0478" w:rsidRDefault="00DE0478" w:rsidP="00C505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411AEF61" w14:textId="4742DCC9" w:rsidR="00DE0478" w:rsidRDefault="00DE0478" w:rsidP="00C5056D">
            <w:pPr>
              <w:tabs>
                <w:tab w:val="left" w:pos="612"/>
              </w:tabs>
              <w:spacing w:after="0"/>
            </w:pPr>
            <w:r w:rsidRPr="00E67A82">
              <w:rPr>
                <w:rFonts w:ascii="Arial" w:hAnsi="Arial"/>
                <w:bCs/>
                <w:lang w:val="en-US" w:eastAsia="en-GB"/>
              </w:rPr>
              <w:t>fl_TC_9_1_10_1_TestBody</w:t>
            </w:r>
            <w:r>
              <w:rPr>
                <w:rFonts w:ascii="Arial" w:hAnsi="Arial"/>
                <w:bCs/>
                <w:lang w:val="en-US" w:eastAsia="en-GB"/>
              </w:rPr>
              <w:t>()</w:t>
            </w:r>
          </w:p>
        </w:tc>
      </w:tr>
      <w:tr w:rsidR="00DE0478" w14:paraId="209DD830" w14:textId="77777777" w:rsidTr="00C5056D">
        <w:trPr>
          <w:trHeight w:val="452"/>
        </w:trPr>
        <w:tc>
          <w:tcPr>
            <w:tcW w:w="1985" w:type="dxa"/>
          </w:tcPr>
          <w:p w14:paraId="5716A5E2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AE6BAED" w14:textId="6D977482" w:rsidR="00DE0478" w:rsidRPr="00A07F10" w:rsidRDefault="00DE0478" w:rsidP="00C5056D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Allowed NSSAI list at step 12 contains 1 NSSAI with 2 octets, IE length is incorrectly set.</w:t>
            </w:r>
          </w:p>
        </w:tc>
      </w:tr>
      <w:tr w:rsidR="00DE0478" w14:paraId="4A071B03" w14:textId="77777777" w:rsidTr="00C5056D">
        <w:tc>
          <w:tcPr>
            <w:tcW w:w="1985" w:type="dxa"/>
          </w:tcPr>
          <w:p w14:paraId="627B64DB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2D900F9" w14:textId="04A4DE4B" w:rsidR="00DE0478" w:rsidRDefault="00DE0478" w:rsidP="00C5056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 IE length to 2 octets</w:t>
            </w:r>
          </w:p>
        </w:tc>
      </w:tr>
      <w:tr w:rsidR="00DE0478" w14:paraId="2D3085B9" w14:textId="77777777" w:rsidTr="00C5056D">
        <w:tc>
          <w:tcPr>
            <w:tcW w:w="1985" w:type="dxa"/>
          </w:tcPr>
          <w:p w14:paraId="0DA411AB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A467CD9" w14:textId="77777777" w:rsidR="00DE0478" w:rsidRDefault="00DE0478" w:rsidP="00DE0478">
            <w:pPr>
              <w:spacing w:after="0"/>
              <w:rPr>
                <w:rFonts w:ascii="Arial" w:hAnsi="Arial" w:cs="Arial"/>
                <w:lang w:val="en-US"/>
              </w:rPr>
            </w:pPr>
            <w:r w:rsidRPr="00FC18A0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DE0478" w14:paraId="2DD6CA29" w14:textId="77777777" w:rsidTr="00C5056D">
        <w:tc>
          <w:tcPr>
            <w:tcW w:w="1985" w:type="dxa"/>
          </w:tcPr>
          <w:p w14:paraId="3986CB78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3389C74" w14:textId="77777777" w:rsidR="00DE0478" w:rsidRDefault="00DE0478" w:rsidP="00C5056D">
            <w:pPr>
              <w:rPr>
                <w:rFonts w:ascii="Arial" w:hAnsi="Arial"/>
                <w:highlight w:val="cyan"/>
              </w:rPr>
            </w:pPr>
          </w:p>
        </w:tc>
      </w:tr>
    </w:tbl>
    <w:p w14:paraId="24164D55" w14:textId="77777777" w:rsidR="00DE0478" w:rsidRDefault="00DE0478" w:rsidP="00DE0478">
      <w:pPr>
        <w:rPr>
          <w:lang w:val="en-US"/>
        </w:rPr>
      </w:pPr>
    </w:p>
    <w:p w14:paraId="06A17679" w14:textId="77777777" w:rsidR="00DE0478" w:rsidRPr="00F13CC7" w:rsidRDefault="00DE0478" w:rsidP="00DE047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0478" w14:paraId="5BD8B7BD" w14:textId="77777777" w:rsidTr="00C5056D">
        <w:tc>
          <w:tcPr>
            <w:tcW w:w="9855" w:type="dxa"/>
          </w:tcPr>
          <w:p w14:paraId="7B4AA318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2C51D0">
              <w:rPr>
                <w:rFonts w:ascii="Arial" w:hAnsi="Arial"/>
                <w:bCs/>
                <w:lang w:val="en-US" w:eastAsia="en-GB"/>
              </w:rPr>
              <w:t xml:space="preserve"> </w:t>
            </w:r>
            <w:r w:rsidRPr="00E67A82">
              <w:rPr>
                <w:rFonts w:ascii="Arial" w:hAnsi="Arial"/>
                <w:bCs/>
                <w:lang w:val="en-US" w:eastAsia="en-GB"/>
              </w:rPr>
              <w:t xml:space="preserve">  function fl_TC_9_1_10_1_TestBody() runs on NR5GC_PTC</w:t>
            </w:r>
          </w:p>
          <w:p w14:paraId="795FD730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6CCF35DC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645228A3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EEDEED3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8EFE6EC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67AD682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var template (value) NSSAI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v_AllowedNSSAI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>:= {</w:t>
            </w:r>
          </w:p>
          <w:p w14:paraId="21840CD9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iei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'15'O,</w:t>
            </w:r>
          </w:p>
          <w:p w14:paraId="61EDAF9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iel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'02'O,</w:t>
            </w:r>
          </w:p>
          <w:p w14:paraId="7675BD4B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s_nssai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cs_S_NSSAI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>(omit, '01'O, '01'O, omit)}</w:t>
            </w:r>
          </w:p>
          <w:p w14:paraId="1DEBE21B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7D4DE306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var template (value) NSSAI v_AllowedNSSAI_Step12:= { // @sic R5-217939 sic@</w:t>
            </w:r>
          </w:p>
          <w:p w14:paraId="300B4661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iei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'15'O, // @sic R5-222009 sic@</w:t>
            </w:r>
          </w:p>
          <w:p w14:paraId="3B97D1FA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iel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'</w:t>
            </w:r>
            <w:r w:rsidRPr="00E67A82">
              <w:rPr>
                <w:rFonts w:ascii="Arial" w:hAnsi="Arial"/>
                <w:bCs/>
                <w:highlight w:val="green"/>
                <w:lang w:val="en-US" w:eastAsia="en-GB"/>
              </w:rPr>
              <w:t>01</w:t>
            </w:r>
            <w:r w:rsidRPr="00E67A82">
              <w:rPr>
                <w:rFonts w:ascii="Arial" w:hAnsi="Arial"/>
                <w:bCs/>
                <w:lang w:val="en-US" w:eastAsia="en-GB"/>
              </w:rPr>
              <w:t>'O,</w:t>
            </w:r>
          </w:p>
          <w:p w14:paraId="4A5F3C63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s_nssai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cs_S_NSSAI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>(omit, '01'O, '03'O, omit)}</w:t>
            </w:r>
          </w:p>
          <w:p w14:paraId="429C704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068BB36E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var template (value) NSSAI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v_RequestedNSSAI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>:= {</w:t>
            </w:r>
          </w:p>
          <w:p w14:paraId="386F247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iei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'2F'O,</w:t>
            </w:r>
          </w:p>
          <w:p w14:paraId="1AD65766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iel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'02'O,</w:t>
            </w:r>
          </w:p>
          <w:p w14:paraId="2BE3B50E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s_nssai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cs_S_NSSAI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>(omit, '01'O, '01'O, omit)}</w:t>
            </w:r>
          </w:p>
          <w:p w14:paraId="59A59B1F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413CE79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var template (value) NSSAI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v_ConfiguredNSSAI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{</w:t>
            </w:r>
          </w:p>
          <w:p w14:paraId="588CE125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iei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'31'O,</w:t>
            </w:r>
          </w:p>
          <w:p w14:paraId="2FA6341D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iel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'04'O,</w:t>
            </w:r>
          </w:p>
          <w:p w14:paraId="162A170D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s_nssai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cs_S_NSSAI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 xml:space="preserve">(omit, '01'O, '01'O, omit), </w:t>
            </w:r>
            <w:proofErr w:type="spellStart"/>
            <w:r w:rsidRPr="00E67A82">
              <w:rPr>
                <w:rFonts w:ascii="Arial" w:hAnsi="Arial"/>
                <w:bCs/>
                <w:lang w:val="en-US" w:eastAsia="en-GB"/>
              </w:rPr>
              <w:t>cs_S_NSSAI</w:t>
            </w:r>
            <w:proofErr w:type="spellEnd"/>
            <w:r w:rsidRPr="00E67A82">
              <w:rPr>
                <w:rFonts w:ascii="Arial" w:hAnsi="Arial"/>
                <w:bCs/>
                <w:lang w:val="en-US" w:eastAsia="en-GB"/>
              </w:rPr>
              <w:t>(omit, '01'O, '02'O, omit)}</w:t>
            </w:r>
          </w:p>
          <w:p w14:paraId="67C31161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E67A82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417EB74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35497D4D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5F58C56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6B998609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ascii="Arial" w:hAnsi="Arial"/>
                <w:bCs/>
                <w:lang w:val="en-US" w:eastAsia="en-GB"/>
              </w:rPr>
              <w:t>}</w:t>
            </w:r>
            <w:r w:rsidRPr="001B4F70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A74E9B">
              <w:rPr>
                <w:rFonts w:ascii="Arial" w:hAnsi="Arial"/>
                <w:bCs/>
                <w:lang w:val="en-US" w:eastAsia="en-GB"/>
              </w:rPr>
              <w:t xml:space="preserve">  </w:t>
            </w:r>
          </w:p>
          <w:p w14:paraId="7BB7F902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240DAACC" w14:textId="77777777" w:rsidR="00DE0478" w:rsidRDefault="00DE0478" w:rsidP="00DE0478">
      <w:pPr>
        <w:rPr>
          <w:lang w:val="en-US"/>
        </w:rPr>
      </w:pPr>
    </w:p>
    <w:p w14:paraId="3B5E257B" w14:textId="77777777" w:rsidR="00DE0478" w:rsidRPr="00F13CC7" w:rsidRDefault="00DE0478" w:rsidP="00DE047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lastRenderedPageBreak/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0478" w14:paraId="0F7BE7DF" w14:textId="77777777" w:rsidTr="00C5056D">
        <w:tc>
          <w:tcPr>
            <w:tcW w:w="9629" w:type="dxa"/>
          </w:tcPr>
          <w:p w14:paraId="25D0C391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A74E9B">
              <w:rPr>
                <w:lang w:val="en-US" w:eastAsia="zh-CN"/>
              </w:rPr>
              <w:t xml:space="preserve">  </w:t>
            </w:r>
            <w:r w:rsidRPr="00E67A82">
              <w:rPr>
                <w:lang w:val="en-US" w:eastAsia="zh-CN"/>
              </w:rPr>
              <w:t xml:space="preserve">  function fl_TC_9_1_10_1_TestBody() runs on NR5GC_PTC</w:t>
            </w:r>
          </w:p>
          <w:p w14:paraId="54EB4A05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{</w:t>
            </w:r>
          </w:p>
          <w:p w14:paraId="6183926F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F95866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6516A8A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C712386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0B6C9B08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var template (value) NSSAI </w:t>
            </w:r>
            <w:proofErr w:type="spellStart"/>
            <w:r w:rsidRPr="00E67A82">
              <w:rPr>
                <w:lang w:val="en-US" w:eastAsia="zh-CN"/>
              </w:rPr>
              <w:t>v_AllowedNSSAI</w:t>
            </w:r>
            <w:proofErr w:type="spellEnd"/>
            <w:r w:rsidRPr="00E67A82">
              <w:rPr>
                <w:lang w:val="en-US" w:eastAsia="zh-CN"/>
              </w:rPr>
              <w:t>:= {</w:t>
            </w:r>
          </w:p>
          <w:p w14:paraId="60844318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iei</w:t>
            </w:r>
            <w:proofErr w:type="spellEnd"/>
            <w:r w:rsidRPr="00E67A82">
              <w:rPr>
                <w:lang w:val="en-US" w:eastAsia="zh-CN"/>
              </w:rPr>
              <w:t xml:space="preserve"> := '15'O,</w:t>
            </w:r>
          </w:p>
          <w:p w14:paraId="4D0ECA9B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iel</w:t>
            </w:r>
            <w:proofErr w:type="spellEnd"/>
            <w:r w:rsidRPr="00E67A82">
              <w:rPr>
                <w:lang w:val="en-US" w:eastAsia="zh-CN"/>
              </w:rPr>
              <w:t xml:space="preserve"> := '02'O,</w:t>
            </w:r>
          </w:p>
          <w:p w14:paraId="4B7F82CF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s_nssai</w:t>
            </w:r>
            <w:proofErr w:type="spellEnd"/>
            <w:r w:rsidRPr="00E67A82">
              <w:rPr>
                <w:lang w:val="en-US" w:eastAsia="zh-CN"/>
              </w:rPr>
              <w:t xml:space="preserve"> := {</w:t>
            </w:r>
            <w:proofErr w:type="spellStart"/>
            <w:r w:rsidRPr="00E67A82">
              <w:rPr>
                <w:lang w:val="en-US" w:eastAsia="zh-CN"/>
              </w:rPr>
              <w:t>cs_S_NSSAI</w:t>
            </w:r>
            <w:proofErr w:type="spellEnd"/>
            <w:r w:rsidRPr="00E67A82">
              <w:rPr>
                <w:lang w:val="en-US" w:eastAsia="zh-CN"/>
              </w:rPr>
              <w:t>(omit, '01'O, '01'O, omit)}</w:t>
            </w:r>
          </w:p>
          <w:p w14:paraId="75CA2B9E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};</w:t>
            </w:r>
          </w:p>
          <w:p w14:paraId="67F8463B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var template (value) NSSAI v_AllowedNSSAI_Step12:= { // @sic R5-217939 sic@</w:t>
            </w:r>
          </w:p>
          <w:p w14:paraId="3AAB2CC3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iei</w:t>
            </w:r>
            <w:proofErr w:type="spellEnd"/>
            <w:r w:rsidRPr="00E67A82">
              <w:rPr>
                <w:lang w:val="en-US" w:eastAsia="zh-CN"/>
              </w:rPr>
              <w:t xml:space="preserve"> := '15'O, // @sic R5-222009 sic@</w:t>
            </w:r>
          </w:p>
          <w:p w14:paraId="53E0FAD2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iel</w:t>
            </w:r>
            <w:proofErr w:type="spellEnd"/>
            <w:r w:rsidRPr="00E67A82">
              <w:rPr>
                <w:lang w:val="en-US" w:eastAsia="zh-CN"/>
              </w:rPr>
              <w:t xml:space="preserve"> := '</w:t>
            </w:r>
            <w:r w:rsidRPr="00E67A82">
              <w:rPr>
                <w:highlight w:val="green"/>
                <w:lang w:val="en-US" w:eastAsia="zh-CN"/>
              </w:rPr>
              <w:t>02</w:t>
            </w:r>
            <w:r w:rsidRPr="00E67A82">
              <w:rPr>
                <w:lang w:val="en-US" w:eastAsia="zh-CN"/>
              </w:rPr>
              <w:t xml:space="preserve">'O, </w:t>
            </w:r>
          </w:p>
          <w:p w14:paraId="79033D27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s_nssai</w:t>
            </w:r>
            <w:proofErr w:type="spellEnd"/>
            <w:r w:rsidRPr="00E67A82">
              <w:rPr>
                <w:lang w:val="en-US" w:eastAsia="zh-CN"/>
              </w:rPr>
              <w:t xml:space="preserve"> := {</w:t>
            </w:r>
            <w:proofErr w:type="spellStart"/>
            <w:r w:rsidRPr="00E67A82">
              <w:rPr>
                <w:lang w:val="en-US" w:eastAsia="zh-CN"/>
              </w:rPr>
              <w:t>cs_S_NSSAI</w:t>
            </w:r>
            <w:proofErr w:type="spellEnd"/>
            <w:r w:rsidRPr="00E67A82">
              <w:rPr>
                <w:lang w:val="en-US" w:eastAsia="zh-CN"/>
              </w:rPr>
              <w:t>(omit, '01'O, '03'O, omit)}</w:t>
            </w:r>
          </w:p>
          <w:p w14:paraId="0C4DEC78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};</w:t>
            </w:r>
          </w:p>
          <w:p w14:paraId="24756F4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var template (value) NSSAI </w:t>
            </w:r>
            <w:proofErr w:type="spellStart"/>
            <w:r w:rsidRPr="00E67A82">
              <w:rPr>
                <w:lang w:val="en-US" w:eastAsia="zh-CN"/>
              </w:rPr>
              <w:t>v_RequestedNSSAI</w:t>
            </w:r>
            <w:proofErr w:type="spellEnd"/>
            <w:r w:rsidRPr="00E67A82">
              <w:rPr>
                <w:lang w:val="en-US" w:eastAsia="zh-CN"/>
              </w:rPr>
              <w:t>:= {</w:t>
            </w:r>
          </w:p>
          <w:p w14:paraId="483A5BF8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iei</w:t>
            </w:r>
            <w:proofErr w:type="spellEnd"/>
            <w:r w:rsidRPr="00E67A82">
              <w:rPr>
                <w:lang w:val="en-US" w:eastAsia="zh-CN"/>
              </w:rPr>
              <w:t xml:space="preserve"> := '2F'O,</w:t>
            </w:r>
          </w:p>
          <w:p w14:paraId="01E711E3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iel</w:t>
            </w:r>
            <w:proofErr w:type="spellEnd"/>
            <w:r w:rsidRPr="00E67A82">
              <w:rPr>
                <w:lang w:val="en-US" w:eastAsia="zh-CN"/>
              </w:rPr>
              <w:t xml:space="preserve"> := '02'O,</w:t>
            </w:r>
          </w:p>
          <w:p w14:paraId="18A5EE4F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s_nssai</w:t>
            </w:r>
            <w:proofErr w:type="spellEnd"/>
            <w:r w:rsidRPr="00E67A82">
              <w:rPr>
                <w:lang w:val="en-US" w:eastAsia="zh-CN"/>
              </w:rPr>
              <w:t xml:space="preserve"> := {</w:t>
            </w:r>
            <w:proofErr w:type="spellStart"/>
            <w:r w:rsidRPr="00E67A82">
              <w:rPr>
                <w:lang w:val="en-US" w:eastAsia="zh-CN"/>
              </w:rPr>
              <w:t>cs_S_NSSAI</w:t>
            </w:r>
            <w:proofErr w:type="spellEnd"/>
            <w:r w:rsidRPr="00E67A82">
              <w:rPr>
                <w:lang w:val="en-US" w:eastAsia="zh-CN"/>
              </w:rPr>
              <w:t>(omit, '01'O, '01'O, omit)}</w:t>
            </w:r>
          </w:p>
          <w:p w14:paraId="30B4130F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};</w:t>
            </w:r>
          </w:p>
          <w:p w14:paraId="074C0670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var template (value) NSSAI </w:t>
            </w:r>
            <w:proofErr w:type="spellStart"/>
            <w:r w:rsidRPr="00E67A82">
              <w:rPr>
                <w:lang w:val="en-US" w:eastAsia="zh-CN"/>
              </w:rPr>
              <w:t>v_ConfiguredNSSAI</w:t>
            </w:r>
            <w:proofErr w:type="spellEnd"/>
            <w:r w:rsidRPr="00E67A82">
              <w:rPr>
                <w:lang w:val="en-US" w:eastAsia="zh-CN"/>
              </w:rPr>
              <w:t xml:space="preserve"> := {</w:t>
            </w:r>
          </w:p>
          <w:p w14:paraId="0A9F9DF4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iei</w:t>
            </w:r>
            <w:proofErr w:type="spellEnd"/>
            <w:r w:rsidRPr="00E67A82">
              <w:rPr>
                <w:lang w:val="en-US" w:eastAsia="zh-CN"/>
              </w:rPr>
              <w:t xml:space="preserve"> := '31'O,</w:t>
            </w:r>
          </w:p>
          <w:p w14:paraId="287B5403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iel</w:t>
            </w:r>
            <w:proofErr w:type="spellEnd"/>
            <w:r w:rsidRPr="00E67A82">
              <w:rPr>
                <w:lang w:val="en-US" w:eastAsia="zh-CN"/>
              </w:rPr>
              <w:t xml:space="preserve"> := '04'O,</w:t>
            </w:r>
          </w:p>
          <w:p w14:paraId="1E52BDAD" w14:textId="77777777" w:rsidR="00DE0478" w:rsidRPr="00E67A82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</w:t>
            </w:r>
            <w:proofErr w:type="spellStart"/>
            <w:r w:rsidRPr="00E67A82">
              <w:rPr>
                <w:lang w:val="en-US" w:eastAsia="zh-CN"/>
              </w:rPr>
              <w:t>s_nssai</w:t>
            </w:r>
            <w:proofErr w:type="spellEnd"/>
            <w:r w:rsidRPr="00E67A82">
              <w:rPr>
                <w:lang w:val="en-US" w:eastAsia="zh-CN"/>
              </w:rPr>
              <w:t xml:space="preserve"> := {</w:t>
            </w:r>
            <w:proofErr w:type="spellStart"/>
            <w:r w:rsidRPr="00E67A82">
              <w:rPr>
                <w:lang w:val="en-US" w:eastAsia="zh-CN"/>
              </w:rPr>
              <w:t>cs_S_NSSAI</w:t>
            </w:r>
            <w:proofErr w:type="spellEnd"/>
            <w:r w:rsidRPr="00E67A82">
              <w:rPr>
                <w:lang w:val="en-US" w:eastAsia="zh-CN"/>
              </w:rPr>
              <w:t xml:space="preserve">(omit, '01'O, '01'O, omit), </w:t>
            </w:r>
            <w:proofErr w:type="spellStart"/>
            <w:r w:rsidRPr="00E67A82">
              <w:rPr>
                <w:lang w:val="en-US" w:eastAsia="zh-CN"/>
              </w:rPr>
              <w:t>cs_S_NSSAI</w:t>
            </w:r>
            <w:proofErr w:type="spellEnd"/>
            <w:r w:rsidRPr="00E67A82">
              <w:rPr>
                <w:lang w:val="en-US" w:eastAsia="zh-CN"/>
              </w:rPr>
              <w:t>(omit, '01'O, '02'O, omit)}</w:t>
            </w:r>
          </w:p>
          <w:p w14:paraId="67434D5E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E67A82">
              <w:rPr>
                <w:lang w:val="en-US" w:eastAsia="zh-CN"/>
              </w:rPr>
              <w:t xml:space="preserve">      };</w:t>
            </w:r>
          </w:p>
          <w:p w14:paraId="1BFBFFD8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D92BC2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1486D2B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290FE6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</w:p>
        </w:tc>
      </w:tr>
      <w:bookmarkEnd w:id="10"/>
      <w:bookmarkEnd w:id="11"/>
      <w:bookmarkEnd w:id="12"/>
      <w:bookmarkEnd w:id="13"/>
    </w:tbl>
    <w:p w14:paraId="374BFD44" w14:textId="71382697" w:rsidR="00F02DF8" w:rsidRDefault="00F02DF8" w:rsidP="00F02DF8"/>
    <w:p w14:paraId="5BFBD7D3" w14:textId="1A87FA3B" w:rsidR="00DE0478" w:rsidRDefault="00DE0478" w:rsidP="00DE047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00316543"/>
      <w:r>
        <w:rPr>
          <w:b/>
          <w:lang w:val="pt-BR"/>
        </w:rPr>
        <w:t>Change 2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DE0478" w14:paraId="724C6A1D" w14:textId="77777777" w:rsidTr="00C5056D">
        <w:trPr>
          <w:trHeight w:val="447"/>
        </w:trPr>
        <w:tc>
          <w:tcPr>
            <w:tcW w:w="1985" w:type="dxa"/>
          </w:tcPr>
          <w:p w14:paraId="67939297" w14:textId="77777777" w:rsidR="00DE0478" w:rsidRDefault="00DE0478" w:rsidP="00C505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36B9C00" w14:textId="77777777" w:rsidR="00DE0478" w:rsidRDefault="00DE0478" w:rsidP="00C5056D">
            <w:pPr>
              <w:tabs>
                <w:tab w:val="left" w:pos="612"/>
              </w:tabs>
              <w:spacing w:after="0"/>
            </w:pPr>
            <w:r w:rsidRPr="00DB0059">
              <w:t>fl_TC_9_1_10_6_Steps2To20</w:t>
            </w:r>
          </w:p>
        </w:tc>
      </w:tr>
      <w:tr w:rsidR="00DE0478" w14:paraId="7A24E5D9" w14:textId="77777777" w:rsidTr="00C5056D">
        <w:trPr>
          <w:trHeight w:val="452"/>
        </w:trPr>
        <w:tc>
          <w:tcPr>
            <w:tcW w:w="1985" w:type="dxa"/>
          </w:tcPr>
          <w:p w14:paraId="788FCAA0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F5D5223" w14:textId="4E2D063D" w:rsidR="00DE0478" w:rsidRPr="00A07F10" w:rsidRDefault="00DE0478" w:rsidP="00C5056D">
            <w:pPr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Rejected NSSAI list contains 1 NSSAI with 5 octets, IE length is incorrectly set.</w:t>
            </w:r>
          </w:p>
        </w:tc>
      </w:tr>
      <w:tr w:rsidR="00DE0478" w14:paraId="7E12211C" w14:textId="77777777" w:rsidTr="00C5056D">
        <w:tc>
          <w:tcPr>
            <w:tcW w:w="1985" w:type="dxa"/>
          </w:tcPr>
          <w:p w14:paraId="7492AD91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A1977B5" w14:textId="67DF619E" w:rsidR="00DE0478" w:rsidRDefault="00DE0478" w:rsidP="00C5056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Corrected IE length to 5 octets</w:t>
            </w:r>
          </w:p>
        </w:tc>
      </w:tr>
      <w:tr w:rsidR="00DE0478" w14:paraId="256B4D98" w14:textId="77777777" w:rsidTr="00C5056D">
        <w:tc>
          <w:tcPr>
            <w:tcW w:w="1985" w:type="dxa"/>
          </w:tcPr>
          <w:p w14:paraId="188D1E85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D884CB" w14:textId="77777777" w:rsidR="00DE0478" w:rsidRDefault="00DE0478" w:rsidP="00C5056D">
            <w:pPr>
              <w:spacing w:after="0"/>
              <w:rPr>
                <w:rFonts w:ascii="Arial" w:hAnsi="Arial" w:cs="Arial"/>
                <w:lang w:val="en-US"/>
              </w:rPr>
            </w:pPr>
            <w:r w:rsidRPr="00FC18A0">
              <w:rPr>
                <w:rFonts w:ascii="Arial" w:hAnsi="Arial" w:cs="Arial"/>
                <w:lang w:val="en-US"/>
              </w:rPr>
              <w:t>NetworkSlicingEnh_NR5GC</w:t>
            </w:r>
            <w:r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DE0478" w14:paraId="22090574" w14:textId="77777777" w:rsidTr="00C5056D">
        <w:tc>
          <w:tcPr>
            <w:tcW w:w="1985" w:type="dxa"/>
          </w:tcPr>
          <w:p w14:paraId="208C7EC9" w14:textId="77777777" w:rsidR="00DE0478" w:rsidRDefault="00DE0478" w:rsidP="00C5056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48E8B232" w14:textId="77777777" w:rsidR="00DE0478" w:rsidRDefault="00DE0478" w:rsidP="00C5056D">
            <w:pPr>
              <w:rPr>
                <w:rFonts w:ascii="Arial" w:hAnsi="Arial"/>
                <w:highlight w:val="cyan"/>
              </w:rPr>
            </w:pPr>
          </w:p>
        </w:tc>
      </w:tr>
    </w:tbl>
    <w:p w14:paraId="4F22EC16" w14:textId="77777777" w:rsidR="00DE0478" w:rsidRDefault="00DE0478" w:rsidP="00DE0478">
      <w:pPr>
        <w:rPr>
          <w:lang w:val="en-US"/>
        </w:rPr>
      </w:pPr>
    </w:p>
    <w:p w14:paraId="09C7E3A2" w14:textId="77777777" w:rsidR="00DE0478" w:rsidRPr="00F13CC7" w:rsidRDefault="00DE0478" w:rsidP="00DE047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0478" w14:paraId="3947F912" w14:textId="77777777" w:rsidTr="00C5056D">
        <w:tc>
          <w:tcPr>
            <w:tcW w:w="9855" w:type="dxa"/>
          </w:tcPr>
          <w:p w14:paraId="547476F2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function fl_TC_9_1_10_6_Steps2To20() runs on NR5GC_PTC</w:t>
            </w:r>
          </w:p>
          <w:p w14:paraId="13040B7E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{</w:t>
            </w:r>
          </w:p>
          <w:p w14:paraId="1D3991A1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4949173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29CB8F4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217029C1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6FEA508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var template (value) NSSAI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v_AllowedNSSAI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>:= {</w:t>
            </w:r>
          </w:p>
          <w:p w14:paraId="520E0E87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iei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'15'O,</w:t>
            </w:r>
          </w:p>
          <w:p w14:paraId="00503D18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iel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'02'O,</w:t>
            </w:r>
          </w:p>
          <w:p w14:paraId="21447259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s_nssai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cs_S_NSSAI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>(omit, '01'O, '01'O, omit)}</w:t>
            </w:r>
          </w:p>
          <w:p w14:paraId="59E395C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0AF4D1AD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lastRenderedPageBreak/>
              <w:t xml:space="preserve">    var template (value) NSSAI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v_ConfiguredNSSAI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{</w:t>
            </w:r>
          </w:p>
          <w:p w14:paraId="6D1C950A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iei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'31'O,</w:t>
            </w:r>
          </w:p>
          <w:p w14:paraId="7C8E8D8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iel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'04'O,</w:t>
            </w:r>
          </w:p>
          <w:p w14:paraId="03D764D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s_nssai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cs_S_NSSAI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(omit, '01'O, '01'O, omit),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cs_S_NSSAI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>(omit, '01'O, '02'O, omit)}</w:t>
            </w:r>
          </w:p>
          <w:p w14:paraId="7944FB0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6660053A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var template (value) NSSAI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v_PendingNSSAI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{</w:t>
            </w:r>
          </w:p>
          <w:p w14:paraId="0CB5644E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iei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'39'O,</w:t>
            </w:r>
          </w:p>
          <w:p w14:paraId="25D5BCD5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iel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'02'O, // @sic R5s220222 sic@</w:t>
            </w:r>
          </w:p>
          <w:p w14:paraId="13BA0F93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s_nssai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cs_S_NSSAI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>(omit, '01'O, '02'O, omit)}</w:t>
            </w:r>
          </w:p>
          <w:p w14:paraId="63F425D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285D504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var template (value)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RejectedNSSAI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v_RejectedNSSAI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{</w:t>
            </w:r>
          </w:p>
          <w:p w14:paraId="1EDC6D3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iei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'11'O,</w:t>
            </w:r>
          </w:p>
          <w:p w14:paraId="0957634D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iel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'</w:t>
            </w:r>
            <w:r w:rsidRPr="00DB0059">
              <w:rPr>
                <w:rFonts w:ascii="Arial" w:hAnsi="Arial"/>
                <w:bCs/>
                <w:highlight w:val="green"/>
                <w:lang w:val="en-US" w:eastAsia="en-GB"/>
              </w:rPr>
              <w:t>02</w:t>
            </w:r>
            <w:r w:rsidRPr="00DB0059">
              <w:rPr>
                <w:rFonts w:ascii="Arial" w:hAnsi="Arial"/>
                <w:bCs/>
                <w:lang w:val="en-US" w:eastAsia="en-GB"/>
              </w:rPr>
              <w:t>'O,</w:t>
            </w:r>
          </w:p>
          <w:p w14:paraId="788945E7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rejectS_NSSAI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 xml:space="preserve"> := {</w:t>
            </w:r>
            <w:proofErr w:type="spellStart"/>
            <w:r w:rsidRPr="00DB0059">
              <w:rPr>
                <w:rFonts w:ascii="Arial" w:hAnsi="Arial"/>
                <w:bCs/>
                <w:lang w:val="en-US" w:eastAsia="en-GB"/>
              </w:rPr>
              <w:t>cs_RejectedS_NSSAI</w:t>
            </w:r>
            <w:proofErr w:type="spellEnd"/>
            <w:r w:rsidRPr="00DB0059">
              <w:rPr>
                <w:rFonts w:ascii="Arial" w:hAnsi="Arial"/>
                <w:bCs/>
                <w:lang w:val="en-US" w:eastAsia="en-GB"/>
              </w:rPr>
              <w:t>('0100'B,'0010'B, '02'O, 'FFFFFF'O)} // @sic R5s220222 sic@</w:t>
            </w:r>
          </w:p>
          <w:p w14:paraId="454BB351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  };</w:t>
            </w:r>
          </w:p>
          <w:p w14:paraId="042B02C5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B0059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0115F8F7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42FCD47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/>
              </w:rPr>
            </w:pPr>
            <w:r>
              <w:rPr>
                <w:rFonts w:ascii="Arial" w:hAnsi="Arial"/>
                <w:bCs/>
                <w:lang w:val="en-US"/>
              </w:rPr>
              <w:t>…</w:t>
            </w:r>
          </w:p>
          <w:p w14:paraId="786F2CDF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/>
              </w:rPr>
            </w:pPr>
            <w:r>
              <w:rPr>
                <w:rFonts w:ascii="Arial" w:hAnsi="Arial"/>
                <w:bCs/>
                <w:lang w:val="en-US"/>
              </w:rPr>
              <w:t>…</w:t>
            </w:r>
          </w:p>
          <w:p w14:paraId="5C195E4C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  <w:r>
              <w:rPr>
                <w:rFonts w:ascii="Arial" w:hAnsi="Arial"/>
                <w:bCs/>
                <w:lang w:val="en-US"/>
              </w:rPr>
              <w:t>}</w:t>
            </w:r>
          </w:p>
          <w:p w14:paraId="54436A0B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/>
              </w:rPr>
            </w:pPr>
          </w:p>
        </w:tc>
      </w:tr>
    </w:tbl>
    <w:p w14:paraId="192AEF8C" w14:textId="77777777" w:rsidR="00DE0478" w:rsidRDefault="00DE0478" w:rsidP="00DE0478">
      <w:pPr>
        <w:rPr>
          <w:lang w:val="en-US"/>
        </w:rPr>
      </w:pPr>
    </w:p>
    <w:p w14:paraId="1F3496B1" w14:textId="77777777" w:rsidR="00DE0478" w:rsidRPr="00F13CC7" w:rsidRDefault="00DE0478" w:rsidP="00DE0478">
      <w:pPr>
        <w:rPr>
          <w:b/>
          <w:bCs/>
          <w:lang w:val="en-US"/>
        </w:rPr>
      </w:pPr>
      <w:r w:rsidRPr="00F13CC7">
        <w:rPr>
          <w:b/>
          <w:bCs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DE0478" w14:paraId="1150CE96" w14:textId="77777777" w:rsidTr="00C5056D">
        <w:tc>
          <w:tcPr>
            <w:tcW w:w="9629" w:type="dxa"/>
          </w:tcPr>
          <w:p w14:paraId="3F85CD0E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function fl_TC_9_1_10_6_Steps2To20() runs on NR5GC_PTC</w:t>
            </w:r>
          </w:p>
          <w:p w14:paraId="0B187A3D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{</w:t>
            </w:r>
          </w:p>
          <w:p w14:paraId="45163C11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010B4414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83F55F6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20D175AB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</w:p>
          <w:p w14:paraId="1E9BE20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var template (value) NSSAI </w:t>
            </w:r>
            <w:proofErr w:type="spellStart"/>
            <w:r w:rsidRPr="00DB0059">
              <w:rPr>
                <w:lang w:val="en-US" w:eastAsia="zh-CN"/>
              </w:rPr>
              <w:t>v_AllowedNSSAI</w:t>
            </w:r>
            <w:proofErr w:type="spellEnd"/>
            <w:r w:rsidRPr="00DB0059">
              <w:rPr>
                <w:lang w:val="en-US" w:eastAsia="zh-CN"/>
              </w:rPr>
              <w:t>:= {</w:t>
            </w:r>
          </w:p>
          <w:p w14:paraId="5D3BBC0A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iei</w:t>
            </w:r>
            <w:proofErr w:type="spellEnd"/>
            <w:r w:rsidRPr="00DB0059">
              <w:rPr>
                <w:lang w:val="en-US" w:eastAsia="zh-CN"/>
              </w:rPr>
              <w:t xml:space="preserve"> := '15'O,</w:t>
            </w:r>
          </w:p>
          <w:p w14:paraId="57A9AD6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iel</w:t>
            </w:r>
            <w:proofErr w:type="spellEnd"/>
            <w:r w:rsidRPr="00DB0059">
              <w:rPr>
                <w:lang w:val="en-US" w:eastAsia="zh-CN"/>
              </w:rPr>
              <w:t xml:space="preserve"> := '02'O,</w:t>
            </w:r>
          </w:p>
          <w:p w14:paraId="236D2706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s_nssai</w:t>
            </w:r>
            <w:proofErr w:type="spellEnd"/>
            <w:r w:rsidRPr="00DB0059">
              <w:rPr>
                <w:lang w:val="en-US" w:eastAsia="zh-CN"/>
              </w:rPr>
              <w:t xml:space="preserve"> := {</w:t>
            </w:r>
            <w:proofErr w:type="spellStart"/>
            <w:r w:rsidRPr="00DB0059">
              <w:rPr>
                <w:lang w:val="en-US" w:eastAsia="zh-CN"/>
              </w:rPr>
              <w:t>cs_S_NSSAI</w:t>
            </w:r>
            <w:proofErr w:type="spellEnd"/>
            <w:r w:rsidRPr="00DB0059">
              <w:rPr>
                <w:lang w:val="en-US" w:eastAsia="zh-CN"/>
              </w:rPr>
              <w:t>(omit, '01'O, '01'O, omit)}</w:t>
            </w:r>
          </w:p>
          <w:p w14:paraId="2D7EE148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};</w:t>
            </w:r>
          </w:p>
          <w:p w14:paraId="7795414C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var template (value) NSSAI </w:t>
            </w:r>
            <w:proofErr w:type="spellStart"/>
            <w:r w:rsidRPr="00DB0059">
              <w:rPr>
                <w:lang w:val="en-US" w:eastAsia="zh-CN"/>
              </w:rPr>
              <w:t>v_ConfiguredNSSAI</w:t>
            </w:r>
            <w:proofErr w:type="spellEnd"/>
            <w:r w:rsidRPr="00DB0059">
              <w:rPr>
                <w:lang w:val="en-US" w:eastAsia="zh-CN"/>
              </w:rPr>
              <w:t xml:space="preserve"> := {</w:t>
            </w:r>
          </w:p>
          <w:p w14:paraId="33F6FF04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iei</w:t>
            </w:r>
            <w:proofErr w:type="spellEnd"/>
            <w:r w:rsidRPr="00DB0059">
              <w:rPr>
                <w:lang w:val="en-US" w:eastAsia="zh-CN"/>
              </w:rPr>
              <w:t xml:space="preserve"> := '31'O,</w:t>
            </w:r>
          </w:p>
          <w:p w14:paraId="25A2006A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iel</w:t>
            </w:r>
            <w:proofErr w:type="spellEnd"/>
            <w:r w:rsidRPr="00DB0059">
              <w:rPr>
                <w:lang w:val="en-US" w:eastAsia="zh-CN"/>
              </w:rPr>
              <w:t xml:space="preserve"> := '04'O,</w:t>
            </w:r>
          </w:p>
          <w:p w14:paraId="52F6B2AE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s_nssai</w:t>
            </w:r>
            <w:proofErr w:type="spellEnd"/>
            <w:r w:rsidRPr="00DB0059">
              <w:rPr>
                <w:lang w:val="en-US" w:eastAsia="zh-CN"/>
              </w:rPr>
              <w:t xml:space="preserve"> := {</w:t>
            </w:r>
            <w:proofErr w:type="spellStart"/>
            <w:r w:rsidRPr="00DB0059">
              <w:rPr>
                <w:lang w:val="en-US" w:eastAsia="zh-CN"/>
              </w:rPr>
              <w:t>cs_S_NSSAI</w:t>
            </w:r>
            <w:proofErr w:type="spellEnd"/>
            <w:r w:rsidRPr="00DB0059">
              <w:rPr>
                <w:lang w:val="en-US" w:eastAsia="zh-CN"/>
              </w:rPr>
              <w:t xml:space="preserve">(omit, '01'O, '01'O, omit), </w:t>
            </w:r>
            <w:proofErr w:type="spellStart"/>
            <w:r w:rsidRPr="00DB0059">
              <w:rPr>
                <w:lang w:val="en-US" w:eastAsia="zh-CN"/>
              </w:rPr>
              <w:t>cs_S_NSSAI</w:t>
            </w:r>
            <w:proofErr w:type="spellEnd"/>
            <w:r w:rsidRPr="00DB0059">
              <w:rPr>
                <w:lang w:val="en-US" w:eastAsia="zh-CN"/>
              </w:rPr>
              <w:t>(omit, '01'O, '02'O, omit)}</w:t>
            </w:r>
          </w:p>
          <w:p w14:paraId="5D31A4AF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};</w:t>
            </w:r>
          </w:p>
          <w:p w14:paraId="5487C7DB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var template (value) NSSAI </w:t>
            </w:r>
            <w:proofErr w:type="spellStart"/>
            <w:r w:rsidRPr="00DB0059">
              <w:rPr>
                <w:lang w:val="en-US" w:eastAsia="zh-CN"/>
              </w:rPr>
              <w:t>v_PendingNSSAI</w:t>
            </w:r>
            <w:proofErr w:type="spellEnd"/>
            <w:r w:rsidRPr="00DB0059">
              <w:rPr>
                <w:lang w:val="en-US" w:eastAsia="zh-CN"/>
              </w:rPr>
              <w:t xml:space="preserve"> := {</w:t>
            </w:r>
          </w:p>
          <w:p w14:paraId="780B072E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iei</w:t>
            </w:r>
            <w:proofErr w:type="spellEnd"/>
            <w:r w:rsidRPr="00DB0059">
              <w:rPr>
                <w:lang w:val="en-US" w:eastAsia="zh-CN"/>
              </w:rPr>
              <w:t xml:space="preserve"> := '39'O,</w:t>
            </w:r>
          </w:p>
          <w:p w14:paraId="5A1F5BC2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iel</w:t>
            </w:r>
            <w:proofErr w:type="spellEnd"/>
            <w:r w:rsidRPr="00DB0059">
              <w:rPr>
                <w:lang w:val="en-US" w:eastAsia="zh-CN"/>
              </w:rPr>
              <w:t xml:space="preserve"> := '02'O, // @sic R5s220222 sic@</w:t>
            </w:r>
          </w:p>
          <w:p w14:paraId="000FF89F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s_nssai</w:t>
            </w:r>
            <w:proofErr w:type="spellEnd"/>
            <w:r w:rsidRPr="00DB0059">
              <w:rPr>
                <w:lang w:val="en-US" w:eastAsia="zh-CN"/>
              </w:rPr>
              <w:t xml:space="preserve"> := {</w:t>
            </w:r>
            <w:proofErr w:type="spellStart"/>
            <w:r w:rsidRPr="00DB0059">
              <w:rPr>
                <w:lang w:val="en-US" w:eastAsia="zh-CN"/>
              </w:rPr>
              <w:t>cs_S_NSSAI</w:t>
            </w:r>
            <w:proofErr w:type="spellEnd"/>
            <w:r w:rsidRPr="00DB0059">
              <w:rPr>
                <w:lang w:val="en-US" w:eastAsia="zh-CN"/>
              </w:rPr>
              <w:t>(omit, '01'O, '02'O, omit)}</w:t>
            </w:r>
          </w:p>
          <w:p w14:paraId="7FC1A8C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};</w:t>
            </w:r>
          </w:p>
          <w:p w14:paraId="4373C869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var template (value) </w:t>
            </w:r>
            <w:proofErr w:type="spellStart"/>
            <w:r w:rsidRPr="00DB0059">
              <w:rPr>
                <w:lang w:val="en-US" w:eastAsia="zh-CN"/>
              </w:rPr>
              <w:t>RejectedNSSAI</w:t>
            </w:r>
            <w:proofErr w:type="spellEnd"/>
            <w:r w:rsidRPr="00DB0059">
              <w:rPr>
                <w:lang w:val="en-US" w:eastAsia="zh-CN"/>
              </w:rPr>
              <w:t xml:space="preserve"> </w:t>
            </w:r>
            <w:proofErr w:type="spellStart"/>
            <w:r w:rsidRPr="00DB0059">
              <w:rPr>
                <w:lang w:val="en-US" w:eastAsia="zh-CN"/>
              </w:rPr>
              <w:t>v_RejectedNSSAI</w:t>
            </w:r>
            <w:proofErr w:type="spellEnd"/>
            <w:r w:rsidRPr="00DB0059">
              <w:rPr>
                <w:lang w:val="en-US" w:eastAsia="zh-CN"/>
              </w:rPr>
              <w:t xml:space="preserve"> := {</w:t>
            </w:r>
          </w:p>
          <w:p w14:paraId="4BDC3298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iei</w:t>
            </w:r>
            <w:proofErr w:type="spellEnd"/>
            <w:r w:rsidRPr="00DB0059">
              <w:rPr>
                <w:lang w:val="en-US" w:eastAsia="zh-CN"/>
              </w:rPr>
              <w:t xml:space="preserve"> := '11'O,</w:t>
            </w:r>
          </w:p>
          <w:p w14:paraId="598DD1E0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iel</w:t>
            </w:r>
            <w:proofErr w:type="spellEnd"/>
            <w:r w:rsidRPr="00DB0059">
              <w:rPr>
                <w:lang w:val="en-US" w:eastAsia="zh-CN"/>
              </w:rPr>
              <w:t xml:space="preserve"> := '</w:t>
            </w:r>
            <w:r w:rsidRPr="00DB0059">
              <w:rPr>
                <w:highlight w:val="green"/>
                <w:lang w:val="en-US" w:eastAsia="zh-CN"/>
              </w:rPr>
              <w:t>05</w:t>
            </w:r>
            <w:r w:rsidRPr="00DB0059">
              <w:rPr>
                <w:lang w:val="en-US" w:eastAsia="zh-CN"/>
              </w:rPr>
              <w:t>'O,</w:t>
            </w:r>
          </w:p>
          <w:p w14:paraId="30B9645B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</w:t>
            </w:r>
            <w:proofErr w:type="spellStart"/>
            <w:r w:rsidRPr="00DB0059">
              <w:rPr>
                <w:lang w:val="en-US" w:eastAsia="zh-CN"/>
              </w:rPr>
              <w:t>rejectS_NSSAI</w:t>
            </w:r>
            <w:proofErr w:type="spellEnd"/>
            <w:r w:rsidRPr="00DB0059">
              <w:rPr>
                <w:lang w:val="en-US" w:eastAsia="zh-CN"/>
              </w:rPr>
              <w:t xml:space="preserve"> := {</w:t>
            </w:r>
            <w:proofErr w:type="spellStart"/>
            <w:r w:rsidRPr="00DB0059">
              <w:rPr>
                <w:lang w:val="en-US" w:eastAsia="zh-CN"/>
              </w:rPr>
              <w:t>cs_RejectedS_NSSAI</w:t>
            </w:r>
            <w:proofErr w:type="spellEnd"/>
            <w:r w:rsidRPr="00DB0059">
              <w:rPr>
                <w:lang w:val="en-US" w:eastAsia="zh-CN"/>
              </w:rPr>
              <w:t>('0100'B,'0010'B, '02'O, 'FFFFFF'O)} // @sic R5s220222 sic@</w:t>
            </w:r>
          </w:p>
          <w:p w14:paraId="534BB2B3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  };</w:t>
            </w:r>
          </w:p>
          <w:p w14:paraId="1A136D59" w14:textId="77777777" w:rsidR="00DE0478" w:rsidRPr="00DB0059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 w:rsidRPr="00DB0059">
              <w:rPr>
                <w:lang w:val="en-US" w:eastAsia="zh-CN"/>
              </w:rPr>
              <w:t xml:space="preserve">    </w:t>
            </w:r>
          </w:p>
          <w:p w14:paraId="7656AD85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764BBE60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…</w:t>
            </w:r>
          </w:p>
          <w:p w14:paraId="52D35AD7" w14:textId="77777777" w:rsidR="00DE0478" w:rsidRDefault="00DE0478" w:rsidP="00C5056D">
            <w:pPr>
              <w:autoSpaceDE w:val="0"/>
              <w:autoSpaceDN w:val="0"/>
              <w:adjustRightInd w:val="0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}</w:t>
            </w:r>
            <w:r w:rsidRPr="00A74E9B">
              <w:rPr>
                <w:lang w:val="en-US" w:eastAsia="zh-CN"/>
              </w:rPr>
              <w:t xml:space="preserve"> </w:t>
            </w:r>
          </w:p>
        </w:tc>
      </w:tr>
    </w:tbl>
    <w:p w14:paraId="122D5AFB" w14:textId="2584CC5C" w:rsidR="00DE0478" w:rsidRDefault="00DE0478" w:rsidP="00F02DF8"/>
    <w:sectPr w:rsidR="00DE047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27D19" w14:textId="77777777" w:rsidR="003D2AFE" w:rsidRDefault="003D2AFE">
      <w:r>
        <w:separator/>
      </w:r>
    </w:p>
  </w:endnote>
  <w:endnote w:type="continuationSeparator" w:id="0">
    <w:p w14:paraId="46CBF2F2" w14:textId="77777777" w:rsidR="003D2AFE" w:rsidRDefault="003D2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DEC1B" w14:textId="77777777" w:rsidR="003D2AFE" w:rsidRDefault="003D2AFE">
      <w:r>
        <w:separator/>
      </w:r>
    </w:p>
  </w:footnote>
  <w:footnote w:type="continuationSeparator" w:id="0">
    <w:p w14:paraId="4C7911E5" w14:textId="77777777" w:rsidR="003D2AFE" w:rsidRDefault="003D2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0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31EE8"/>
    <w:rsid w:val="00084226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D2AFE"/>
    <w:rsid w:val="003E1A36"/>
    <w:rsid w:val="00410371"/>
    <w:rsid w:val="004242F1"/>
    <w:rsid w:val="004904C4"/>
    <w:rsid w:val="00494371"/>
    <w:rsid w:val="004B75B7"/>
    <w:rsid w:val="004E0C63"/>
    <w:rsid w:val="0050415E"/>
    <w:rsid w:val="00511C6D"/>
    <w:rsid w:val="005141D9"/>
    <w:rsid w:val="0051580D"/>
    <w:rsid w:val="005200AB"/>
    <w:rsid w:val="00547111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C6508"/>
    <w:rsid w:val="009D2DF8"/>
    <w:rsid w:val="009E3297"/>
    <w:rsid w:val="009F45F0"/>
    <w:rsid w:val="009F734F"/>
    <w:rsid w:val="00A12EAC"/>
    <w:rsid w:val="00A22FB8"/>
    <w:rsid w:val="00A246B6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870F6"/>
    <w:rsid w:val="00C95985"/>
    <w:rsid w:val="00CA4B9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80F81"/>
    <w:rsid w:val="00D84AE9"/>
    <w:rsid w:val="00DA11E9"/>
    <w:rsid w:val="00DC64DC"/>
    <w:rsid w:val="00DE0478"/>
    <w:rsid w:val="00DE34CF"/>
    <w:rsid w:val="00E13F3D"/>
    <w:rsid w:val="00E20D6E"/>
    <w:rsid w:val="00E34898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E047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308</TotalTime>
  <Pages>5</Pages>
  <Words>949</Words>
  <Characters>5414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48</cp:revision>
  <cp:lastPrinted>1900-01-01T00:00:00Z</cp:lastPrinted>
  <dcterms:created xsi:type="dcterms:W3CDTF">2022-01-24T16:23:00Z</dcterms:created>
  <dcterms:modified xsi:type="dcterms:W3CDTF">2022-04-11T07:58:00Z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