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B71" w:rsidRDefault="001A6B71" w:rsidP="001A6B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R5s220486</w:t>
      </w:r>
      <w:r>
        <w:rPr>
          <w:b/>
          <w:i/>
          <w:noProof/>
          <w:sz w:val="28"/>
        </w:rPr>
        <w:fldChar w:fldCharType="end"/>
      </w:r>
    </w:p>
    <w:p w:rsidR="001A6B71" w:rsidRDefault="001A6B71" w:rsidP="001A6B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B71" w:rsidTr="00A622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6B71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B71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:rsidTr="00A622D4">
        <w:tc>
          <w:tcPr>
            <w:tcW w:w="142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A6B71" w:rsidRPr="00410371" w:rsidRDefault="001A6B71" w:rsidP="00A622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B71" w:rsidRDefault="001A6B71" w:rsidP="00A622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6B71" w:rsidRPr="00410371" w:rsidRDefault="001A6B71" w:rsidP="00A622D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A6B71" w:rsidRDefault="001A6B71" w:rsidP="00A622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A6B71" w:rsidRPr="00410371" w:rsidRDefault="001A6B71" w:rsidP="00A62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A6B71" w:rsidRDefault="001A6B71" w:rsidP="00A622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A6B71" w:rsidRPr="00410371" w:rsidRDefault="001A6B71" w:rsidP="00A622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1A6B71" w:rsidTr="00A622D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noProof/>
              </w:rPr>
            </w:pPr>
          </w:p>
        </w:tc>
      </w:tr>
      <w:tr w:rsidR="001A6B71" w:rsidTr="00A622D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6B71" w:rsidRPr="00F25D98" w:rsidRDefault="001A6B71" w:rsidP="00A622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B71" w:rsidTr="00A622D4">
        <w:tc>
          <w:tcPr>
            <w:tcW w:w="9641" w:type="dxa"/>
            <w:gridSpan w:val="9"/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A6B71" w:rsidRDefault="001A6B71" w:rsidP="001A6B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B71" w:rsidTr="00A622D4">
        <w:tc>
          <w:tcPr>
            <w:tcW w:w="2835" w:type="dxa"/>
          </w:tcPr>
          <w:p w:rsidR="001A6B71" w:rsidRDefault="001A6B71" w:rsidP="00A622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6B71" w:rsidRDefault="001A6B71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B71" w:rsidRDefault="001A6B71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6B71" w:rsidRDefault="001A6B71" w:rsidP="00A622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6B71" w:rsidRDefault="001A6B71" w:rsidP="00A622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A6B71" w:rsidRDefault="001A6B71" w:rsidP="001A6B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B71" w:rsidTr="00A622D4">
        <w:tc>
          <w:tcPr>
            <w:tcW w:w="9640" w:type="dxa"/>
            <w:gridSpan w:val="11"/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:rsidTr="00A622D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f_NR_RRC_CipherActTime_GetCurrent</w:t>
            </w:r>
            <w:proofErr w:type="spellEnd"/>
            <w:r>
              <w:fldChar w:fldCharType="end"/>
            </w:r>
          </w:p>
        </w:tc>
      </w:tr>
      <w:tr w:rsidR="001A6B71" w:rsidTr="00A622D4">
        <w:tc>
          <w:tcPr>
            <w:tcW w:w="1843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:rsidTr="00A622D4">
        <w:tc>
          <w:tcPr>
            <w:tcW w:w="1843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A6B71" w:rsidTr="00A622D4">
        <w:tc>
          <w:tcPr>
            <w:tcW w:w="1843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6B71" w:rsidTr="00A622D4">
        <w:tc>
          <w:tcPr>
            <w:tcW w:w="1843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:rsidTr="00A622D4">
        <w:tc>
          <w:tcPr>
            <w:tcW w:w="1843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A6B71" w:rsidRDefault="001A6B71" w:rsidP="00A622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2022-03-30</w:t>
            </w:r>
            <w:r>
              <w:rPr>
                <w:noProof/>
              </w:rPr>
              <w:fldChar w:fldCharType="end"/>
            </w:r>
          </w:p>
        </w:tc>
      </w:tr>
      <w:tr w:rsidR="001A6B71" w:rsidTr="00A622D4">
        <w:tc>
          <w:tcPr>
            <w:tcW w:w="1843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B71" w:rsidTr="00A622D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6B71" w:rsidRDefault="001A6B71" w:rsidP="00A622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A6B71" w:rsidRDefault="001A6B71" w:rsidP="00A622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A6B71" w:rsidRDefault="001A6B71" w:rsidP="00A622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A6B71" w:rsidRDefault="001A6B71" w:rsidP="00A622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6B71" w:rsidRDefault="001A6B71" w:rsidP="00A622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6B71" w:rsidTr="00A622D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A6B71" w:rsidRDefault="001A6B71" w:rsidP="00A622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A6B71" w:rsidRDefault="001A6B71" w:rsidP="00A622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6B71" w:rsidRPr="007C2097" w:rsidRDefault="001A6B71" w:rsidP="00A622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6B71" w:rsidTr="00A622D4">
        <w:tc>
          <w:tcPr>
            <w:tcW w:w="1843" w:type="dxa"/>
          </w:tcPr>
          <w:p w:rsidR="001A6B71" w:rsidRDefault="001A6B71" w:rsidP="00A622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A6B71" w:rsidRDefault="001A6B71" w:rsidP="00A622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Pr="00DF165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has been observed that some of the TCs are calling this function while cell is in switched off state and as per TS 36.523-3 section 7.4.5 cases where c</w:t>
            </w:r>
            <w:r w:rsidRPr="00FC7496">
              <w:rPr>
                <w:noProof/>
              </w:rPr>
              <w:t xml:space="preserve">ells being </w:t>
            </w:r>
            <w:r w:rsidRPr="0021376A">
              <w:rPr>
                <w:noProof/>
              </w:rPr>
              <w:t>switched off</w:t>
            </w:r>
            <w:r w:rsidRPr="00FC7496">
              <w:rPr>
                <w:noProof/>
              </w:rPr>
              <w:t xml:space="preserve"> need not to be mapped to physical resources</w:t>
            </w:r>
            <w:r>
              <w:rPr>
                <w:noProof/>
              </w:rPr>
              <w:t xml:space="preserve">. Therefore, SS is not expected to fill the list if that cell is in switched off state which in turn leads to runtime error for </w:t>
            </w:r>
            <w:r w:rsidRPr="001B2319">
              <w:rPr>
                <w:noProof/>
              </w:rPr>
              <w:t>v_SecurityActTimeList</w:t>
            </w:r>
            <w:r>
              <w:rPr>
                <w:noProof/>
              </w:rPr>
              <w:t xml:space="preserve"> as it remains </w:t>
            </w:r>
            <w:r w:rsidRPr="0073018B">
              <w:rPr>
                <w:noProof/>
              </w:rPr>
              <w:t xml:space="preserve">uninitialized </w:t>
            </w:r>
            <w:r>
              <w:rPr>
                <w:noProof/>
              </w:rPr>
              <w:t>for such cases.</w:t>
            </w: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C05" w:rsidRPr="00CF39F2" w:rsidRDefault="00266C05" w:rsidP="00266C0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6C05" w:rsidRPr="0021376A" w:rsidRDefault="00266C05" w:rsidP="00266C05">
            <w:pPr>
              <w:pStyle w:val="CRCoverPage"/>
              <w:spacing w:after="0"/>
              <w:rPr>
                <w:noProof/>
              </w:rPr>
            </w:pPr>
            <w:r w:rsidRPr="0021376A">
              <w:rPr>
                <w:noProof/>
              </w:rPr>
              <w:t>Initialized variable v_SecurityActTimeList := {} so that behavior of such test cases can be handled here with empty list.</w:t>
            </w:r>
          </w:p>
          <w:p w:rsidR="00266C05" w:rsidRPr="0021376A" w:rsidRDefault="00266C05" w:rsidP="00266C0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C05" w:rsidRPr="00CF39F2" w:rsidRDefault="00266C05" w:rsidP="00266C0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Pr="00CF39F2" w:rsidRDefault="00266C05" w:rsidP="00266C0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266C05" w:rsidTr="00A622D4">
        <w:tc>
          <w:tcPr>
            <w:tcW w:w="2694" w:type="dxa"/>
            <w:gridSpan w:val="2"/>
          </w:tcPr>
          <w:p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6C05" w:rsidRDefault="00266C05" w:rsidP="00266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>
              <w:rPr>
                <w:noProof/>
              </w:rPr>
              <w:t>dle mode test cases. i.e., 6.4.2.1</w:t>
            </w:r>
            <w:r>
              <w:rPr>
                <w:noProof/>
              </w:rPr>
              <w:t>.NR5GC</w:t>
            </w:r>
            <w:r>
              <w:rPr>
                <w:noProof/>
              </w:rPr>
              <w:t>, 6.4.2.2</w:t>
            </w:r>
            <w:r>
              <w:rPr>
                <w:noProof/>
              </w:rPr>
              <w:t>.NR5GC</w:t>
            </w: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66C05" w:rsidRDefault="00266C05" w:rsidP="00266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6C05" w:rsidRDefault="00266C05" w:rsidP="00266C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6C0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66C05" w:rsidRDefault="00266C05" w:rsidP="00266C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C05" w:rsidRDefault="00266C05" w:rsidP="00266C05">
            <w:pPr>
              <w:pStyle w:val="CRCoverPage"/>
              <w:spacing w:after="0"/>
              <w:rPr>
                <w:noProof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C05" w:rsidRPr="008863B9" w:rsidTr="00A622D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6C05" w:rsidRPr="008863B9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6C05" w:rsidRPr="008863B9" w:rsidRDefault="00266C05" w:rsidP="00266C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6C05" w:rsidTr="00A622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6C05" w:rsidRDefault="00266C05" w:rsidP="00266C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C05" w:rsidRDefault="00266C05" w:rsidP="00266C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  <w:bookmarkStart w:id="0" w:name="_GoBack"/>
      <w:bookmarkEnd w:id="0"/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95392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EE44B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E44B9" w:rsidRPr="00B4324E">
        <w:rPr>
          <w:rFonts w:ascii="Arial" w:hAnsi="Arial" w:cs="Arial"/>
          <w:iCs/>
        </w:rPr>
        <w:t>Table of Contents</w:t>
      </w:r>
      <w:r w:rsidR="00EE44B9">
        <w:tab/>
      </w:r>
      <w:r w:rsidR="00EE44B9">
        <w:fldChar w:fldCharType="begin"/>
      </w:r>
      <w:r w:rsidR="00EE44B9">
        <w:instrText xml:space="preserve"> PAGEREF _Toc99539249 \h </w:instrText>
      </w:r>
      <w:r w:rsidR="00EE44B9">
        <w:fldChar w:fldCharType="separate"/>
      </w:r>
      <w:r w:rsidR="00EE44B9">
        <w:t>2</w:t>
      </w:r>
      <w:r w:rsidR="00EE44B9">
        <w:fldChar w:fldCharType="end"/>
      </w:r>
    </w:p>
    <w:p w:rsidR="00EE44B9" w:rsidRDefault="00EE44B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4324E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4324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_Toc99539250 \h </w:instrText>
      </w:r>
      <w:r>
        <w:fldChar w:fldCharType="separate"/>
      </w:r>
      <w:r>
        <w:t>2</w:t>
      </w:r>
      <w:r>
        <w:fldChar w:fldCharType="end"/>
      </w:r>
    </w:p>
    <w:p w:rsidR="00EE44B9" w:rsidRDefault="00EE44B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4324E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4324E">
        <w:rPr>
          <w:rFonts w:cs="Arial"/>
          <w:b/>
          <w:color w:val="000000"/>
          <w:lang w:eastAsia="en-GB"/>
        </w:rPr>
        <w:t>Correction to f_NR_RRC_CipherActTime_GetCurrent</w:t>
      </w:r>
      <w:r w:rsidRPr="00B4324E">
        <w:rPr>
          <w:rFonts w:cs="Arial"/>
          <w:b/>
          <w:bCs/>
          <w:color w:val="000000"/>
          <w:lang w:val="en-US" w:eastAsia="en-GB"/>
        </w:rPr>
        <w:t xml:space="preserve"> ()</w:t>
      </w:r>
      <w:r>
        <w:tab/>
      </w:r>
      <w:r>
        <w:fldChar w:fldCharType="begin"/>
      </w:r>
      <w:r>
        <w:instrText xml:space="preserve"> PAGEREF _Toc99539251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9539250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9539251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EE44B9" w:rsidRPr="00EE44B9">
        <w:rPr>
          <w:rFonts w:cs="Arial"/>
          <w:b/>
          <w:color w:val="000000"/>
          <w:lang w:eastAsia="en-GB"/>
        </w:rPr>
        <w:t>f_NR_RRC_CipherActTime_GetCurrent</w:t>
      </w:r>
      <w:proofErr w:type="spellEnd"/>
      <w:r w:rsidR="00D7367C" w:rsidRPr="00471D69">
        <w:rPr>
          <w:rFonts w:cs="Arial"/>
          <w:b/>
          <w:bCs/>
          <w:color w:val="000000"/>
          <w:lang w:val="en-US" w:eastAsia="en-GB"/>
        </w:rPr>
        <w:t xml:space="preserve"> </w:t>
      </w:r>
      <w:r w:rsidR="00471D69" w:rsidRPr="00471D69">
        <w:rPr>
          <w:rFonts w:cs="Arial"/>
          <w:b/>
          <w:bCs/>
          <w:color w:val="000000"/>
          <w:lang w:val="en-US" w:eastAsia="en-GB"/>
        </w:rPr>
        <w:t>()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7F5C63" w:rsidRDefault="00EE44B9" w:rsidP="00426FCD">
            <w:pPr>
              <w:pStyle w:val="CRCoverPage"/>
              <w:spacing w:after="0"/>
              <w:rPr>
                <w:noProof/>
              </w:rPr>
            </w:pPr>
            <w:r w:rsidRPr="00EE44B9">
              <w:rPr>
                <w:noProof/>
              </w:rPr>
              <w:t>f_NR_RRC_CipherActTime_GetCurrent</w:t>
            </w:r>
            <w:r w:rsidRPr="00763D50">
              <w:rPr>
                <w:noProof/>
              </w:rPr>
              <w:t xml:space="preserve"> </w:t>
            </w:r>
            <w:r w:rsidR="001B61A5" w:rsidRPr="00763D50">
              <w:rPr>
                <w:noProof/>
              </w:rPr>
              <w:t>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2B" w:rsidRPr="00AD4ADA" w:rsidRDefault="00B955EC" w:rsidP="00B955EC">
            <w:pPr>
              <w:pStyle w:val="CRCoverPage"/>
              <w:spacing w:after="0"/>
            </w:pPr>
            <w:r>
              <w:t xml:space="preserve">It has been observed that some of the TCs are calling this function while cell is in switched off state and as </w:t>
            </w:r>
            <w:r>
              <w:rPr>
                <w:noProof/>
              </w:rPr>
              <w:t>per TS 36.523-3 section 7.4.5 cases where c</w:t>
            </w:r>
            <w:r w:rsidRPr="00FC7496">
              <w:t xml:space="preserve">ells being </w:t>
            </w:r>
            <w:r w:rsidRPr="00B955EC">
              <w:rPr>
                <w:b/>
              </w:rPr>
              <w:t>switched off</w:t>
            </w:r>
            <w:r w:rsidRPr="00FC7496">
              <w:t xml:space="preserve"> need not to be mapped to physical resources</w:t>
            </w:r>
            <w:r>
              <w:t xml:space="preserve">. Therefore, SS is not expected to fill the list if that cell is in switched off state which in turn leads to runtime error for </w:t>
            </w:r>
            <w:r w:rsidRPr="001B2319">
              <w:rPr>
                <w:noProof/>
              </w:rPr>
              <w:t>v_SecurityActTimeList</w:t>
            </w:r>
            <w:r>
              <w:rPr>
                <w:noProof/>
              </w:rPr>
              <w:t xml:space="preserve"> as it remains </w:t>
            </w:r>
            <w:r w:rsidR="0073018B" w:rsidRPr="0073018B">
              <w:rPr>
                <w:noProof/>
              </w:rPr>
              <w:t xml:space="preserve">uninitialized </w:t>
            </w:r>
            <w:r>
              <w:rPr>
                <w:noProof/>
              </w:rPr>
              <w:t>for such cases.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319" w:rsidRDefault="001B2319" w:rsidP="001B2319">
            <w:pPr>
              <w:pStyle w:val="CRCoverPage"/>
              <w:spacing w:after="0"/>
              <w:rPr>
                <w:noProof/>
                <w:lang w:val="en-US"/>
              </w:rPr>
            </w:pPr>
            <w:r w:rsidRPr="001B2319">
              <w:rPr>
                <w:noProof/>
                <w:lang w:val="en-US"/>
              </w:rPr>
              <w:t xml:space="preserve">Initialized </w:t>
            </w:r>
            <w:r>
              <w:rPr>
                <w:noProof/>
                <w:lang w:val="en-US"/>
              </w:rPr>
              <w:t xml:space="preserve">variable </w:t>
            </w:r>
            <w:r w:rsidRPr="00DD48FE">
              <w:rPr>
                <w:noProof/>
                <w:lang w:val="en-US"/>
              </w:rPr>
              <w:t>v_SecurityActTimeList</w:t>
            </w:r>
            <w:r>
              <w:rPr>
                <w:noProof/>
                <w:lang w:val="en-US"/>
              </w:rPr>
              <w:t xml:space="preserve"> := {}</w:t>
            </w:r>
            <w:r w:rsidR="00B955EC">
              <w:rPr>
                <w:noProof/>
                <w:lang w:val="en-US"/>
              </w:rPr>
              <w:t xml:space="preserve"> so that behavior of such test cases can be handled here with empty list.</w:t>
            </w:r>
          </w:p>
          <w:p w:rsidR="00D671CA" w:rsidRPr="001124B3" w:rsidRDefault="00D671CA" w:rsidP="00EE44B9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EE44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E44B9">
              <w:rPr>
                <w:rFonts w:ascii="Arial" w:hAnsi="Arial" w:cs="Arial"/>
                <w:lang w:eastAsia="en-GB"/>
              </w:rPr>
              <w:t>\Common\NR\</w:t>
            </w:r>
            <w:proofErr w:type="spellStart"/>
            <w:r w:rsidRPr="00EE44B9">
              <w:rPr>
                <w:rFonts w:ascii="Arial" w:hAnsi="Arial" w:cs="Arial"/>
                <w:lang w:eastAsia="en-GB"/>
              </w:rPr>
              <w:t>NR_SecuritySteps.ttcn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f_NR_RRC_CipherActTime_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GetCurrent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p_IncrSRB1,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template(omit)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omit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/@sic R5s220123: added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NR_SecurityActTimeList_Type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0; I &lt;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[I];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)) or 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"missing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for UL or DL");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Convert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increment SQN for SRB1 (UL and DL)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(p_IncrSRB1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/ @sic R5s190214 sic@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transmitting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UE on DL SRB1 ciphering is not applied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receiving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RRCReestablishemntComplete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on UL SRB1 ciphering is applied by UE.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So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the new ciphering keys needs to be applied at SN+1 in DL and at SN in UL =&gt; increment DL SN only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R5s201221 sic@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((p_IncrSRB1_DL)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set activation time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SecurityActTime.RadioBearerId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SecurityActTime.UL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SecurityActTime.DL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[I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620AA7" w:rsidRPr="00722896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D671CA" w:rsidRDefault="00D671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f_NR_RRC_CipherActTime_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GetCurrent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p_IncrSRB1,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p_IncrSRB1_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DL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= false,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template(omit)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omit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runs on NR_BASE_PTC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NR_SecurityActTimeList_Type</w:t>
            </w:r>
            <w:proofErr w:type="spellEnd"/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/@sic R5s220123: added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NR_PdcpCountInfo_Type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NR_PDCP_ActTime_Type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NR_RadioBearerId_Type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NR_SecurityActTime_Type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NR_SecurityActTimeList_Type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{}; // </w:t>
            </w:r>
            <w:r w:rsidR="002B1FDB" w:rsidRPr="002B1F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WA#WI=950222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f_NR_SS_PdcpCount_Get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I:=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0; I &lt;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 I:=I+1)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[I];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)) or (not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)))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"missing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PdcpCountInfo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for UL or DL");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Convert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integer value (UL an DL)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f_NR_SQN_ConvertFromPdcpCount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v_PdcpCountInfo.DL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increment SQN for SRB1 (UL and DL)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(p_IncrSRB1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/ @sic R5s190214 sic@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transmitting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to UE on DL SRB1 ciphering is not applied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When receiving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RRCReestablishemntComplete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on UL SRB1 ciphering is applied by UE.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So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the new ciphering keys needs to be applied at SN+1 in DL and at SN in UL =&gt; increment DL SN only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@sic R5s201221 sic@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if ((p_IncrSRB1_DL)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ischosen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 and 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v_RadioBearerId.Srb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== tsc_SRB1))) {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f_NR_SQN_Increment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v_PDCP_ActTimeDL.SQN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// set activation time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SecurityActTime.RadioBearerId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v_RadioBearerId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SecurityActTime.UL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v_PDCP_ActTimeUL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SecurityActTime.DL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v_PDCP_ActTimeDL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[I</w:t>
            </w:r>
            <w:proofErr w:type="gram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CF791E" w:rsidRPr="00CF791E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v_SecurityActTimeList</w:t>
            </w:r>
            <w:proofErr w:type="spellEnd"/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1127D4" w:rsidRPr="006D35E4" w:rsidRDefault="00CF791E" w:rsidP="00CF79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F791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042706" w:rsidRPr="0004270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</w:tc>
      </w:tr>
    </w:tbl>
    <w:p w:rsidR="00F96833" w:rsidRDefault="00F96833" w:rsidP="005F5CEE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D9B" w:rsidRDefault="00DC4D9B">
      <w:r>
        <w:separator/>
      </w:r>
    </w:p>
  </w:endnote>
  <w:endnote w:type="continuationSeparator" w:id="0">
    <w:p w:rsidR="00DC4D9B" w:rsidRDefault="00DC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D9B" w:rsidRDefault="00DC4D9B">
      <w:r>
        <w:separator/>
      </w:r>
    </w:p>
  </w:footnote>
  <w:footnote w:type="continuationSeparator" w:id="0">
    <w:p w:rsidR="00DC4D9B" w:rsidRDefault="00DC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1E19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2706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67DBE"/>
    <w:rsid w:val="000724EA"/>
    <w:rsid w:val="00074218"/>
    <w:rsid w:val="000749BF"/>
    <w:rsid w:val="0008356D"/>
    <w:rsid w:val="00084025"/>
    <w:rsid w:val="00084DD9"/>
    <w:rsid w:val="00085CA5"/>
    <w:rsid w:val="00086B57"/>
    <w:rsid w:val="00093BCD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141"/>
    <w:rsid w:val="000B3C1D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D62AE"/>
    <w:rsid w:val="000E07FB"/>
    <w:rsid w:val="000E34B8"/>
    <w:rsid w:val="000E681E"/>
    <w:rsid w:val="000E732E"/>
    <w:rsid w:val="000F0F70"/>
    <w:rsid w:val="000F119F"/>
    <w:rsid w:val="000F16B4"/>
    <w:rsid w:val="000F34D6"/>
    <w:rsid w:val="000F37E4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AE4"/>
    <w:rsid w:val="0013630B"/>
    <w:rsid w:val="00136690"/>
    <w:rsid w:val="001373AB"/>
    <w:rsid w:val="00140F92"/>
    <w:rsid w:val="00141E68"/>
    <w:rsid w:val="001423DB"/>
    <w:rsid w:val="001425BB"/>
    <w:rsid w:val="00145D43"/>
    <w:rsid w:val="001467D7"/>
    <w:rsid w:val="00146DCF"/>
    <w:rsid w:val="00150799"/>
    <w:rsid w:val="00155AF0"/>
    <w:rsid w:val="00157A6A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4378"/>
    <w:rsid w:val="0019670B"/>
    <w:rsid w:val="00196C17"/>
    <w:rsid w:val="001A08B3"/>
    <w:rsid w:val="001A0D31"/>
    <w:rsid w:val="001A1F6E"/>
    <w:rsid w:val="001A3A40"/>
    <w:rsid w:val="001A3E1A"/>
    <w:rsid w:val="001A41BB"/>
    <w:rsid w:val="001A6B71"/>
    <w:rsid w:val="001A6DD0"/>
    <w:rsid w:val="001A709A"/>
    <w:rsid w:val="001A7B60"/>
    <w:rsid w:val="001B0906"/>
    <w:rsid w:val="001B0C74"/>
    <w:rsid w:val="001B22F5"/>
    <w:rsid w:val="001B2319"/>
    <w:rsid w:val="001B2825"/>
    <w:rsid w:val="001B40B2"/>
    <w:rsid w:val="001B52F0"/>
    <w:rsid w:val="001B61A5"/>
    <w:rsid w:val="001B65A9"/>
    <w:rsid w:val="001B7A65"/>
    <w:rsid w:val="001C249D"/>
    <w:rsid w:val="001C31F3"/>
    <w:rsid w:val="001C5C2A"/>
    <w:rsid w:val="001D22EC"/>
    <w:rsid w:val="001D7DA2"/>
    <w:rsid w:val="001E1129"/>
    <w:rsid w:val="001E1BEE"/>
    <w:rsid w:val="001E3D37"/>
    <w:rsid w:val="001E41F3"/>
    <w:rsid w:val="001E742C"/>
    <w:rsid w:val="001F121A"/>
    <w:rsid w:val="001F1817"/>
    <w:rsid w:val="001F406A"/>
    <w:rsid w:val="001F4FAB"/>
    <w:rsid w:val="00200CF3"/>
    <w:rsid w:val="0020107D"/>
    <w:rsid w:val="00202337"/>
    <w:rsid w:val="002040A1"/>
    <w:rsid w:val="00204437"/>
    <w:rsid w:val="00205361"/>
    <w:rsid w:val="00205944"/>
    <w:rsid w:val="002102E3"/>
    <w:rsid w:val="00212AF9"/>
    <w:rsid w:val="0021376A"/>
    <w:rsid w:val="00220349"/>
    <w:rsid w:val="00220405"/>
    <w:rsid w:val="00221C5A"/>
    <w:rsid w:val="00222013"/>
    <w:rsid w:val="00232611"/>
    <w:rsid w:val="00232B70"/>
    <w:rsid w:val="00233AFC"/>
    <w:rsid w:val="002405A4"/>
    <w:rsid w:val="00241A66"/>
    <w:rsid w:val="00242D7F"/>
    <w:rsid w:val="00245CA4"/>
    <w:rsid w:val="0024707C"/>
    <w:rsid w:val="002563B1"/>
    <w:rsid w:val="00256480"/>
    <w:rsid w:val="002564C6"/>
    <w:rsid w:val="00256C1D"/>
    <w:rsid w:val="0026004D"/>
    <w:rsid w:val="002607CD"/>
    <w:rsid w:val="00260C7D"/>
    <w:rsid w:val="00263668"/>
    <w:rsid w:val="002640DD"/>
    <w:rsid w:val="00266C05"/>
    <w:rsid w:val="0026741D"/>
    <w:rsid w:val="00273E8B"/>
    <w:rsid w:val="00275D12"/>
    <w:rsid w:val="00276787"/>
    <w:rsid w:val="00280375"/>
    <w:rsid w:val="00284FEB"/>
    <w:rsid w:val="002860C4"/>
    <w:rsid w:val="002901A3"/>
    <w:rsid w:val="0029157F"/>
    <w:rsid w:val="002940D8"/>
    <w:rsid w:val="00295744"/>
    <w:rsid w:val="002A0A67"/>
    <w:rsid w:val="002A29B2"/>
    <w:rsid w:val="002A4DCB"/>
    <w:rsid w:val="002A7F3A"/>
    <w:rsid w:val="002B14D3"/>
    <w:rsid w:val="002B159B"/>
    <w:rsid w:val="002B1FDB"/>
    <w:rsid w:val="002B4E18"/>
    <w:rsid w:val="002B5741"/>
    <w:rsid w:val="002C7E01"/>
    <w:rsid w:val="002D16DD"/>
    <w:rsid w:val="002D2F53"/>
    <w:rsid w:val="002D607D"/>
    <w:rsid w:val="002D6A77"/>
    <w:rsid w:val="002E008A"/>
    <w:rsid w:val="002E2700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07CD1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0C3D"/>
    <w:rsid w:val="003556DC"/>
    <w:rsid w:val="003573A5"/>
    <w:rsid w:val="003609EF"/>
    <w:rsid w:val="003614D1"/>
    <w:rsid w:val="0036231A"/>
    <w:rsid w:val="00365CF4"/>
    <w:rsid w:val="00366971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4DFF"/>
    <w:rsid w:val="0039698E"/>
    <w:rsid w:val="00396A3F"/>
    <w:rsid w:val="003A6DD8"/>
    <w:rsid w:val="003B0E73"/>
    <w:rsid w:val="003B79C8"/>
    <w:rsid w:val="003C2766"/>
    <w:rsid w:val="003C4691"/>
    <w:rsid w:val="003C6AD0"/>
    <w:rsid w:val="003D1092"/>
    <w:rsid w:val="003D1466"/>
    <w:rsid w:val="003D5C48"/>
    <w:rsid w:val="003E0DD2"/>
    <w:rsid w:val="003E1A36"/>
    <w:rsid w:val="003E33B8"/>
    <w:rsid w:val="003E51C2"/>
    <w:rsid w:val="003E74A0"/>
    <w:rsid w:val="003F3287"/>
    <w:rsid w:val="003F4BEA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4735D"/>
    <w:rsid w:val="00450CF1"/>
    <w:rsid w:val="004544ED"/>
    <w:rsid w:val="00454EBB"/>
    <w:rsid w:val="004567CC"/>
    <w:rsid w:val="004607A2"/>
    <w:rsid w:val="00461008"/>
    <w:rsid w:val="00461F12"/>
    <w:rsid w:val="004635E5"/>
    <w:rsid w:val="004717EA"/>
    <w:rsid w:val="00471D69"/>
    <w:rsid w:val="004745E7"/>
    <w:rsid w:val="004801BC"/>
    <w:rsid w:val="00480835"/>
    <w:rsid w:val="00482B43"/>
    <w:rsid w:val="00483F54"/>
    <w:rsid w:val="00484D1C"/>
    <w:rsid w:val="004870C5"/>
    <w:rsid w:val="004906E6"/>
    <w:rsid w:val="0049101E"/>
    <w:rsid w:val="00495060"/>
    <w:rsid w:val="00495E46"/>
    <w:rsid w:val="0049728D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4A95"/>
    <w:rsid w:val="004D5164"/>
    <w:rsid w:val="004D575F"/>
    <w:rsid w:val="004D57D7"/>
    <w:rsid w:val="004D746E"/>
    <w:rsid w:val="004F0155"/>
    <w:rsid w:val="004F1AD2"/>
    <w:rsid w:val="004F24BD"/>
    <w:rsid w:val="004F6175"/>
    <w:rsid w:val="004F661B"/>
    <w:rsid w:val="005045C7"/>
    <w:rsid w:val="0050517D"/>
    <w:rsid w:val="005053E7"/>
    <w:rsid w:val="00506826"/>
    <w:rsid w:val="005105E0"/>
    <w:rsid w:val="0051196A"/>
    <w:rsid w:val="005135A1"/>
    <w:rsid w:val="0051580D"/>
    <w:rsid w:val="00521D7F"/>
    <w:rsid w:val="0052213F"/>
    <w:rsid w:val="005223D8"/>
    <w:rsid w:val="00523336"/>
    <w:rsid w:val="00526EF6"/>
    <w:rsid w:val="005279F5"/>
    <w:rsid w:val="00532891"/>
    <w:rsid w:val="00532EAB"/>
    <w:rsid w:val="0053550D"/>
    <w:rsid w:val="005371B9"/>
    <w:rsid w:val="0054198B"/>
    <w:rsid w:val="00547111"/>
    <w:rsid w:val="00547665"/>
    <w:rsid w:val="00550D1E"/>
    <w:rsid w:val="00550D59"/>
    <w:rsid w:val="00552878"/>
    <w:rsid w:val="00554E43"/>
    <w:rsid w:val="00554F8C"/>
    <w:rsid w:val="00557BF6"/>
    <w:rsid w:val="005613E0"/>
    <w:rsid w:val="0056378D"/>
    <w:rsid w:val="00564EDF"/>
    <w:rsid w:val="0056673A"/>
    <w:rsid w:val="00566F6F"/>
    <w:rsid w:val="00572AF5"/>
    <w:rsid w:val="00581ECE"/>
    <w:rsid w:val="0058240F"/>
    <w:rsid w:val="00582A39"/>
    <w:rsid w:val="00587F6A"/>
    <w:rsid w:val="005912FE"/>
    <w:rsid w:val="00592D74"/>
    <w:rsid w:val="0059301A"/>
    <w:rsid w:val="005945D5"/>
    <w:rsid w:val="005948B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E6533"/>
    <w:rsid w:val="005F0AFC"/>
    <w:rsid w:val="005F1205"/>
    <w:rsid w:val="005F124F"/>
    <w:rsid w:val="005F12D6"/>
    <w:rsid w:val="005F14FF"/>
    <w:rsid w:val="005F2216"/>
    <w:rsid w:val="005F391D"/>
    <w:rsid w:val="005F5CEE"/>
    <w:rsid w:val="005F740E"/>
    <w:rsid w:val="00600458"/>
    <w:rsid w:val="006006C1"/>
    <w:rsid w:val="00610C5B"/>
    <w:rsid w:val="00613D6B"/>
    <w:rsid w:val="00615906"/>
    <w:rsid w:val="00616335"/>
    <w:rsid w:val="00617D68"/>
    <w:rsid w:val="00620AA7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56E"/>
    <w:rsid w:val="00656B71"/>
    <w:rsid w:val="00656EAF"/>
    <w:rsid w:val="00661E2C"/>
    <w:rsid w:val="00663B18"/>
    <w:rsid w:val="00667016"/>
    <w:rsid w:val="00670012"/>
    <w:rsid w:val="0067057F"/>
    <w:rsid w:val="006726D2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1AFF"/>
    <w:rsid w:val="006B2A14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D0191"/>
    <w:rsid w:val="006D1B9A"/>
    <w:rsid w:val="006D35E4"/>
    <w:rsid w:val="006E21FB"/>
    <w:rsid w:val="006E4465"/>
    <w:rsid w:val="006E5627"/>
    <w:rsid w:val="006E7773"/>
    <w:rsid w:val="006F2DE7"/>
    <w:rsid w:val="006F6B99"/>
    <w:rsid w:val="006F6CE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537C"/>
    <w:rsid w:val="0071755D"/>
    <w:rsid w:val="00721325"/>
    <w:rsid w:val="00722896"/>
    <w:rsid w:val="00722939"/>
    <w:rsid w:val="007230DC"/>
    <w:rsid w:val="00724EF9"/>
    <w:rsid w:val="0072522A"/>
    <w:rsid w:val="0073018B"/>
    <w:rsid w:val="0073208D"/>
    <w:rsid w:val="00735405"/>
    <w:rsid w:val="0073742E"/>
    <w:rsid w:val="007374F7"/>
    <w:rsid w:val="0073773F"/>
    <w:rsid w:val="0074071C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07B"/>
    <w:rsid w:val="00763BA2"/>
    <w:rsid w:val="00763D50"/>
    <w:rsid w:val="007656FE"/>
    <w:rsid w:val="007658A5"/>
    <w:rsid w:val="007668C7"/>
    <w:rsid w:val="0077295E"/>
    <w:rsid w:val="00773780"/>
    <w:rsid w:val="007746AB"/>
    <w:rsid w:val="007834DD"/>
    <w:rsid w:val="00792342"/>
    <w:rsid w:val="007955CC"/>
    <w:rsid w:val="007977A8"/>
    <w:rsid w:val="007A2600"/>
    <w:rsid w:val="007A39F5"/>
    <w:rsid w:val="007A4458"/>
    <w:rsid w:val="007A59FF"/>
    <w:rsid w:val="007A6585"/>
    <w:rsid w:val="007A6A07"/>
    <w:rsid w:val="007A73E5"/>
    <w:rsid w:val="007B3FE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37B7"/>
    <w:rsid w:val="007F56A5"/>
    <w:rsid w:val="007F5C63"/>
    <w:rsid w:val="007F7259"/>
    <w:rsid w:val="00800A71"/>
    <w:rsid w:val="008016C4"/>
    <w:rsid w:val="00801CF0"/>
    <w:rsid w:val="0080284C"/>
    <w:rsid w:val="008040A8"/>
    <w:rsid w:val="00804EC2"/>
    <w:rsid w:val="00807B85"/>
    <w:rsid w:val="00810296"/>
    <w:rsid w:val="00811124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2554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954"/>
    <w:rsid w:val="00896D84"/>
    <w:rsid w:val="008A03D7"/>
    <w:rsid w:val="008A3054"/>
    <w:rsid w:val="008A45A6"/>
    <w:rsid w:val="008A60A2"/>
    <w:rsid w:val="008B0905"/>
    <w:rsid w:val="008B2743"/>
    <w:rsid w:val="008B3B03"/>
    <w:rsid w:val="008C6934"/>
    <w:rsid w:val="008D01F1"/>
    <w:rsid w:val="008D4141"/>
    <w:rsid w:val="008E133B"/>
    <w:rsid w:val="008E1470"/>
    <w:rsid w:val="008E227A"/>
    <w:rsid w:val="008E4D4B"/>
    <w:rsid w:val="008E57B6"/>
    <w:rsid w:val="008E6B1F"/>
    <w:rsid w:val="008F686C"/>
    <w:rsid w:val="009003D5"/>
    <w:rsid w:val="00901400"/>
    <w:rsid w:val="009015A7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4CB7"/>
    <w:rsid w:val="00916386"/>
    <w:rsid w:val="00916DEC"/>
    <w:rsid w:val="009273EA"/>
    <w:rsid w:val="00932792"/>
    <w:rsid w:val="009329ED"/>
    <w:rsid w:val="00932A85"/>
    <w:rsid w:val="00932D4E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302B"/>
    <w:rsid w:val="00974F0C"/>
    <w:rsid w:val="009777D9"/>
    <w:rsid w:val="00980F70"/>
    <w:rsid w:val="00982DFC"/>
    <w:rsid w:val="00985613"/>
    <w:rsid w:val="00986821"/>
    <w:rsid w:val="00990B3D"/>
    <w:rsid w:val="00991B88"/>
    <w:rsid w:val="009928B8"/>
    <w:rsid w:val="0099321D"/>
    <w:rsid w:val="0099572C"/>
    <w:rsid w:val="009A07BF"/>
    <w:rsid w:val="009A3848"/>
    <w:rsid w:val="009A4E0F"/>
    <w:rsid w:val="009A5255"/>
    <w:rsid w:val="009A5753"/>
    <w:rsid w:val="009A579D"/>
    <w:rsid w:val="009A66B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E"/>
    <w:rsid w:val="009D476E"/>
    <w:rsid w:val="009D7147"/>
    <w:rsid w:val="009E24DE"/>
    <w:rsid w:val="009E3297"/>
    <w:rsid w:val="009E63A9"/>
    <w:rsid w:val="009F115B"/>
    <w:rsid w:val="009F29A3"/>
    <w:rsid w:val="009F32FA"/>
    <w:rsid w:val="009F5071"/>
    <w:rsid w:val="009F66AC"/>
    <w:rsid w:val="009F734F"/>
    <w:rsid w:val="009F7D81"/>
    <w:rsid w:val="00A00487"/>
    <w:rsid w:val="00A043C8"/>
    <w:rsid w:val="00A04D2F"/>
    <w:rsid w:val="00A054F0"/>
    <w:rsid w:val="00A0746C"/>
    <w:rsid w:val="00A11801"/>
    <w:rsid w:val="00A118F7"/>
    <w:rsid w:val="00A12FBC"/>
    <w:rsid w:val="00A1776F"/>
    <w:rsid w:val="00A179A0"/>
    <w:rsid w:val="00A22308"/>
    <w:rsid w:val="00A230E4"/>
    <w:rsid w:val="00A246B6"/>
    <w:rsid w:val="00A26645"/>
    <w:rsid w:val="00A27431"/>
    <w:rsid w:val="00A27D3B"/>
    <w:rsid w:val="00A31D14"/>
    <w:rsid w:val="00A34271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0AD"/>
    <w:rsid w:val="00A81EA3"/>
    <w:rsid w:val="00A829C3"/>
    <w:rsid w:val="00A8348B"/>
    <w:rsid w:val="00A84550"/>
    <w:rsid w:val="00A90724"/>
    <w:rsid w:val="00A916D2"/>
    <w:rsid w:val="00A93336"/>
    <w:rsid w:val="00A9426C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50AE"/>
    <w:rsid w:val="00AB0D3A"/>
    <w:rsid w:val="00AB4631"/>
    <w:rsid w:val="00AB509D"/>
    <w:rsid w:val="00AB6981"/>
    <w:rsid w:val="00AC0B02"/>
    <w:rsid w:val="00AC256C"/>
    <w:rsid w:val="00AC297B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AF59C1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3127E"/>
    <w:rsid w:val="00B407CF"/>
    <w:rsid w:val="00B40A6D"/>
    <w:rsid w:val="00B41C88"/>
    <w:rsid w:val="00B421C5"/>
    <w:rsid w:val="00B51287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55EC"/>
    <w:rsid w:val="00B9592C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25AF"/>
    <w:rsid w:val="00BC40B1"/>
    <w:rsid w:val="00BC4373"/>
    <w:rsid w:val="00BC5205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88C"/>
    <w:rsid w:val="00C01A4C"/>
    <w:rsid w:val="00C01E7A"/>
    <w:rsid w:val="00C057CB"/>
    <w:rsid w:val="00C07A7D"/>
    <w:rsid w:val="00C1082F"/>
    <w:rsid w:val="00C10D23"/>
    <w:rsid w:val="00C15555"/>
    <w:rsid w:val="00C15593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4135"/>
    <w:rsid w:val="00CB5ED7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AC6"/>
    <w:rsid w:val="00CD5099"/>
    <w:rsid w:val="00CD6101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CF6AEA"/>
    <w:rsid w:val="00CF791E"/>
    <w:rsid w:val="00D00537"/>
    <w:rsid w:val="00D03582"/>
    <w:rsid w:val="00D03F9A"/>
    <w:rsid w:val="00D04DC1"/>
    <w:rsid w:val="00D05437"/>
    <w:rsid w:val="00D05BE0"/>
    <w:rsid w:val="00D06D51"/>
    <w:rsid w:val="00D0752E"/>
    <w:rsid w:val="00D07AB2"/>
    <w:rsid w:val="00D1100C"/>
    <w:rsid w:val="00D12904"/>
    <w:rsid w:val="00D15CFD"/>
    <w:rsid w:val="00D1649F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06F6"/>
    <w:rsid w:val="00D61AA0"/>
    <w:rsid w:val="00D63444"/>
    <w:rsid w:val="00D64FF1"/>
    <w:rsid w:val="00D66520"/>
    <w:rsid w:val="00D671CA"/>
    <w:rsid w:val="00D71279"/>
    <w:rsid w:val="00D720E3"/>
    <w:rsid w:val="00D7237E"/>
    <w:rsid w:val="00D7367C"/>
    <w:rsid w:val="00D7387B"/>
    <w:rsid w:val="00D757B0"/>
    <w:rsid w:val="00D80B6A"/>
    <w:rsid w:val="00D83EBA"/>
    <w:rsid w:val="00D85B62"/>
    <w:rsid w:val="00D86DC8"/>
    <w:rsid w:val="00D91571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13A2"/>
    <w:rsid w:val="00DC216E"/>
    <w:rsid w:val="00DC49E4"/>
    <w:rsid w:val="00DC4D9B"/>
    <w:rsid w:val="00DC5C04"/>
    <w:rsid w:val="00DC7140"/>
    <w:rsid w:val="00DC72C8"/>
    <w:rsid w:val="00DD0ECA"/>
    <w:rsid w:val="00DD0F43"/>
    <w:rsid w:val="00DD11FD"/>
    <w:rsid w:val="00DD2D1D"/>
    <w:rsid w:val="00DD4ED9"/>
    <w:rsid w:val="00DD50D9"/>
    <w:rsid w:val="00DD52AA"/>
    <w:rsid w:val="00DD53E1"/>
    <w:rsid w:val="00DD65BF"/>
    <w:rsid w:val="00DD7F13"/>
    <w:rsid w:val="00DE237C"/>
    <w:rsid w:val="00DE2F99"/>
    <w:rsid w:val="00DE34CF"/>
    <w:rsid w:val="00DE477E"/>
    <w:rsid w:val="00DE58C6"/>
    <w:rsid w:val="00DE67FB"/>
    <w:rsid w:val="00DE7CE0"/>
    <w:rsid w:val="00DF0FB2"/>
    <w:rsid w:val="00DF1655"/>
    <w:rsid w:val="00DF343E"/>
    <w:rsid w:val="00DF6448"/>
    <w:rsid w:val="00DF69F6"/>
    <w:rsid w:val="00E029A5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318A0"/>
    <w:rsid w:val="00E32E48"/>
    <w:rsid w:val="00E34898"/>
    <w:rsid w:val="00E37029"/>
    <w:rsid w:val="00E44194"/>
    <w:rsid w:val="00E50D3D"/>
    <w:rsid w:val="00E5305A"/>
    <w:rsid w:val="00E541FB"/>
    <w:rsid w:val="00E54C66"/>
    <w:rsid w:val="00E643BA"/>
    <w:rsid w:val="00E65529"/>
    <w:rsid w:val="00E6738A"/>
    <w:rsid w:val="00E70968"/>
    <w:rsid w:val="00E716C1"/>
    <w:rsid w:val="00E717C5"/>
    <w:rsid w:val="00E71E49"/>
    <w:rsid w:val="00E7248C"/>
    <w:rsid w:val="00E72DEB"/>
    <w:rsid w:val="00E74273"/>
    <w:rsid w:val="00E75469"/>
    <w:rsid w:val="00E75AF3"/>
    <w:rsid w:val="00E777D7"/>
    <w:rsid w:val="00E77B87"/>
    <w:rsid w:val="00E814FE"/>
    <w:rsid w:val="00E819BC"/>
    <w:rsid w:val="00E83DFE"/>
    <w:rsid w:val="00E83E43"/>
    <w:rsid w:val="00E8672F"/>
    <w:rsid w:val="00E8742B"/>
    <w:rsid w:val="00E877C8"/>
    <w:rsid w:val="00E919C5"/>
    <w:rsid w:val="00E94182"/>
    <w:rsid w:val="00E9504A"/>
    <w:rsid w:val="00E96706"/>
    <w:rsid w:val="00E972AB"/>
    <w:rsid w:val="00E97CAA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22D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3FEC"/>
    <w:rsid w:val="00ED67BD"/>
    <w:rsid w:val="00ED788A"/>
    <w:rsid w:val="00EE01F9"/>
    <w:rsid w:val="00EE16C4"/>
    <w:rsid w:val="00EE216E"/>
    <w:rsid w:val="00EE44B9"/>
    <w:rsid w:val="00EE6CB4"/>
    <w:rsid w:val="00EE7D7C"/>
    <w:rsid w:val="00EF13FD"/>
    <w:rsid w:val="00EF2028"/>
    <w:rsid w:val="00EF423E"/>
    <w:rsid w:val="00EF67F0"/>
    <w:rsid w:val="00EF75CB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4887"/>
    <w:rsid w:val="00F867B9"/>
    <w:rsid w:val="00F95DCB"/>
    <w:rsid w:val="00F96833"/>
    <w:rsid w:val="00F971DC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1348"/>
    <w:rsid w:val="00FD22E5"/>
    <w:rsid w:val="00FD3F6B"/>
    <w:rsid w:val="00FD44EF"/>
    <w:rsid w:val="00FD7711"/>
    <w:rsid w:val="00FE0C37"/>
    <w:rsid w:val="00FE49B9"/>
    <w:rsid w:val="00FE6941"/>
    <w:rsid w:val="00FF1A2A"/>
    <w:rsid w:val="00FF1D6E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4D9AEE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730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DF5B1-3874-4759-9EA8-D235BA9D9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1418</Words>
  <Characters>8083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2022-03-30T15:26:00Z</dcterms:created>
  <dcterms:modified xsi:type="dcterms:W3CDTF">2022-03-30T15:26:00Z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