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D685" w14:textId="2A4F2754" w:rsidR="00A23329" w:rsidRDefault="00A23329" w:rsidP="00A23329">
      <w:pPr>
        <w:pStyle w:val="CRCoverPage"/>
        <w:tabs>
          <w:tab w:val="right" w:pos="9639"/>
        </w:tabs>
        <w:spacing w:after="0"/>
        <w:rPr>
          <w:b/>
          <w:i/>
          <w:noProof/>
          <w:sz w:val="28"/>
        </w:rPr>
      </w:pPr>
      <w:r>
        <w:rPr>
          <w:b/>
          <w:noProof/>
          <w:sz w:val="24"/>
        </w:rPr>
        <w:t>3GPP TSG-</w:t>
      </w:r>
      <w:r w:rsidR="00C475CE">
        <w:fldChar w:fldCharType="begin"/>
      </w:r>
      <w:r w:rsidR="00C475CE">
        <w:instrText xml:space="preserve"> DOCPROPERTY  TSG/WGRef  \* MERGEFORMAT </w:instrText>
      </w:r>
      <w:r w:rsidR="00C475CE">
        <w:fldChar w:fldCharType="separate"/>
      </w:r>
      <w:r>
        <w:rPr>
          <w:b/>
          <w:noProof/>
          <w:sz w:val="24"/>
        </w:rPr>
        <w:t>RAN5</w:t>
      </w:r>
      <w:r w:rsidR="00C475CE">
        <w:rPr>
          <w:b/>
          <w:noProof/>
          <w:sz w:val="24"/>
        </w:rPr>
        <w:fldChar w:fldCharType="end"/>
      </w:r>
      <w:r>
        <w:rPr>
          <w:b/>
          <w:noProof/>
          <w:sz w:val="24"/>
        </w:rPr>
        <w:t xml:space="preserve"> Meeting #</w:t>
      </w:r>
      <w:r w:rsidR="00C475CE">
        <w:fldChar w:fldCharType="begin"/>
      </w:r>
      <w:r w:rsidR="00C475CE">
        <w:instrText xml:space="preserve"> DOCPROPERTY  MtgSeq  \* MERGEFORMAT </w:instrText>
      </w:r>
      <w:r w:rsidR="00C475CE">
        <w:fldChar w:fldCharType="separate"/>
      </w:r>
      <w:r w:rsidRPr="00EB09B7">
        <w:rPr>
          <w:b/>
          <w:noProof/>
          <w:sz w:val="24"/>
        </w:rPr>
        <w:t>2022</w:t>
      </w:r>
      <w:r w:rsidR="00C475CE">
        <w:rPr>
          <w:b/>
          <w:noProof/>
          <w:sz w:val="24"/>
        </w:rPr>
        <w:fldChar w:fldCharType="end"/>
      </w:r>
      <w:r w:rsidR="00C475CE">
        <w:fldChar w:fldCharType="begin"/>
      </w:r>
      <w:r w:rsidR="00C475CE">
        <w:instrText xml:space="preserve"> DOCPROPERTY  MtgTitle  \* MERGEFORMAT </w:instrText>
      </w:r>
      <w:r w:rsidR="00C475CE">
        <w:fldChar w:fldCharType="separate"/>
      </w:r>
      <w:r>
        <w:rPr>
          <w:b/>
          <w:noProof/>
          <w:sz w:val="24"/>
        </w:rPr>
        <w:t>-TTCN email</w:t>
      </w:r>
      <w:r w:rsidR="00C475CE">
        <w:rPr>
          <w:b/>
          <w:noProof/>
          <w:sz w:val="24"/>
        </w:rPr>
        <w:fldChar w:fldCharType="end"/>
      </w:r>
      <w:r>
        <w:rPr>
          <w:b/>
          <w:i/>
          <w:noProof/>
          <w:sz w:val="28"/>
        </w:rPr>
        <w:tab/>
      </w:r>
      <w:r w:rsidR="00C475CE">
        <w:fldChar w:fldCharType="begin"/>
      </w:r>
      <w:r w:rsidR="00C475CE">
        <w:instrText xml:space="preserve"> DOCPROPERTY  Tdoc#  \* MERGEFORMAT </w:instrText>
      </w:r>
      <w:r w:rsidR="00C475CE">
        <w:fldChar w:fldCharType="separate"/>
      </w:r>
      <w:r w:rsidRPr="00E13F3D">
        <w:rPr>
          <w:b/>
          <w:i/>
          <w:noProof/>
          <w:sz w:val="28"/>
        </w:rPr>
        <w:t>R5s22</w:t>
      </w:r>
      <w:r w:rsidR="00C475CE">
        <w:rPr>
          <w:b/>
          <w:i/>
          <w:noProof/>
          <w:sz w:val="28"/>
        </w:rPr>
        <w:fldChar w:fldCharType="end"/>
      </w:r>
      <w:r w:rsidR="009C5DA1">
        <w:rPr>
          <w:b/>
          <w:i/>
          <w:noProof/>
          <w:sz w:val="28"/>
        </w:rPr>
        <w:t>0414</w:t>
      </w:r>
    </w:p>
    <w:p w14:paraId="2B726D95" w14:textId="77777777" w:rsidR="00A23329" w:rsidRDefault="00C475CE" w:rsidP="00A23329">
      <w:pPr>
        <w:pStyle w:val="CRCoverPage"/>
        <w:outlineLvl w:val="0"/>
        <w:rPr>
          <w:b/>
          <w:noProof/>
          <w:sz w:val="24"/>
        </w:rPr>
      </w:pPr>
      <w:r>
        <w:fldChar w:fldCharType="begin"/>
      </w:r>
      <w:r>
        <w:instrText xml:space="preserve"> DOCPROPERTY  Location  \* MERGEFORMAT </w:instrText>
      </w:r>
      <w:r>
        <w:fldChar w:fldCharType="separate"/>
      </w:r>
      <w:r w:rsidR="00A23329" w:rsidRPr="00BA51D9">
        <w:rPr>
          <w:b/>
          <w:noProof/>
          <w:sz w:val="24"/>
        </w:rPr>
        <w:t>Online</w:t>
      </w:r>
      <w:r>
        <w:rPr>
          <w:b/>
          <w:noProof/>
          <w:sz w:val="24"/>
        </w:rPr>
        <w:fldChar w:fldCharType="end"/>
      </w:r>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r>
        <w:fldChar w:fldCharType="begin"/>
      </w:r>
      <w:r>
        <w:instrText xml:space="preserve"> DOCPROPERTY  StartDate  \* MERGEFORMAT </w:instrText>
      </w:r>
      <w:r>
        <w:fldChar w:fldCharType="separate"/>
      </w:r>
      <w:r w:rsidR="00A23329" w:rsidRPr="00BA51D9">
        <w:rPr>
          <w:b/>
          <w:noProof/>
          <w:sz w:val="24"/>
        </w:rPr>
        <w:t>10th Dec 2021</w:t>
      </w:r>
      <w:r>
        <w:rPr>
          <w:b/>
          <w:noProof/>
          <w:sz w:val="24"/>
        </w:rPr>
        <w:fldChar w:fldCharType="end"/>
      </w:r>
      <w:r w:rsidR="00A23329">
        <w:rPr>
          <w:b/>
          <w:noProof/>
          <w:sz w:val="24"/>
        </w:rPr>
        <w:t xml:space="preserve"> - </w:t>
      </w:r>
      <w:r>
        <w:fldChar w:fldCharType="begin"/>
      </w:r>
      <w:r>
        <w:instrText xml:space="preserve"> DOCPROPERTY  EndDate  \* MERGEFORMAT </w:instrText>
      </w:r>
      <w:r>
        <w:fldChar w:fldCharType="separate"/>
      </w:r>
      <w:r w:rsidR="00A2332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2420B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2420B5">
            <w:pPr>
              <w:pStyle w:val="CRCoverPage"/>
              <w:spacing w:after="0"/>
              <w:jc w:val="right"/>
              <w:rPr>
                <w:i/>
                <w:noProof/>
              </w:rPr>
            </w:pPr>
            <w:r>
              <w:rPr>
                <w:i/>
                <w:noProof/>
                <w:sz w:val="14"/>
              </w:rPr>
              <w:t>CR-Form-v12.2</w:t>
            </w:r>
          </w:p>
        </w:tc>
      </w:tr>
      <w:tr w:rsidR="00A23329" w14:paraId="47B9FC53" w14:textId="77777777" w:rsidTr="002420B5">
        <w:tc>
          <w:tcPr>
            <w:tcW w:w="9641" w:type="dxa"/>
            <w:gridSpan w:val="9"/>
            <w:tcBorders>
              <w:left w:val="single" w:sz="4" w:space="0" w:color="auto"/>
              <w:right w:val="single" w:sz="4" w:space="0" w:color="auto"/>
            </w:tcBorders>
          </w:tcPr>
          <w:p w14:paraId="616A57DF" w14:textId="77777777" w:rsidR="00A23329" w:rsidRDefault="00A23329" w:rsidP="002420B5">
            <w:pPr>
              <w:pStyle w:val="CRCoverPage"/>
              <w:spacing w:after="0"/>
              <w:jc w:val="center"/>
              <w:rPr>
                <w:noProof/>
              </w:rPr>
            </w:pPr>
            <w:r>
              <w:rPr>
                <w:b/>
                <w:noProof/>
                <w:sz w:val="32"/>
              </w:rPr>
              <w:t>CHANGE REQUEST</w:t>
            </w:r>
          </w:p>
        </w:tc>
      </w:tr>
      <w:tr w:rsidR="00A23329" w14:paraId="57346F7D" w14:textId="77777777" w:rsidTr="002420B5">
        <w:tc>
          <w:tcPr>
            <w:tcW w:w="9641" w:type="dxa"/>
            <w:gridSpan w:val="9"/>
            <w:tcBorders>
              <w:left w:val="single" w:sz="4" w:space="0" w:color="auto"/>
              <w:right w:val="single" w:sz="4" w:space="0" w:color="auto"/>
            </w:tcBorders>
          </w:tcPr>
          <w:p w14:paraId="4511CEB9" w14:textId="77777777" w:rsidR="00A23329" w:rsidRDefault="00A23329" w:rsidP="002420B5">
            <w:pPr>
              <w:pStyle w:val="CRCoverPage"/>
              <w:spacing w:after="0"/>
              <w:rPr>
                <w:noProof/>
                <w:sz w:val="8"/>
                <w:szCs w:val="8"/>
              </w:rPr>
            </w:pPr>
          </w:p>
        </w:tc>
      </w:tr>
      <w:tr w:rsidR="00A23329" w14:paraId="7F38AB48" w14:textId="77777777" w:rsidTr="002420B5">
        <w:tc>
          <w:tcPr>
            <w:tcW w:w="142" w:type="dxa"/>
            <w:tcBorders>
              <w:left w:val="single" w:sz="4" w:space="0" w:color="auto"/>
            </w:tcBorders>
          </w:tcPr>
          <w:p w14:paraId="11A5F7EA" w14:textId="77777777" w:rsidR="00A23329" w:rsidRDefault="00A23329" w:rsidP="002420B5">
            <w:pPr>
              <w:pStyle w:val="CRCoverPage"/>
              <w:spacing w:after="0"/>
              <w:jc w:val="right"/>
              <w:rPr>
                <w:noProof/>
              </w:rPr>
            </w:pPr>
          </w:p>
        </w:tc>
        <w:tc>
          <w:tcPr>
            <w:tcW w:w="1559" w:type="dxa"/>
            <w:shd w:val="pct30" w:color="FFFF00" w:fill="auto"/>
          </w:tcPr>
          <w:p w14:paraId="272475E5" w14:textId="77777777" w:rsidR="00A23329" w:rsidRPr="00410371" w:rsidRDefault="00C475CE" w:rsidP="002420B5">
            <w:pPr>
              <w:pStyle w:val="CRCoverPage"/>
              <w:spacing w:after="0"/>
              <w:jc w:val="right"/>
              <w:rPr>
                <w:b/>
                <w:noProof/>
                <w:sz w:val="28"/>
              </w:rPr>
            </w:pPr>
            <w:r>
              <w:fldChar w:fldCharType="begin"/>
            </w:r>
            <w:r>
              <w:instrText xml:space="preserve"> DOCPROPERTY  Spec#  \* MERGEFORMAT </w:instrText>
            </w:r>
            <w:r>
              <w:fldChar w:fldCharType="separate"/>
            </w:r>
            <w:r w:rsidR="00A23329" w:rsidRPr="00410371">
              <w:rPr>
                <w:b/>
                <w:noProof/>
                <w:sz w:val="28"/>
              </w:rPr>
              <w:t>38.523-3</w:t>
            </w:r>
            <w:r>
              <w:rPr>
                <w:b/>
                <w:noProof/>
                <w:sz w:val="28"/>
              </w:rPr>
              <w:fldChar w:fldCharType="end"/>
            </w:r>
          </w:p>
        </w:tc>
        <w:tc>
          <w:tcPr>
            <w:tcW w:w="709" w:type="dxa"/>
          </w:tcPr>
          <w:p w14:paraId="3CCB9A46" w14:textId="77777777" w:rsidR="00A23329" w:rsidRDefault="00A23329" w:rsidP="002420B5">
            <w:pPr>
              <w:pStyle w:val="CRCoverPage"/>
              <w:spacing w:after="0"/>
              <w:jc w:val="center"/>
              <w:rPr>
                <w:noProof/>
              </w:rPr>
            </w:pPr>
            <w:r>
              <w:rPr>
                <w:b/>
                <w:noProof/>
                <w:sz w:val="28"/>
              </w:rPr>
              <w:t>CR</w:t>
            </w:r>
          </w:p>
        </w:tc>
        <w:tc>
          <w:tcPr>
            <w:tcW w:w="1276" w:type="dxa"/>
            <w:shd w:val="pct30" w:color="FFFF00" w:fill="auto"/>
          </w:tcPr>
          <w:p w14:paraId="69EA3F3A" w14:textId="70551B95" w:rsidR="00A23329" w:rsidRPr="00410371" w:rsidRDefault="00C475CE" w:rsidP="002420B5">
            <w:pPr>
              <w:pStyle w:val="CRCoverPage"/>
              <w:spacing w:after="0"/>
              <w:rPr>
                <w:noProof/>
              </w:rPr>
            </w:pPr>
            <w:r>
              <w:fldChar w:fldCharType="begin"/>
            </w:r>
            <w:r>
              <w:instrText xml:space="preserve"> DOCPROPERTY  Cr#  \* MERGEFORMAT </w:instrText>
            </w:r>
            <w:r>
              <w:fldChar w:fldCharType="separate"/>
            </w:r>
            <w:r w:rsidR="00A23329" w:rsidRPr="00410371">
              <w:rPr>
                <w:b/>
                <w:noProof/>
                <w:sz w:val="28"/>
              </w:rPr>
              <w:t>2</w:t>
            </w:r>
            <w:r>
              <w:rPr>
                <w:b/>
                <w:noProof/>
                <w:sz w:val="28"/>
              </w:rPr>
              <w:fldChar w:fldCharType="end"/>
            </w:r>
            <w:r w:rsidR="009C5DA1">
              <w:rPr>
                <w:b/>
                <w:noProof/>
                <w:sz w:val="28"/>
              </w:rPr>
              <w:t>416</w:t>
            </w:r>
          </w:p>
        </w:tc>
        <w:tc>
          <w:tcPr>
            <w:tcW w:w="709" w:type="dxa"/>
          </w:tcPr>
          <w:p w14:paraId="5A887F11" w14:textId="77777777" w:rsidR="00A23329" w:rsidRDefault="00A23329" w:rsidP="002420B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C475CE" w:rsidP="002420B5">
            <w:pPr>
              <w:pStyle w:val="CRCoverPage"/>
              <w:spacing w:after="0"/>
              <w:jc w:val="center"/>
              <w:rPr>
                <w:b/>
                <w:noProof/>
              </w:rPr>
            </w:pPr>
            <w:r>
              <w:fldChar w:fldCharType="begin"/>
            </w:r>
            <w:r>
              <w:instrText xml:space="preserve"> DOCPROPERTY  Revision  \* MERGEFORMAT </w:instrText>
            </w:r>
            <w:r>
              <w:fldChar w:fldCharType="separate"/>
            </w:r>
            <w:r w:rsidR="00A23329" w:rsidRPr="00410371">
              <w:rPr>
                <w:b/>
                <w:noProof/>
                <w:sz w:val="28"/>
              </w:rPr>
              <w:t>-</w:t>
            </w:r>
            <w:r>
              <w:rPr>
                <w:b/>
                <w:noProof/>
                <w:sz w:val="28"/>
              </w:rPr>
              <w:fldChar w:fldCharType="end"/>
            </w:r>
          </w:p>
        </w:tc>
        <w:tc>
          <w:tcPr>
            <w:tcW w:w="2410" w:type="dxa"/>
          </w:tcPr>
          <w:p w14:paraId="56EB96C7" w14:textId="77777777" w:rsidR="00A23329" w:rsidRDefault="00A2332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77777777" w:rsidR="00A23329" w:rsidRPr="00410371" w:rsidRDefault="00C475CE" w:rsidP="002420B5">
            <w:pPr>
              <w:pStyle w:val="CRCoverPage"/>
              <w:spacing w:after="0"/>
              <w:jc w:val="center"/>
              <w:rPr>
                <w:noProof/>
                <w:sz w:val="28"/>
              </w:rPr>
            </w:pPr>
            <w:r>
              <w:fldChar w:fldCharType="begin"/>
            </w:r>
            <w:r>
              <w:instrText xml:space="preserve"> DOCPROPERTY  Version  \* MERGEFORMAT </w:instrText>
            </w:r>
            <w:r>
              <w:fldChar w:fldCharType="separate"/>
            </w:r>
            <w:r w:rsidR="00A23329" w:rsidRPr="00410371">
              <w:rPr>
                <w:b/>
                <w:noProof/>
                <w:sz w:val="28"/>
              </w:rPr>
              <w:t>17.1.0</w:t>
            </w:r>
            <w:r>
              <w:rPr>
                <w:b/>
                <w:noProof/>
                <w:sz w:val="28"/>
              </w:rPr>
              <w:fldChar w:fldCharType="end"/>
            </w:r>
          </w:p>
        </w:tc>
        <w:tc>
          <w:tcPr>
            <w:tcW w:w="143" w:type="dxa"/>
            <w:tcBorders>
              <w:right w:val="single" w:sz="4" w:space="0" w:color="auto"/>
            </w:tcBorders>
          </w:tcPr>
          <w:p w14:paraId="656F706B" w14:textId="77777777" w:rsidR="00A23329" w:rsidRDefault="00A23329" w:rsidP="002420B5">
            <w:pPr>
              <w:pStyle w:val="CRCoverPage"/>
              <w:spacing w:after="0"/>
              <w:rPr>
                <w:noProof/>
              </w:rPr>
            </w:pPr>
          </w:p>
        </w:tc>
      </w:tr>
      <w:tr w:rsidR="00A23329" w14:paraId="4B91C80F" w14:textId="77777777" w:rsidTr="002420B5">
        <w:tc>
          <w:tcPr>
            <w:tcW w:w="9641" w:type="dxa"/>
            <w:gridSpan w:val="9"/>
            <w:tcBorders>
              <w:left w:val="single" w:sz="4" w:space="0" w:color="auto"/>
              <w:right w:val="single" w:sz="4" w:space="0" w:color="auto"/>
            </w:tcBorders>
          </w:tcPr>
          <w:p w14:paraId="3C0FF75F" w14:textId="77777777" w:rsidR="00A23329" w:rsidRDefault="00A23329" w:rsidP="002420B5">
            <w:pPr>
              <w:pStyle w:val="CRCoverPage"/>
              <w:spacing w:after="0"/>
              <w:rPr>
                <w:noProof/>
              </w:rPr>
            </w:pPr>
          </w:p>
        </w:tc>
      </w:tr>
      <w:tr w:rsidR="00A23329" w14:paraId="5CEC1418" w14:textId="77777777" w:rsidTr="002420B5">
        <w:tc>
          <w:tcPr>
            <w:tcW w:w="9641" w:type="dxa"/>
            <w:gridSpan w:val="9"/>
            <w:tcBorders>
              <w:top w:val="single" w:sz="4" w:space="0" w:color="auto"/>
            </w:tcBorders>
          </w:tcPr>
          <w:p w14:paraId="32B4CB68" w14:textId="77777777" w:rsidR="00A23329" w:rsidRPr="00F25D98" w:rsidRDefault="00A23329" w:rsidP="002420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3329" w14:paraId="0FF31D6C" w14:textId="77777777" w:rsidTr="002420B5">
        <w:tc>
          <w:tcPr>
            <w:tcW w:w="9641" w:type="dxa"/>
            <w:gridSpan w:val="9"/>
          </w:tcPr>
          <w:p w14:paraId="67CBC936" w14:textId="77777777" w:rsidR="00A23329" w:rsidRDefault="00A23329" w:rsidP="002420B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2420B5">
        <w:tc>
          <w:tcPr>
            <w:tcW w:w="2835" w:type="dxa"/>
          </w:tcPr>
          <w:p w14:paraId="64DE86E1" w14:textId="77777777" w:rsidR="00A23329" w:rsidRDefault="00A23329" w:rsidP="002420B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2420B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2420B5">
            <w:pPr>
              <w:pStyle w:val="CRCoverPage"/>
              <w:spacing w:after="0"/>
              <w:jc w:val="center"/>
              <w:rPr>
                <w:b/>
                <w:caps/>
                <w:noProof/>
              </w:rPr>
            </w:pPr>
          </w:p>
        </w:tc>
        <w:tc>
          <w:tcPr>
            <w:tcW w:w="2126" w:type="dxa"/>
          </w:tcPr>
          <w:p w14:paraId="18E49764" w14:textId="77777777" w:rsidR="00A23329" w:rsidRDefault="00A2332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2420B5">
            <w:pPr>
              <w:pStyle w:val="CRCoverPage"/>
              <w:spacing w:after="0"/>
              <w:jc w:val="center"/>
              <w:rPr>
                <w:b/>
                <w:caps/>
                <w:noProof/>
              </w:rPr>
            </w:pPr>
          </w:p>
        </w:tc>
        <w:tc>
          <w:tcPr>
            <w:tcW w:w="1418" w:type="dxa"/>
            <w:tcBorders>
              <w:left w:val="nil"/>
            </w:tcBorders>
          </w:tcPr>
          <w:p w14:paraId="076C1B0C" w14:textId="77777777" w:rsidR="00A23329" w:rsidRDefault="00A2332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2420B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2420B5">
        <w:tc>
          <w:tcPr>
            <w:tcW w:w="9640" w:type="dxa"/>
            <w:gridSpan w:val="11"/>
          </w:tcPr>
          <w:p w14:paraId="08C27DE5" w14:textId="77777777" w:rsidR="00A23329" w:rsidRDefault="00A23329" w:rsidP="002420B5">
            <w:pPr>
              <w:pStyle w:val="CRCoverPage"/>
              <w:spacing w:after="0"/>
              <w:rPr>
                <w:noProof/>
                <w:sz w:val="8"/>
                <w:szCs w:val="8"/>
              </w:rPr>
            </w:pPr>
          </w:p>
        </w:tc>
      </w:tr>
      <w:tr w:rsidR="00A23329" w14:paraId="3BCBB3E3" w14:textId="77777777" w:rsidTr="002420B5">
        <w:tc>
          <w:tcPr>
            <w:tcW w:w="1843" w:type="dxa"/>
            <w:tcBorders>
              <w:top w:val="single" w:sz="4" w:space="0" w:color="auto"/>
              <w:left w:val="single" w:sz="4" w:space="0" w:color="auto"/>
            </w:tcBorders>
          </w:tcPr>
          <w:p w14:paraId="2F968D61" w14:textId="77777777" w:rsidR="00A23329" w:rsidRDefault="00A2332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590331C0" w:rsidR="00A23329" w:rsidRDefault="00C475CE" w:rsidP="002420B5">
            <w:pPr>
              <w:pStyle w:val="CRCoverPage"/>
              <w:spacing w:after="0"/>
              <w:ind w:left="100"/>
              <w:rPr>
                <w:noProof/>
              </w:rPr>
            </w:pPr>
            <w:r>
              <w:fldChar w:fldCharType="begin"/>
            </w:r>
            <w:r>
              <w:instrText xml:space="preserve"> DOCPROPERTY  CrTitle  \* MERGEFORMAT </w:instrText>
            </w:r>
            <w:r>
              <w:fldChar w:fldCharType="separate"/>
            </w:r>
            <w:r w:rsidR="00A23329">
              <w:t>Correction to NR5GC testcase 11.1.</w:t>
            </w:r>
            <w:r>
              <w:fldChar w:fldCharType="end"/>
            </w:r>
            <w:r w:rsidR="00AC0FA7">
              <w:t>5</w:t>
            </w:r>
          </w:p>
        </w:tc>
      </w:tr>
      <w:tr w:rsidR="00A23329" w14:paraId="56F4AADB" w14:textId="77777777" w:rsidTr="002420B5">
        <w:tc>
          <w:tcPr>
            <w:tcW w:w="1843" w:type="dxa"/>
            <w:tcBorders>
              <w:left w:val="single" w:sz="4" w:space="0" w:color="auto"/>
            </w:tcBorders>
          </w:tcPr>
          <w:p w14:paraId="10C0D0ED"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2420B5">
            <w:pPr>
              <w:pStyle w:val="CRCoverPage"/>
              <w:spacing w:after="0"/>
              <w:rPr>
                <w:noProof/>
                <w:sz w:val="8"/>
                <w:szCs w:val="8"/>
              </w:rPr>
            </w:pPr>
          </w:p>
        </w:tc>
      </w:tr>
      <w:tr w:rsidR="00A23329" w14:paraId="44B26FAB" w14:textId="77777777" w:rsidTr="002420B5">
        <w:tc>
          <w:tcPr>
            <w:tcW w:w="1843" w:type="dxa"/>
            <w:tcBorders>
              <w:left w:val="single" w:sz="4" w:space="0" w:color="auto"/>
            </w:tcBorders>
          </w:tcPr>
          <w:p w14:paraId="034B6EFA" w14:textId="77777777" w:rsidR="00A23329" w:rsidRDefault="00A2332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2420B5">
            <w:pPr>
              <w:pStyle w:val="CRCoverPage"/>
              <w:spacing w:after="0"/>
              <w:ind w:left="100"/>
              <w:rPr>
                <w:noProof/>
              </w:rPr>
            </w:pPr>
            <w:r w:rsidRPr="000D3937">
              <w:rPr>
                <w:lang w:eastAsia="zh-CN"/>
              </w:rPr>
              <w:t>Anritsu Ltd</w:t>
            </w:r>
          </w:p>
        </w:tc>
      </w:tr>
      <w:tr w:rsidR="00A23329" w14:paraId="2CF607CC" w14:textId="77777777" w:rsidTr="002420B5">
        <w:tc>
          <w:tcPr>
            <w:tcW w:w="1843" w:type="dxa"/>
            <w:tcBorders>
              <w:left w:val="single" w:sz="4" w:space="0" w:color="auto"/>
            </w:tcBorders>
          </w:tcPr>
          <w:p w14:paraId="0C72B9EF" w14:textId="77777777" w:rsidR="00A23329" w:rsidRDefault="00A2332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2420B5">
        <w:tc>
          <w:tcPr>
            <w:tcW w:w="1843" w:type="dxa"/>
            <w:tcBorders>
              <w:left w:val="single" w:sz="4" w:space="0" w:color="auto"/>
            </w:tcBorders>
          </w:tcPr>
          <w:p w14:paraId="7595D8E6"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2420B5">
            <w:pPr>
              <w:pStyle w:val="CRCoverPage"/>
              <w:spacing w:after="0"/>
              <w:rPr>
                <w:noProof/>
                <w:sz w:val="8"/>
                <w:szCs w:val="8"/>
              </w:rPr>
            </w:pPr>
          </w:p>
        </w:tc>
      </w:tr>
      <w:tr w:rsidR="00A23329" w14:paraId="02C3FD7B" w14:textId="77777777" w:rsidTr="002420B5">
        <w:tc>
          <w:tcPr>
            <w:tcW w:w="1843" w:type="dxa"/>
            <w:tcBorders>
              <w:left w:val="single" w:sz="4" w:space="0" w:color="auto"/>
            </w:tcBorders>
          </w:tcPr>
          <w:p w14:paraId="0ECB24E9" w14:textId="77777777" w:rsidR="00A23329" w:rsidRDefault="00A2332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77777777" w:rsidR="00A23329" w:rsidRDefault="00C475CE" w:rsidP="002420B5">
            <w:pPr>
              <w:pStyle w:val="CRCoverPage"/>
              <w:spacing w:after="0"/>
              <w:ind w:left="100"/>
              <w:rPr>
                <w:noProof/>
              </w:rPr>
            </w:pPr>
            <w:r>
              <w:fldChar w:fldCharType="begin"/>
            </w:r>
            <w:r>
              <w:instrText xml:space="preserve"> DOCPROPERTY  RelatedWis  \* MERGEFORMAT </w:instrText>
            </w:r>
            <w:r>
              <w:fldChar w:fldCharType="separate"/>
            </w:r>
            <w:r w:rsidR="00A23329">
              <w:rPr>
                <w:noProof/>
              </w:rPr>
              <w:t>5GS_NR_LTE-UEConTest</w:t>
            </w:r>
            <w:r>
              <w:rPr>
                <w:noProof/>
              </w:rPr>
              <w:fldChar w:fldCharType="end"/>
            </w:r>
          </w:p>
        </w:tc>
        <w:tc>
          <w:tcPr>
            <w:tcW w:w="567" w:type="dxa"/>
            <w:tcBorders>
              <w:left w:val="nil"/>
            </w:tcBorders>
          </w:tcPr>
          <w:p w14:paraId="01D38AB2" w14:textId="77777777" w:rsidR="00A23329" w:rsidRDefault="00A23329" w:rsidP="002420B5">
            <w:pPr>
              <w:pStyle w:val="CRCoverPage"/>
              <w:spacing w:after="0"/>
              <w:ind w:right="100"/>
              <w:rPr>
                <w:noProof/>
              </w:rPr>
            </w:pPr>
          </w:p>
        </w:tc>
        <w:tc>
          <w:tcPr>
            <w:tcW w:w="1417" w:type="dxa"/>
            <w:gridSpan w:val="3"/>
            <w:tcBorders>
              <w:left w:val="nil"/>
            </w:tcBorders>
          </w:tcPr>
          <w:p w14:paraId="2B7C6F69" w14:textId="77777777" w:rsidR="00A23329" w:rsidRDefault="00A2332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4D3ABC9F" w:rsidR="00A23329" w:rsidRDefault="00C475CE" w:rsidP="002420B5">
            <w:pPr>
              <w:pStyle w:val="CRCoverPage"/>
              <w:spacing w:after="0"/>
              <w:ind w:left="100"/>
              <w:rPr>
                <w:noProof/>
              </w:rPr>
            </w:pPr>
            <w:r>
              <w:fldChar w:fldCharType="begin"/>
            </w:r>
            <w:r>
              <w:instrText xml:space="preserve"> DOCPROPERTY  ResDate  \* MERGEFORMAT </w:instrText>
            </w:r>
            <w:r>
              <w:fldChar w:fldCharType="separate"/>
            </w:r>
            <w:r w:rsidR="00A23329">
              <w:rPr>
                <w:noProof/>
              </w:rPr>
              <w:t>2022-0</w:t>
            </w:r>
            <w:r w:rsidR="00C75812">
              <w:rPr>
                <w:noProof/>
              </w:rPr>
              <w:t>2</w:t>
            </w:r>
            <w:r w:rsidR="00A23329">
              <w:rPr>
                <w:noProof/>
              </w:rPr>
              <w:t>-19</w:t>
            </w:r>
            <w:r>
              <w:rPr>
                <w:noProof/>
              </w:rPr>
              <w:fldChar w:fldCharType="end"/>
            </w:r>
          </w:p>
        </w:tc>
      </w:tr>
      <w:tr w:rsidR="00A23329" w14:paraId="33593147" w14:textId="77777777" w:rsidTr="002420B5">
        <w:tc>
          <w:tcPr>
            <w:tcW w:w="1843" w:type="dxa"/>
            <w:tcBorders>
              <w:left w:val="single" w:sz="4" w:space="0" w:color="auto"/>
            </w:tcBorders>
          </w:tcPr>
          <w:p w14:paraId="33E00BE9" w14:textId="77777777" w:rsidR="00A23329" w:rsidRDefault="00A23329" w:rsidP="002420B5">
            <w:pPr>
              <w:pStyle w:val="CRCoverPage"/>
              <w:spacing w:after="0"/>
              <w:rPr>
                <w:b/>
                <w:i/>
                <w:noProof/>
                <w:sz w:val="8"/>
                <w:szCs w:val="8"/>
              </w:rPr>
            </w:pPr>
          </w:p>
        </w:tc>
        <w:tc>
          <w:tcPr>
            <w:tcW w:w="1986" w:type="dxa"/>
            <w:gridSpan w:val="4"/>
          </w:tcPr>
          <w:p w14:paraId="3535B447" w14:textId="77777777" w:rsidR="00A23329" w:rsidRDefault="00A23329" w:rsidP="002420B5">
            <w:pPr>
              <w:pStyle w:val="CRCoverPage"/>
              <w:spacing w:after="0"/>
              <w:rPr>
                <w:noProof/>
                <w:sz w:val="8"/>
                <w:szCs w:val="8"/>
              </w:rPr>
            </w:pPr>
          </w:p>
        </w:tc>
        <w:tc>
          <w:tcPr>
            <w:tcW w:w="2267" w:type="dxa"/>
            <w:gridSpan w:val="2"/>
          </w:tcPr>
          <w:p w14:paraId="6851CEF9" w14:textId="77777777" w:rsidR="00A23329" w:rsidRDefault="00A23329" w:rsidP="002420B5">
            <w:pPr>
              <w:pStyle w:val="CRCoverPage"/>
              <w:spacing w:after="0"/>
              <w:rPr>
                <w:noProof/>
                <w:sz w:val="8"/>
                <w:szCs w:val="8"/>
              </w:rPr>
            </w:pPr>
          </w:p>
        </w:tc>
        <w:tc>
          <w:tcPr>
            <w:tcW w:w="1417" w:type="dxa"/>
            <w:gridSpan w:val="3"/>
          </w:tcPr>
          <w:p w14:paraId="257E15BA" w14:textId="77777777" w:rsidR="00A23329" w:rsidRDefault="00A23329" w:rsidP="002420B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2420B5">
            <w:pPr>
              <w:pStyle w:val="CRCoverPage"/>
              <w:spacing w:after="0"/>
              <w:rPr>
                <w:noProof/>
                <w:sz w:val="8"/>
                <w:szCs w:val="8"/>
              </w:rPr>
            </w:pPr>
          </w:p>
        </w:tc>
      </w:tr>
      <w:tr w:rsidR="00A23329" w14:paraId="27C27188" w14:textId="77777777" w:rsidTr="002420B5">
        <w:trPr>
          <w:cantSplit/>
        </w:trPr>
        <w:tc>
          <w:tcPr>
            <w:tcW w:w="1843" w:type="dxa"/>
            <w:tcBorders>
              <w:left w:val="single" w:sz="4" w:space="0" w:color="auto"/>
            </w:tcBorders>
          </w:tcPr>
          <w:p w14:paraId="7FC43726" w14:textId="77777777" w:rsidR="00A23329" w:rsidRDefault="00A23329" w:rsidP="002420B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C475CE" w:rsidP="002420B5">
            <w:pPr>
              <w:pStyle w:val="CRCoverPage"/>
              <w:spacing w:after="0"/>
              <w:ind w:left="100" w:right="-609"/>
              <w:rPr>
                <w:b/>
                <w:noProof/>
              </w:rPr>
            </w:pPr>
            <w:r>
              <w:fldChar w:fldCharType="begin"/>
            </w:r>
            <w:r>
              <w:instrText xml:space="preserve"> DOCPROPERTY  Cat  \* MERGEFORMAT </w:instrText>
            </w:r>
            <w:r>
              <w:fldChar w:fldCharType="separate"/>
            </w:r>
            <w:r w:rsidR="00A23329">
              <w:rPr>
                <w:b/>
                <w:noProof/>
              </w:rPr>
              <w:t>F</w:t>
            </w:r>
            <w:r>
              <w:rPr>
                <w:b/>
                <w:noProof/>
              </w:rPr>
              <w:fldChar w:fldCharType="end"/>
            </w:r>
          </w:p>
        </w:tc>
        <w:tc>
          <w:tcPr>
            <w:tcW w:w="3402" w:type="dxa"/>
            <w:gridSpan w:val="5"/>
            <w:tcBorders>
              <w:left w:val="nil"/>
            </w:tcBorders>
          </w:tcPr>
          <w:p w14:paraId="6B6734A5" w14:textId="77777777" w:rsidR="00A23329" w:rsidRDefault="00A23329" w:rsidP="002420B5">
            <w:pPr>
              <w:pStyle w:val="CRCoverPage"/>
              <w:spacing w:after="0"/>
              <w:rPr>
                <w:noProof/>
              </w:rPr>
            </w:pPr>
          </w:p>
        </w:tc>
        <w:tc>
          <w:tcPr>
            <w:tcW w:w="1417" w:type="dxa"/>
            <w:gridSpan w:val="3"/>
            <w:tcBorders>
              <w:left w:val="nil"/>
            </w:tcBorders>
          </w:tcPr>
          <w:p w14:paraId="715B8BC9" w14:textId="77777777" w:rsidR="00A23329" w:rsidRDefault="00A2332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77777777" w:rsidR="00A23329" w:rsidRDefault="00C475CE" w:rsidP="002420B5">
            <w:pPr>
              <w:pStyle w:val="CRCoverPage"/>
              <w:spacing w:after="0"/>
              <w:ind w:left="100"/>
              <w:rPr>
                <w:noProof/>
              </w:rPr>
            </w:pPr>
            <w:r>
              <w:fldChar w:fldCharType="begin"/>
            </w:r>
            <w:r>
              <w:instrText xml:space="preserve"> DOCPROPERTY  Release  \* MERGEFORMAT </w:instrText>
            </w:r>
            <w:r>
              <w:fldChar w:fldCharType="separate"/>
            </w:r>
            <w:r w:rsidR="00A23329">
              <w:rPr>
                <w:noProof/>
              </w:rPr>
              <w:t>Rel-17</w:t>
            </w:r>
            <w:r>
              <w:rPr>
                <w:noProof/>
              </w:rPr>
              <w:fldChar w:fldCharType="end"/>
            </w:r>
          </w:p>
        </w:tc>
      </w:tr>
      <w:tr w:rsidR="00A23329" w14:paraId="5450D67F" w14:textId="77777777" w:rsidTr="002420B5">
        <w:tc>
          <w:tcPr>
            <w:tcW w:w="1843" w:type="dxa"/>
            <w:tcBorders>
              <w:left w:val="single" w:sz="4" w:space="0" w:color="auto"/>
              <w:bottom w:val="single" w:sz="4" w:space="0" w:color="auto"/>
            </w:tcBorders>
          </w:tcPr>
          <w:p w14:paraId="698A2C4B" w14:textId="77777777" w:rsidR="00A23329" w:rsidRDefault="00A23329" w:rsidP="002420B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2420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2420B5">
        <w:tc>
          <w:tcPr>
            <w:tcW w:w="1843" w:type="dxa"/>
          </w:tcPr>
          <w:p w14:paraId="3C419F3A" w14:textId="77777777" w:rsidR="00A23329" w:rsidRDefault="00A23329" w:rsidP="002420B5">
            <w:pPr>
              <w:pStyle w:val="CRCoverPage"/>
              <w:spacing w:after="0"/>
              <w:rPr>
                <w:b/>
                <w:i/>
                <w:noProof/>
                <w:sz w:val="8"/>
                <w:szCs w:val="8"/>
              </w:rPr>
            </w:pPr>
          </w:p>
        </w:tc>
        <w:tc>
          <w:tcPr>
            <w:tcW w:w="7797" w:type="dxa"/>
            <w:gridSpan w:val="10"/>
          </w:tcPr>
          <w:p w14:paraId="3C864CC9" w14:textId="77777777" w:rsidR="00A23329" w:rsidRDefault="00A23329" w:rsidP="002420B5">
            <w:pPr>
              <w:pStyle w:val="CRCoverPage"/>
              <w:spacing w:after="0"/>
              <w:rPr>
                <w:noProof/>
                <w:sz w:val="8"/>
                <w:szCs w:val="8"/>
              </w:rPr>
            </w:pPr>
          </w:p>
        </w:tc>
      </w:tr>
      <w:tr w:rsidR="00A23329" w14:paraId="31033350" w14:textId="77777777" w:rsidTr="002420B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7E28D" w14:textId="35B837A9" w:rsidR="00A23329" w:rsidRDefault="007C1CEF" w:rsidP="007C1CEF">
            <w:pPr>
              <w:pStyle w:val="CRCoverPage"/>
              <w:numPr>
                <w:ilvl w:val="0"/>
                <w:numId w:val="8"/>
              </w:numPr>
              <w:spacing w:after="0"/>
              <w:rPr>
                <w:rFonts w:cs="Arial"/>
              </w:rPr>
            </w:pPr>
            <w:r>
              <w:rPr>
                <w:rFonts w:cs="Arial"/>
              </w:rPr>
              <w:t xml:space="preserve">Based on </w:t>
            </w:r>
            <w:r w:rsidRPr="007C1CEF">
              <w:rPr>
                <w:rFonts w:cs="Arial"/>
              </w:rPr>
              <w:t>R5-221453</w:t>
            </w:r>
            <w:r>
              <w:rPr>
                <w:rFonts w:cs="Arial"/>
              </w:rPr>
              <w:t xml:space="preserve"> for EPS fallback tests without N26 support the </w:t>
            </w:r>
            <w:r w:rsidRPr="00A4529A">
              <w:rPr>
                <w:rFonts w:cs="Arial"/>
              </w:rPr>
              <w:t>configuration for Session-AMBR, Qos rules and Qos flow descriptions in PCO in ACTIVATE DEFAULT EPS BEARER CONTEXT REQUEST</w:t>
            </w:r>
            <w:r>
              <w:rPr>
                <w:rFonts w:cs="Arial"/>
              </w:rPr>
              <w:t xml:space="preserve"> is deleted.</w:t>
            </w:r>
          </w:p>
          <w:p w14:paraId="5E1E8301" w14:textId="05A016D5" w:rsidR="007C1CEF" w:rsidRDefault="007C1CEF" w:rsidP="007C1CEF">
            <w:pPr>
              <w:pStyle w:val="ListParagraph"/>
              <w:numPr>
                <w:ilvl w:val="0"/>
                <w:numId w:val="8"/>
              </w:numPr>
              <w:rPr>
                <w:rFonts w:ascii="Arial" w:hAnsi="Arial" w:cs="Arial"/>
              </w:rPr>
            </w:pPr>
            <w:r>
              <w:rPr>
                <w:rFonts w:ascii="Arial" w:hAnsi="Arial" w:cs="Arial"/>
              </w:rPr>
              <w:t xml:space="preserve">i) According to the MCC review of R5s220177 change 2 – there is a new parameter in </w:t>
            </w:r>
            <w:r w:rsidRPr="00FF0B5D">
              <w:rPr>
                <w:rFonts w:ascii="Arial" w:hAnsi="Arial" w:cs="Arial"/>
              </w:rPr>
              <w:t>f_EUTRA38_MultiPDN_InitialRegistration_Step5_16</w:t>
            </w:r>
            <w:r>
              <w:rPr>
                <w:rFonts w:ascii="Arial" w:hAnsi="Arial" w:cs="Arial"/>
              </w:rPr>
              <w:t xml:space="preserve"> to skip waiting for another PDN establishment (the “true” parameter).</w:t>
            </w:r>
          </w:p>
          <w:p w14:paraId="0BAA4CB9" w14:textId="77777777" w:rsidR="007C1CEF" w:rsidRDefault="007C1CEF" w:rsidP="007C1CEF">
            <w:pPr>
              <w:pStyle w:val="CRCoverPage"/>
              <w:spacing w:after="0"/>
              <w:ind w:left="720"/>
              <w:rPr>
                <w:rFonts w:cs="Arial"/>
              </w:rPr>
            </w:pPr>
            <w:r>
              <w:rPr>
                <w:rFonts w:cs="Arial"/>
              </w:rPr>
              <w:t xml:space="preserve">ii)n order to accommodate change 1 in this document yet another parameter is added to </w:t>
            </w:r>
            <w:r w:rsidRPr="00FF0B5D">
              <w:rPr>
                <w:rFonts w:cs="Arial"/>
              </w:rPr>
              <w:t>f_EUTRA38_MultiPDN_InitialRegistration_Step5_16</w:t>
            </w:r>
            <w:r>
              <w:rPr>
                <w:rFonts w:cs="Arial"/>
              </w:rPr>
              <w:t xml:space="preserve"> (the “false” parameter).</w:t>
            </w:r>
          </w:p>
          <w:p w14:paraId="7D57A84C" w14:textId="77777777" w:rsidR="007C1CEF" w:rsidRPr="007C1CEF" w:rsidRDefault="007C1CEF" w:rsidP="007C1CEF">
            <w:pPr>
              <w:pStyle w:val="CRCoverPage"/>
              <w:numPr>
                <w:ilvl w:val="0"/>
                <w:numId w:val="8"/>
              </w:numPr>
              <w:spacing w:after="0"/>
              <w:rPr>
                <w:noProof/>
              </w:rPr>
            </w:pPr>
            <w:r w:rsidRPr="008C26A7">
              <w:rPr>
                <w:rFonts w:cs="Arial"/>
              </w:rPr>
              <w:t>f_EUTRA38_MultiPDN_EstablishAdditionalPDN_Step2</w:t>
            </w:r>
            <w:r>
              <w:rPr>
                <w:rFonts w:cs="Arial"/>
              </w:rPr>
              <w:t xml:space="preserve"> besides handling of NAS exchange for PDN establishment also starts DHCP/ICMPv6 servers and configure DRBMUX tables for the new PDNs. However for those PDNs that were already established during the test this is not needed, as the configuration already exists configuration, so it is desirable to skip the configuration part. The reasons are that it is unnecessary, it may lead to delays and to racing condition between these configurations and reception of subsequent signalling.</w:t>
            </w:r>
          </w:p>
          <w:p w14:paraId="2DC5B8E3" w14:textId="77777777" w:rsidR="007C1CEF" w:rsidRPr="007C1CEF" w:rsidRDefault="007C1CEF" w:rsidP="007C1CEF">
            <w:pPr>
              <w:pStyle w:val="CRCoverPage"/>
              <w:numPr>
                <w:ilvl w:val="0"/>
                <w:numId w:val="8"/>
              </w:numPr>
              <w:spacing w:after="0"/>
              <w:rPr>
                <w:noProof/>
              </w:rPr>
            </w:pPr>
            <w:r>
              <w:rPr>
                <w:rFonts w:cs="Arial"/>
              </w:rPr>
              <w:t>To accommodate change 1 in this document.</w:t>
            </w:r>
          </w:p>
          <w:p w14:paraId="61366DDB" w14:textId="77777777" w:rsidR="007C1CEF" w:rsidRPr="00342CE6" w:rsidRDefault="007C1CEF" w:rsidP="007C1CEF">
            <w:pPr>
              <w:pStyle w:val="CRCoverPage"/>
              <w:numPr>
                <w:ilvl w:val="0"/>
                <w:numId w:val="8"/>
              </w:numPr>
              <w:spacing w:after="0"/>
              <w:rPr>
                <w:noProof/>
              </w:rPr>
            </w:pPr>
            <w:r>
              <w:rPr>
                <w:rFonts w:cs="Arial"/>
              </w:rPr>
              <w:t>To accommodate change 1 in this document.</w:t>
            </w:r>
          </w:p>
          <w:p w14:paraId="0026A7DC" w14:textId="77777777" w:rsidR="00342CE6" w:rsidRPr="00132245" w:rsidRDefault="00342CE6" w:rsidP="007C1CEF">
            <w:pPr>
              <w:pStyle w:val="CRCoverPage"/>
              <w:numPr>
                <w:ilvl w:val="0"/>
                <w:numId w:val="8"/>
              </w:numPr>
              <w:spacing w:after="0"/>
              <w:rPr>
                <w:noProof/>
              </w:rPr>
            </w:pPr>
            <w:r>
              <w:rPr>
                <w:rFonts w:cs="Arial"/>
              </w:rPr>
              <w:t xml:space="preserve">We suggest a simplification of this function by replacing the </w:t>
            </w:r>
            <w:r w:rsidRPr="001647F1">
              <w:rPr>
                <w:rFonts w:cs="Arial"/>
              </w:rPr>
              <w:t>EUTRA_NR_PduSessionInfoList_Type</w:t>
            </w:r>
            <w:r>
              <w:rPr>
                <w:rFonts w:cs="Arial"/>
              </w:rPr>
              <w:t xml:space="preserve"> with a Boolean type in order to signal when it is desired to configure the new PDN or not (i.e. whether to call </w:t>
            </w:r>
            <w:r w:rsidRPr="001647F1">
              <w:rPr>
                <w:rFonts w:cs="Arial"/>
              </w:rPr>
              <w:t>f_IP_Handling_StartPDN</w:t>
            </w:r>
            <w:r>
              <w:rPr>
                <w:rFonts w:cs="Arial"/>
              </w:rPr>
              <w:t xml:space="preserve"> or not). The reason is only simplification of the code, as of now no function is trying to pass the full </w:t>
            </w:r>
            <w:r w:rsidRPr="001647F1">
              <w:rPr>
                <w:rFonts w:cs="Arial"/>
              </w:rPr>
              <w:t>EUTRA_NR_PduSessionInfoList</w:t>
            </w:r>
            <w:r>
              <w:rPr>
                <w:rFonts w:cs="Arial"/>
              </w:rPr>
              <w:t xml:space="preserve"> type of information for a given PDN, the essential information is only whether to start the PDN or not.</w:t>
            </w:r>
          </w:p>
          <w:p w14:paraId="06F55DB2" w14:textId="77777777" w:rsidR="00132245" w:rsidRPr="00132245" w:rsidRDefault="00132245" w:rsidP="007C1CEF">
            <w:pPr>
              <w:pStyle w:val="CRCoverPage"/>
              <w:numPr>
                <w:ilvl w:val="0"/>
                <w:numId w:val="8"/>
              </w:numPr>
              <w:spacing w:after="0"/>
              <w:rPr>
                <w:noProof/>
              </w:rPr>
            </w:pPr>
            <w:r>
              <w:rPr>
                <w:rFonts w:cs="Arial"/>
              </w:rPr>
              <w:lastRenderedPageBreak/>
              <w:t>To accommodate change 3 in this document.</w:t>
            </w:r>
          </w:p>
          <w:p w14:paraId="71E95588" w14:textId="77777777" w:rsidR="00132245" w:rsidRPr="00132245" w:rsidRDefault="00132245" w:rsidP="007C1CEF">
            <w:pPr>
              <w:pStyle w:val="CRCoverPage"/>
              <w:numPr>
                <w:ilvl w:val="0"/>
                <w:numId w:val="8"/>
              </w:numPr>
              <w:spacing w:after="0"/>
              <w:rPr>
                <w:noProof/>
              </w:rPr>
            </w:pPr>
            <w:r>
              <w:rPr>
                <w:rFonts w:cs="Arial"/>
              </w:rPr>
              <w:t>To accommodate change 2  and change 3 in this document.</w:t>
            </w:r>
          </w:p>
          <w:p w14:paraId="08D6BC51" w14:textId="1F832A09" w:rsidR="00132245" w:rsidRPr="002E008A" w:rsidRDefault="00132245" w:rsidP="007C1CEF">
            <w:pPr>
              <w:pStyle w:val="CRCoverPage"/>
              <w:numPr>
                <w:ilvl w:val="0"/>
                <w:numId w:val="8"/>
              </w:numPr>
              <w:spacing w:after="0"/>
              <w:rPr>
                <w:noProof/>
              </w:rPr>
            </w:pPr>
            <w:r>
              <w:rPr>
                <w:rFonts w:cs="Arial"/>
              </w:rPr>
              <w:t xml:space="preserve">For the UEs that need to establish an additional PDN this template expects APN to be omitted, however </w:t>
            </w:r>
            <w:r w:rsidRPr="00740CBC">
              <w:rPr>
                <w:rFonts w:cs="Arial"/>
              </w:rPr>
              <w:t>36.508- 4.5A.16.4-1</w:t>
            </w:r>
            <w:r>
              <w:rPr>
                <w:rFonts w:cs="Arial"/>
              </w:rPr>
              <w:t xml:space="preserve"> states that any allowed value is possible.</w:t>
            </w:r>
          </w:p>
        </w:tc>
      </w:tr>
      <w:tr w:rsidR="00A23329" w14:paraId="292EFE85" w14:textId="77777777" w:rsidTr="002420B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2420B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37589" w14:textId="77777777" w:rsidR="007C1CEF" w:rsidRDefault="007C1CEF" w:rsidP="00132245">
            <w:pPr>
              <w:pStyle w:val="CRCoverPage"/>
              <w:numPr>
                <w:ilvl w:val="0"/>
                <w:numId w:val="9"/>
              </w:numPr>
              <w:spacing w:after="0"/>
              <w:rPr>
                <w:rFonts w:cs="Arial"/>
              </w:rPr>
            </w:pPr>
            <w:r>
              <w:rPr>
                <w:rFonts w:cs="Arial"/>
                <w:lang w:val="en-SG"/>
              </w:rPr>
              <w:t xml:space="preserve">Added new input parameter to </w:t>
            </w:r>
            <w:r w:rsidRPr="00B764E0">
              <w:rPr>
                <w:rFonts w:cs="Arial"/>
                <w:lang w:val="en-SG"/>
              </w:rPr>
              <w:t>f_EUTRA38_NR_AdditionalProtocolConfigOptions</w:t>
            </w:r>
            <w:r>
              <w:rPr>
                <w:rFonts w:cs="Arial"/>
                <w:lang w:val="en-SG"/>
              </w:rPr>
              <w:t xml:space="preserve"> function to control which PCO to be included depending on whether test is with or without N26.</w:t>
            </w:r>
          </w:p>
          <w:p w14:paraId="42295D15" w14:textId="77777777" w:rsidR="00A23329" w:rsidRPr="007C1CEF" w:rsidRDefault="007C1CEF" w:rsidP="00132245">
            <w:pPr>
              <w:pStyle w:val="CRCoverPage"/>
              <w:numPr>
                <w:ilvl w:val="0"/>
                <w:numId w:val="9"/>
              </w:numPr>
              <w:spacing w:after="0"/>
              <w:rPr>
                <w:noProof/>
              </w:rPr>
            </w:pPr>
            <w:r w:rsidRPr="00625CF9">
              <w:rPr>
                <w:rFonts w:cs="Arial"/>
              </w:rPr>
              <w:t xml:space="preserve">Two new parameters were given to f_EUTRA38_MultiPDN_InitialRegistration_Step5_16 </w:t>
            </w:r>
            <w:r>
              <w:rPr>
                <w:rFonts w:cs="Arial"/>
              </w:rPr>
              <w:t>to accommodate R5s220177_MCCreview and to accommodate change 1 in this document.</w:t>
            </w:r>
          </w:p>
          <w:p w14:paraId="46799DA3" w14:textId="77777777" w:rsidR="007C1CEF" w:rsidRPr="007C1CEF" w:rsidRDefault="007C1CEF" w:rsidP="00132245">
            <w:pPr>
              <w:pStyle w:val="CRCoverPage"/>
              <w:numPr>
                <w:ilvl w:val="0"/>
                <w:numId w:val="9"/>
              </w:numPr>
              <w:spacing w:after="0"/>
              <w:rPr>
                <w:noProof/>
              </w:rPr>
            </w:pPr>
            <w:r>
              <w:rPr>
                <w:rFonts w:cs="Arial"/>
                <w:lang w:val="en-SG"/>
              </w:rPr>
              <w:t xml:space="preserve">Added new parameter to </w:t>
            </w:r>
            <w:r w:rsidRPr="0051382E">
              <w:rPr>
                <w:rFonts w:cs="Arial"/>
                <w:lang w:val="en-SG"/>
              </w:rPr>
              <w:t>f_EUTRA38_MultiPDN_EstablishAdditionalPDN_Step2</w:t>
            </w:r>
            <w:r>
              <w:rPr>
                <w:rFonts w:cs="Arial"/>
                <w:lang w:val="en-SG"/>
              </w:rPr>
              <w:t xml:space="preserve"> to be able to skip the configurations for new PDNs.</w:t>
            </w:r>
          </w:p>
          <w:p w14:paraId="3D4B70EB" w14:textId="77777777" w:rsidR="007C1CEF" w:rsidRPr="007C1CEF" w:rsidRDefault="007C1CEF" w:rsidP="00132245">
            <w:pPr>
              <w:pStyle w:val="CRCoverPage"/>
              <w:numPr>
                <w:ilvl w:val="0"/>
                <w:numId w:val="9"/>
              </w:numPr>
              <w:spacing w:after="0"/>
              <w:rPr>
                <w:noProof/>
              </w:rPr>
            </w:pPr>
            <w:r>
              <w:rPr>
                <w:rFonts w:cs="Arial"/>
                <w:lang w:val="en-SG"/>
              </w:rPr>
              <w:t xml:space="preserve">Added new parameter to this function, which is then used in </w:t>
            </w:r>
            <w:r w:rsidRPr="00B32984">
              <w:rPr>
                <w:rFonts w:cs="Arial"/>
                <w:lang w:val="en-SG"/>
              </w:rPr>
              <w:t>f_EUTRA38_NR_AdditionalProtocolConfigOptions</w:t>
            </w:r>
            <w:r>
              <w:rPr>
                <w:rFonts w:cs="Arial"/>
                <w:lang w:val="en-SG"/>
              </w:rPr>
              <w:t>.</w:t>
            </w:r>
          </w:p>
          <w:p w14:paraId="065E8079" w14:textId="77777777" w:rsidR="007C1CEF" w:rsidRPr="00132245" w:rsidRDefault="007C1CEF" w:rsidP="00132245">
            <w:pPr>
              <w:pStyle w:val="CRCoverPage"/>
              <w:numPr>
                <w:ilvl w:val="0"/>
                <w:numId w:val="9"/>
              </w:numPr>
              <w:spacing w:after="0"/>
              <w:rPr>
                <w:noProof/>
              </w:rPr>
            </w:pPr>
            <w:r>
              <w:rPr>
                <w:rFonts w:cs="Arial"/>
                <w:lang w:val="en-SG"/>
              </w:rPr>
              <w:t xml:space="preserve">Added new parameter to this function, which is then used in </w:t>
            </w:r>
            <w:r w:rsidRPr="00097E92">
              <w:rPr>
                <w:rFonts w:cs="Arial"/>
                <w:lang w:val="en-SG"/>
              </w:rPr>
              <w:t>f_EUTRA38_MultiPDN_GetPCOs</w:t>
            </w:r>
            <w:r>
              <w:rPr>
                <w:rFonts w:cs="Arial"/>
                <w:lang w:val="en-SG"/>
              </w:rPr>
              <w:t>.</w:t>
            </w:r>
          </w:p>
          <w:p w14:paraId="016CB6EB" w14:textId="77777777" w:rsidR="00132245" w:rsidRPr="00132245" w:rsidRDefault="00132245" w:rsidP="00132245">
            <w:pPr>
              <w:pStyle w:val="CRCoverPage"/>
              <w:numPr>
                <w:ilvl w:val="0"/>
                <w:numId w:val="9"/>
              </w:numPr>
              <w:spacing w:after="0"/>
              <w:rPr>
                <w:noProof/>
              </w:rPr>
            </w:pPr>
            <w:r>
              <w:rPr>
                <w:rFonts w:cs="Arial"/>
                <w:lang w:val="en-SG"/>
              </w:rPr>
              <w:t>Simplification of this function by replacing one of the input parameter with a simpler type and removing the logic that decides whether the PDN needs to be started or not.</w:t>
            </w:r>
          </w:p>
          <w:p w14:paraId="5B946818" w14:textId="77777777" w:rsidR="00132245" w:rsidRPr="00132245" w:rsidRDefault="00132245" w:rsidP="00132245">
            <w:pPr>
              <w:pStyle w:val="CRCoverPage"/>
              <w:numPr>
                <w:ilvl w:val="0"/>
                <w:numId w:val="9"/>
              </w:numPr>
              <w:spacing w:after="0"/>
              <w:rPr>
                <w:noProof/>
              </w:rPr>
            </w:pPr>
            <w:r>
              <w:rPr>
                <w:rFonts w:cs="Arial"/>
                <w:lang w:val="en-SG"/>
              </w:rPr>
              <w:t>New parameter was added to signal whether the new PDN needs to be configured or not.</w:t>
            </w:r>
          </w:p>
          <w:p w14:paraId="6C948327" w14:textId="3A6AD20A" w:rsidR="00132245" w:rsidRDefault="00132245" w:rsidP="00132245">
            <w:pPr>
              <w:pStyle w:val="CRCoverPage"/>
              <w:numPr>
                <w:ilvl w:val="0"/>
                <w:numId w:val="9"/>
              </w:numPr>
              <w:spacing w:after="0"/>
              <w:rPr>
                <w:rFonts w:cs="Arial"/>
                <w:lang w:val="en-SG"/>
              </w:rPr>
            </w:pPr>
            <w:r>
              <w:rPr>
                <w:rFonts w:cs="Arial"/>
                <w:lang w:val="en-SG"/>
              </w:rPr>
              <w:t>Added 2 new parameters to this function:</w:t>
            </w:r>
          </w:p>
          <w:p w14:paraId="18785346" w14:textId="77777777" w:rsidR="00132245" w:rsidRPr="001121E9" w:rsidRDefault="00132245" w:rsidP="00132245">
            <w:pPr>
              <w:pStyle w:val="CRCoverPage"/>
              <w:spacing w:after="0"/>
              <w:ind w:left="720"/>
              <w:rPr>
                <w:rFonts w:cs="Arial"/>
                <w:lang w:val="en-SG"/>
              </w:rPr>
            </w:pPr>
            <w:r w:rsidRPr="001121E9">
              <w:rPr>
                <w:rFonts w:cs="Arial"/>
              </w:rPr>
              <w:t>p_FallbackSignalling</w:t>
            </w:r>
            <w:r>
              <w:rPr>
                <w:rFonts w:cs="Arial"/>
              </w:rPr>
              <w:t xml:space="preserve"> – as given in MCC review of R5s220177 change 2</w:t>
            </w:r>
          </w:p>
          <w:p w14:paraId="78B95308" w14:textId="77777777" w:rsidR="00132245" w:rsidRDefault="00132245" w:rsidP="00132245">
            <w:pPr>
              <w:pStyle w:val="CRCoverPage"/>
              <w:spacing w:after="0"/>
              <w:ind w:left="720"/>
              <w:rPr>
                <w:rFonts w:cs="Arial"/>
                <w:lang w:val="en-SG"/>
              </w:rPr>
            </w:pPr>
            <w:r w:rsidRPr="001121E9">
              <w:rPr>
                <w:rFonts w:cs="Arial"/>
                <w:lang w:val="en-SG"/>
              </w:rPr>
              <w:t>p_N26</w:t>
            </w:r>
            <w:r>
              <w:rPr>
                <w:rFonts w:cs="Arial"/>
                <w:lang w:val="en-SG"/>
              </w:rPr>
              <w:t xml:space="preserve"> to accommodate change 3 in this document</w:t>
            </w:r>
          </w:p>
          <w:p w14:paraId="593E356D" w14:textId="7BD7938A" w:rsidR="00132245" w:rsidRPr="006316B2" w:rsidRDefault="00132245" w:rsidP="00132245">
            <w:pPr>
              <w:pStyle w:val="CRCoverPage"/>
              <w:numPr>
                <w:ilvl w:val="0"/>
                <w:numId w:val="9"/>
              </w:numPr>
              <w:spacing w:after="0"/>
              <w:rPr>
                <w:noProof/>
              </w:rPr>
            </w:pPr>
            <w:r>
              <w:rPr>
                <w:rFonts w:cs="Arial"/>
                <w:lang w:val="en-SG"/>
              </w:rPr>
              <w:t>Changed APN in this template from omit to be any or omit.</w:t>
            </w:r>
          </w:p>
        </w:tc>
      </w:tr>
      <w:tr w:rsidR="00A23329" w14:paraId="099094C2" w14:textId="77777777" w:rsidTr="002420B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A23329" w14:paraId="383BB93E" w14:textId="77777777" w:rsidTr="002420B5">
        <w:tc>
          <w:tcPr>
            <w:tcW w:w="2694" w:type="dxa"/>
            <w:gridSpan w:val="2"/>
            <w:tcBorders>
              <w:left w:val="single" w:sz="4" w:space="0" w:color="auto"/>
              <w:bottom w:val="single" w:sz="4" w:space="0" w:color="auto"/>
            </w:tcBorders>
          </w:tcPr>
          <w:p w14:paraId="0AA79D4A" w14:textId="77777777" w:rsidR="00A23329" w:rsidRDefault="00A23329" w:rsidP="00A23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77777777" w:rsidR="00A23329" w:rsidRPr="00CF39F2" w:rsidRDefault="00A23329" w:rsidP="00A23329">
            <w:pPr>
              <w:pStyle w:val="CRCoverPage"/>
              <w:spacing w:after="0"/>
              <w:rPr>
                <w:rFonts w:cs="Arial"/>
                <w:lang w:eastAsia="en-GB"/>
              </w:rPr>
            </w:pPr>
            <w:r>
              <w:rPr>
                <w:rFonts w:cs="Arial"/>
                <w:lang w:eastAsia="en-GB"/>
              </w:rPr>
              <w:t>A conformant UE will fail the testcase</w:t>
            </w:r>
          </w:p>
        </w:tc>
      </w:tr>
      <w:tr w:rsidR="00A23329" w14:paraId="72AD49C1" w14:textId="77777777" w:rsidTr="002420B5">
        <w:tc>
          <w:tcPr>
            <w:tcW w:w="2694" w:type="dxa"/>
            <w:gridSpan w:val="2"/>
          </w:tcPr>
          <w:p w14:paraId="663E61AD" w14:textId="77777777" w:rsidR="00A23329" w:rsidRDefault="00A23329" w:rsidP="00A23329">
            <w:pPr>
              <w:pStyle w:val="CRCoverPage"/>
              <w:spacing w:after="0"/>
              <w:rPr>
                <w:b/>
                <w:i/>
                <w:noProof/>
                <w:sz w:val="8"/>
                <w:szCs w:val="8"/>
              </w:rPr>
            </w:pPr>
          </w:p>
        </w:tc>
        <w:tc>
          <w:tcPr>
            <w:tcW w:w="6946" w:type="dxa"/>
            <w:gridSpan w:val="9"/>
          </w:tcPr>
          <w:p w14:paraId="0236281B" w14:textId="77777777" w:rsidR="00A23329" w:rsidRDefault="00A23329" w:rsidP="00A23329">
            <w:pPr>
              <w:pStyle w:val="CRCoverPage"/>
              <w:spacing w:after="0"/>
              <w:rPr>
                <w:noProof/>
                <w:sz w:val="8"/>
                <w:szCs w:val="8"/>
              </w:rPr>
            </w:pPr>
          </w:p>
        </w:tc>
      </w:tr>
      <w:tr w:rsidR="00A23329" w14:paraId="10B47718" w14:textId="77777777" w:rsidTr="002420B5">
        <w:tc>
          <w:tcPr>
            <w:tcW w:w="2694" w:type="dxa"/>
            <w:gridSpan w:val="2"/>
            <w:tcBorders>
              <w:top w:val="single" w:sz="4" w:space="0" w:color="auto"/>
              <w:left w:val="single" w:sz="4" w:space="0" w:color="auto"/>
            </w:tcBorders>
          </w:tcPr>
          <w:p w14:paraId="7CF368EC" w14:textId="77777777" w:rsidR="00A23329" w:rsidRDefault="00A23329" w:rsidP="00A23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76675DCE" w:rsidR="00A23329" w:rsidRDefault="00A23329" w:rsidP="00A23329">
            <w:pPr>
              <w:pStyle w:val="CRCoverPage"/>
              <w:spacing w:after="0"/>
              <w:ind w:left="100"/>
              <w:rPr>
                <w:noProof/>
              </w:rPr>
            </w:pPr>
            <w:r>
              <w:rPr>
                <w:noProof/>
              </w:rPr>
              <w:t>11.1.</w:t>
            </w:r>
            <w:r w:rsidR="0031314C">
              <w:rPr>
                <w:noProof/>
              </w:rPr>
              <w:t>5</w:t>
            </w:r>
            <w:r>
              <w:rPr>
                <w:noProof/>
              </w:rPr>
              <w:t>.NR5GC</w:t>
            </w:r>
          </w:p>
        </w:tc>
      </w:tr>
      <w:tr w:rsidR="00A23329" w14:paraId="3172AA08" w14:textId="77777777" w:rsidTr="002420B5">
        <w:tc>
          <w:tcPr>
            <w:tcW w:w="2694" w:type="dxa"/>
            <w:gridSpan w:val="2"/>
            <w:tcBorders>
              <w:left w:val="single" w:sz="4" w:space="0" w:color="auto"/>
            </w:tcBorders>
          </w:tcPr>
          <w:p w14:paraId="76497FC6"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7CB7C7A3" w14:textId="77777777" w:rsidR="00A23329" w:rsidRDefault="00A23329" w:rsidP="00A23329">
            <w:pPr>
              <w:pStyle w:val="CRCoverPage"/>
              <w:spacing w:after="0"/>
              <w:rPr>
                <w:noProof/>
                <w:sz w:val="8"/>
                <w:szCs w:val="8"/>
              </w:rPr>
            </w:pPr>
          </w:p>
        </w:tc>
      </w:tr>
      <w:tr w:rsidR="00A23329" w14:paraId="424B2005" w14:textId="77777777" w:rsidTr="002420B5">
        <w:tc>
          <w:tcPr>
            <w:tcW w:w="2694" w:type="dxa"/>
            <w:gridSpan w:val="2"/>
            <w:tcBorders>
              <w:left w:val="single" w:sz="4" w:space="0" w:color="auto"/>
            </w:tcBorders>
          </w:tcPr>
          <w:p w14:paraId="16F1CB74" w14:textId="77777777" w:rsidR="00A23329" w:rsidRDefault="00A23329" w:rsidP="00A23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A23329" w:rsidRDefault="00A23329" w:rsidP="00A23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A23329" w:rsidRDefault="00A23329" w:rsidP="00A23329">
            <w:pPr>
              <w:pStyle w:val="CRCoverPage"/>
              <w:spacing w:after="0"/>
              <w:jc w:val="center"/>
              <w:rPr>
                <w:b/>
                <w:caps/>
                <w:noProof/>
              </w:rPr>
            </w:pPr>
            <w:r>
              <w:rPr>
                <w:b/>
                <w:caps/>
                <w:noProof/>
              </w:rPr>
              <w:t>N</w:t>
            </w:r>
          </w:p>
        </w:tc>
        <w:tc>
          <w:tcPr>
            <w:tcW w:w="2977" w:type="dxa"/>
            <w:gridSpan w:val="4"/>
          </w:tcPr>
          <w:p w14:paraId="7CBAB468" w14:textId="77777777" w:rsidR="00A23329" w:rsidRDefault="00A23329" w:rsidP="00A23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A23329" w:rsidRDefault="00A23329" w:rsidP="00A23329">
            <w:pPr>
              <w:pStyle w:val="CRCoverPage"/>
              <w:spacing w:after="0"/>
              <w:ind w:left="99"/>
              <w:rPr>
                <w:noProof/>
              </w:rPr>
            </w:pPr>
          </w:p>
        </w:tc>
      </w:tr>
      <w:tr w:rsidR="00A23329" w14:paraId="05A7B828" w14:textId="77777777" w:rsidTr="002420B5">
        <w:tc>
          <w:tcPr>
            <w:tcW w:w="2694" w:type="dxa"/>
            <w:gridSpan w:val="2"/>
            <w:tcBorders>
              <w:left w:val="single" w:sz="4" w:space="0" w:color="auto"/>
            </w:tcBorders>
          </w:tcPr>
          <w:p w14:paraId="571841F9" w14:textId="77777777" w:rsidR="00A23329" w:rsidRDefault="00A23329" w:rsidP="00A23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A23329" w:rsidRDefault="00A23329" w:rsidP="00A23329">
            <w:pPr>
              <w:pStyle w:val="CRCoverPage"/>
              <w:spacing w:after="0"/>
              <w:jc w:val="center"/>
              <w:rPr>
                <w:b/>
                <w:caps/>
                <w:noProof/>
              </w:rPr>
            </w:pPr>
            <w:r>
              <w:rPr>
                <w:b/>
                <w:caps/>
                <w:noProof/>
              </w:rPr>
              <w:t>x</w:t>
            </w:r>
          </w:p>
        </w:tc>
        <w:tc>
          <w:tcPr>
            <w:tcW w:w="2977" w:type="dxa"/>
            <w:gridSpan w:val="4"/>
          </w:tcPr>
          <w:p w14:paraId="4A406263" w14:textId="77777777" w:rsidR="00A23329" w:rsidRDefault="00A23329" w:rsidP="00A23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A23329" w:rsidRDefault="00A23329" w:rsidP="00A23329">
            <w:pPr>
              <w:pStyle w:val="CRCoverPage"/>
              <w:spacing w:after="0"/>
              <w:ind w:left="99"/>
              <w:rPr>
                <w:noProof/>
              </w:rPr>
            </w:pPr>
          </w:p>
        </w:tc>
      </w:tr>
      <w:tr w:rsidR="00A23329" w14:paraId="298A22DA" w14:textId="77777777" w:rsidTr="002420B5">
        <w:tc>
          <w:tcPr>
            <w:tcW w:w="2694" w:type="dxa"/>
            <w:gridSpan w:val="2"/>
            <w:tcBorders>
              <w:left w:val="single" w:sz="4" w:space="0" w:color="auto"/>
            </w:tcBorders>
          </w:tcPr>
          <w:p w14:paraId="0E507ACD" w14:textId="77777777" w:rsidR="00A23329" w:rsidRDefault="00A23329" w:rsidP="00A23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5D30405F"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1F22584D" w:rsidR="00A23329" w:rsidRDefault="007C1CEF" w:rsidP="00A23329">
            <w:pPr>
              <w:pStyle w:val="CRCoverPage"/>
              <w:spacing w:after="0"/>
              <w:jc w:val="center"/>
              <w:rPr>
                <w:b/>
                <w:caps/>
                <w:noProof/>
              </w:rPr>
            </w:pPr>
            <w:r>
              <w:rPr>
                <w:b/>
                <w:caps/>
                <w:noProof/>
              </w:rPr>
              <w:t>x</w:t>
            </w:r>
          </w:p>
        </w:tc>
        <w:tc>
          <w:tcPr>
            <w:tcW w:w="2977" w:type="dxa"/>
            <w:gridSpan w:val="4"/>
          </w:tcPr>
          <w:p w14:paraId="43B3E47A" w14:textId="77777777" w:rsidR="00A23329" w:rsidRDefault="00A23329" w:rsidP="00A23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3B7E831B" w:rsidR="00A23329" w:rsidRDefault="00A23329" w:rsidP="00A23329">
            <w:pPr>
              <w:pStyle w:val="CRCoverPage"/>
              <w:spacing w:after="0"/>
              <w:ind w:left="99"/>
              <w:rPr>
                <w:noProof/>
              </w:rPr>
            </w:pPr>
          </w:p>
        </w:tc>
      </w:tr>
      <w:tr w:rsidR="00A23329" w14:paraId="206E9063" w14:textId="77777777" w:rsidTr="002420B5">
        <w:tc>
          <w:tcPr>
            <w:tcW w:w="2694" w:type="dxa"/>
            <w:gridSpan w:val="2"/>
            <w:tcBorders>
              <w:left w:val="single" w:sz="4" w:space="0" w:color="auto"/>
            </w:tcBorders>
          </w:tcPr>
          <w:p w14:paraId="3367C316" w14:textId="77777777" w:rsidR="00A23329" w:rsidRDefault="00A23329" w:rsidP="00A23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A23329" w:rsidRDefault="00A23329" w:rsidP="00A23329">
            <w:pPr>
              <w:pStyle w:val="CRCoverPage"/>
              <w:spacing w:after="0"/>
              <w:jc w:val="center"/>
              <w:rPr>
                <w:b/>
                <w:caps/>
                <w:noProof/>
              </w:rPr>
            </w:pPr>
            <w:r>
              <w:rPr>
                <w:b/>
                <w:caps/>
                <w:noProof/>
              </w:rPr>
              <w:t>x</w:t>
            </w:r>
          </w:p>
        </w:tc>
        <w:tc>
          <w:tcPr>
            <w:tcW w:w="2977" w:type="dxa"/>
            <w:gridSpan w:val="4"/>
          </w:tcPr>
          <w:p w14:paraId="6FADC324" w14:textId="77777777" w:rsidR="00A23329" w:rsidRDefault="00A23329" w:rsidP="00A23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A23329" w:rsidRDefault="00A23329" w:rsidP="00A23329">
            <w:pPr>
              <w:pStyle w:val="CRCoverPage"/>
              <w:spacing w:after="0"/>
              <w:ind w:left="99"/>
              <w:rPr>
                <w:noProof/>
              </w:rPr>
            </w:pPr>
          </w:p>
        </w:tc>
      </w:tr>
      <w:tr w:rsidR="00A23329" w14:paraId="7D32D8CA" w14:textId="77777777" w:rsidTr="002420B5">
        <w:tc>
          <w:tcPr>
            <w:tcW w:w="2694" w:type="dxa"/>
            <w:gridSpan w:val="2"/>
            <w:tcBorders>
              <w:left w:val="single" w:sz="4" w:space="0" w:color="auto"/>
            </w:tcBorders>
          </w:tcPr>
          <w:p w14:paraId="4CA5E654" w14:textId="77777777" w:rsidR="00A23329" w:rsidRDefault="00A23329" w:rsidP="00A23329">
            <w:pPr>
              <w:pStyle w:val="CRCoverPage"/>
              <w:spacing w:after="0"/>
              <w:rPr>
                <w:b/>
                <w:i/>
                <w:noProof/>
              </w:rPr>
            </w:pPr>
          </w:p>
        </w:tc>
        <w:tc>
          <w:tcPr>
            <w:tcW w:w="6946" w:type="dxa"/>
            <w:gridSpan w:val="9"/>
            <w:tcBorders>
              <w:right w:val="single" w:sz="4" w:space="0" w:color="auto"/>
            </w:tcBorders>
          </w:tcPr>
          <w:p w14:paraId="1381FF7B" w14:textId="77777777" w:rsidR="00A23329" w:rsidRDefault="00A23329" w:rsidP="00A23329">
            <w:pPr>
              <w:pStyle w:val="CRCoverPage"/>
              <w:spacing w:after="0"/>
              <w:rPr>
                <w:noProof/>
              </w:rPr>
            </w:pPr>
          </w:p>
        </w:tc>
      </w:tr>
      <w:tr w:rsidR="00A23329" w14:paraId="3F183287" w14:textId="77777777" w:rsidTr="002420B5">
        <w:tc>
          <w:tcPr>
            <w:tcW w:w="2694" w:type="dxa"/>
            <w:gridSpan w:val="2"/>
            <w:tcBorders>
              <w:left w:val="single" w:sz="4" w:space="0" w:color="auto"/>
              <w:bottom w:val="single" w:sz="4" w:space="0" w:color="auto"/>
            </w:tcBorders>
          </w:tcPr>
          <w:p w14:paraId="22B3A5AF" w14:textId="77777777" w:rsidR="00A23329" w:rsidRDefault="00A23329" w:rsidP="00A23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A23329" w:rsidRDefault="00A23329" w:rsidP="00A23329">
            <w:pPr>
              <w:pStyle w:val="CRCoverPage"/>
              <w:spacing w:after="0"/>
              <w:ind w:left="100"/>
              <w:rPr>
                <w:noProof/>
              </w:rPr>
            </w:pPr>
          </w:p>
        </w:tc>
      </w:tr>
      <w:tr w:rsidR="00A23329" w:rsidRPr="008863B9" w14:paraId="378341B8" w14:textId="77777777" w:rsidTr="002420B5">
        <w:tc>
          <w:tcPr>
            <w:tcW w:w="2694" w:type="dxa"/>
            <w:gridSpan w:val="2"/>
            <w:tcBorders>
              <w:top w:val="single" w:sz="4" w:space="0" w:color="auto"/>
              <w:bottom w:val="single" w:sz="4" w:space="0" w:color="auto"/>
            </w:tcBorders>
          </w:tcPr>
          <w:p w14:paraId="1E572EDA" w14:textId="77777777" w:rsidR="00A23329" w:rsidRPr="008863B9" w:rsidRDefault="00A23329" w:rsidP="00A23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A23329" w:rsidRPr="008863B9" w:rsidRDefault="00A23329" w:rsidP="00A23329">
            <w:pPr>
              <w:pStyle w:val="CRCoverPage"/>
              <w:spacing w:after="0"/>
              <w:ind w:left="100"/>
              <w:rPr>
                <w:noProof/>
                <w:sz w:val="8"/>
                <w:szCs w:val="8"/>
              </w:rPr>
            </w:pPr>
          </w:p>
        </w:tc>
      </w:tr>
      <w:tr w:rsidR="00A23329" w14:paraId="206F3641" w14:textId="77777777" w:rsidTr="002420B5">
        <w:tc>
          <w:tcPr>
            <w:tcW w:w="2694" w:type="dxa"/>
            <w:gridSpan w:val="2"/>
            <w:tcBorders>
              <w:top w:val="single" w:sz="4" w:space="0" w:color="auto"/>
              <w:left w:val="single" w:sz="4" w:space="0" w:color="auto"/>
              <w:bottom w:val="single" w:sz="4" w:space="0" w:color="auto"/>
            </w:tcBorders>
          </w:tcPr>
          <w:p w14:paraId="417CFA9F" w14:textId="77777777" w:rsidR="00A23329" w:rsidRDefault="00A23329" w:rsidP="00A23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A23329" w:rsidRDefault="00A23329" w:rsidP="00A23329">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97659028"/>
      <w:r w:rsidRPr="00D83A7A">
        <w:rPr>
          <w:rStyle w:val="Emphasis"/>
          <w:rFonts w:ascii="Arial" w:hAnsi="Arial" w:cs="Arial"/>
          <w:i w:val="0"/>
        </w:rPr>
        <w:t>Table of Contents</w:t>
      </w:r>
      <w:bookmarkEnd w:id="0"/>
    </w:p>
    <w:p w14:paraId="171D0EAB" w14:textId="53C3DBD6" w:rsidR="009C5DA1"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C5DA1" w:rsidRPr="00206354">
        <w:rPr>
          <w:rFonts w:ascii="Arial" w:hAnsi="Arial" w:cs="Arial"/>
          <w:iCs/>
        </w:rPr>
        <w:t>Table of Contents</w:t>
      </w:r>
      <w:r w:rsidR="009C5DA1">
        <w:tab/>
      </w:r>
      <w:r w:rsidR="009C5DA1">
        <w:fldChar w:fldCharType="begin"/>
      </w:r>
      <w:r w:rsidR="009C5DA1">
        <w:instrText xml:space="preserve"> PAGEREF _Toc97659028 \h </w:instrText>
      </w:r>
      <w:r w:rsidR="009C5DA1">
        <w:fldChar w:fldCharType="separate"/>
      </w:r>
      <w:r w:rsidR="009C5DA1">
        <w:t>3</w:t>
      </w:r>
      <w:r w:rsidR="009C5DA1">
        <w:fldChar w:fldCharType="end"/>
      </w:r>
    </w:p>
    <w:p w14:paraId="50C867CC" w14:textId="04272B0D" w:rsidR="009C5DA1" w:rsidRDefault="009C5DA1">
      <w:pPr>
        <w:pStyle w:val="TOC1"/>
        <w:rPr>
          <w:rFonts w:asciiTheme="minorHAnsi" w:eastAsiaTheme="minorEastAsia" w:hAnsiTheme="minorHAnsi" w:cstheme="minorBidi"/>
          <w:szCs w:val="22"/>
          <w:lang w:eastAsia="en-GB"/>
        </w:rPr>
      </w:pPr>
      <w:r w:rsidRPr="00206354">
        <w:rPr>
          <w:b/>
          <w:lang w:eastAsia="ja-JP"/>
        </w:rPr>
        <w:t>1</w:t>
      </w:r>
      <w:r>
        <w:rPr>
          <w:rFonts w:asciiTheme="minorHAnsi" w:eastAsiaTheme="minorEastAsia" w:hAnsiTheme="minorHAnsi" w:cstheme="minorBidi"/>
          <w:szCs w:val="22"/>
          <w:lang w:eastAsia="en-GB"/>
        </w:rPr>
        <w:tab/>
      </w:r>
      <w:r w:rsidRPr="00206354">
        <w:rPr>
          <w:b/>
          <w:lang w:eastAsia="ja-JP"/>
        </w:rPr>
        <w:t>Overview</w:t>
      </w:r>
      <w:r>
        <w:tab/>
      </w:r>
      <w:r>
        <w:fldChar w:fldCharType="begin"/>
      </w:r>
      <w:r>
        <w:instrText xml:space="preserve"> PAGEREF _Toc97659029 \h </w:instrText>
      </w:r>
      <w:r>
        <w:fldChar w:fldCharType="separate"/>
      </w:r>
      <w:r>
        <w:t>3</w:t>
      </w:r>
      <w:r>
        <w:fldChar w:fldCharType="end"/>
      </w:r>
    </w:p>
    <w:p w14:paraId="3342E75C" w14:textId="5A87EADE" w:rsidR="009C5DA1" w:rsidRDefault="009C5DA1">
      <w:pPr>
        <w:pStyle w:val="TOC1"/>
        <w:rPr>
          <w:rFonts w:asciiTheme="minorHAnsi" w:eastAsiaTheme="minorEastAsia" w:hAnsiTheme="minorHAnsi" w:cstheme="minorBidi"/>
          <w:szCs w:val="22"/>
          <w:lang w:eastAsia="en-GB"/>
        </w:rPr>
      </w:pPr>
      <w:r w:rsidRPr="00206354">
        <w:rPr>
          <w:b/>
        </w:rPr>
        <w:t>2</w:t>
      </w:r>
      <w:r>
        <w:rPr>
          <w:rFonts w:asciiTheme="minorHAnsi" w:eastAsiaTheme="minorEastAsia" w:hAnsiTheme="minorHAnsi" w:cstheme="minorBidi"/>
          <w:szCs w:val="22"/>
          <w:lang w:eastAsia="en-GB"/>
        </w:rPr>
        <w:tab/>
      </w:r>
      <w:r w:rsidRPr="00206354">
        <w:rPr>
          <w:b/>
        </w:rPr>
        <w:t>Corrections required</w:t>
      </w:r>
      <w:r>
        <w:tab/>
      </w:r>
      <w:r>
        <w:fldChar w:fldCharType="begin"/>
      </w:r>
      <w:r>
        <w:instrText xml:space="preserve"> PAGEREF _Toc97659030 \h </w:instrText>
      </w:r>
      <w:r>
        <w:fldChar w:fldCharType="separate"/>
      </w:r>
      <w:r>
        <w:t>3</w:t>
      </w:r>
      <w:r>
        <w:fldChar w:fldCharType="end"/>
      </w:r>
    </w:p>
    <w:p w14:paraId="28B27DA1" w14:textId="6FB96BB4" w:rsidR="009C5DA1" w:rsidRDefault="009C5DA1">
      <w:pPr>
        <w:pStyle w:val="TOC2"/>
        <w:rPr>
          <w:rFonts w:asciiTheme="minorHAnsi" w:eastAsiaTheme="minorEastAsia" w:hAnsiTheme="minorHAnsi" w:cstheme="minorBidi"/>
          <w:sz w:val="22"/>
          <w:szCs w:val="22"/>
          <w:lang w:eastAsia="en-GB"/>
        </w:rPr>
      </w:pPr>
      <w:r w:rsidRPr="00206354">
        <w:rPr>
          <w:b/>
          <w:lang w:val="pt-BR"/>
        </w:rPr>
        <w:t>2.1</w:t>
      </w:r>
      <w:r>
        <w:rPr>
          <w:rFonts w:asciiTheme="minorHAnsi" w:eastAsiaTheme="minorEastAsia" w:hAnsiTheme="minorHAnsi" w:cstheme="minorBidi"/>
          <w:sz w:val="22"/>
          <w:szCs w:val="22"/>
          <w:lang w:eastAsia="en-GB"/>
        </w:rPr>
        <w:tab/>
      </w:r>
      <w:r w:rsidRPr="00206354">
        <w:rPr>
          <w:b/>
          <w:lang w:val="pt-BR"/>
        </w:rPr>
        <w:t>Change 1</w:t>
      </w:r>
      <w:r>
        <w:tab/>
      </w:r>
      <w:r>
        <w:fldChar w:fldCharType="begin"/>
      </w:r>
      <w:r>
        <w:instrText xml:space="preserve"> PAGEREF _Toc97659031 \h </w:instrText>
      </w:r>
      <w:r>
        <w:fldChar w:fldCharType="separate"/>
      </w:r>
      <w:r>
        <w:t>3</w:t>
      </w:r>
      <w:r>
        <w:fldChar w:fldCharType="end"/>
      </w:r>
    </w:p>
    <w:p w14:paraId="628A4EB8" w14:textId="2567D964" w:rsidR="009C5DA1" w:rsidRDefault="009C5DA1">
      <w:pPr>
        <w:pStyle w:val="TOC2"/>
        <w:rPr>
          <w:rFonts w:asciiTheme="minorHAnsi" w:eastAsiaTheme="minorEastAsia" w:hAnsiTheme="minorHAnsi" w:cstheme="minorBidi"/>
          <w:sz w:val="22"/>
          <w:szCs w:val="22"/>
          <w:lang w:eastAsia="en-GB"/>
        </w:rPr>
      </w:pPr>
      <w:r w:rsidRPr="00206354">
        <w:rPr>
          <w:b/>
          <w:lang w:val="pt-BR"/>
        </w:rPr>
        <w:t>2.2</w:t>
      </w:r>
      <w:r>
        <w:rPr>
          <w:rFonts w:asciiTheme="minorHAnsi" w:eastAsiaTheme="minorEastAsia" w:hAnsiTheme="minorHAnsi" w:cstheme="minorBidi"/>
          <w:sz w:val="22"/>
          <w:szCs w:val="22"/>
          <w:lang w:eastAsia="en-GB"/>
        </w:rPr>
        <w:tab/>
      </w:r>
      <w:r w:rsidRPr="00206354">
        <w:rPr>
          <w:b/>
          <w:lang w:val="pt-BR"/>
        </w:rPr>
        <w:t>Change 2</w:t>
      </w:r>
      <w:r>
        <w:tab/>
      </w:r>
      <w:r>
        <w:fldChar w:fldCharType="begin"/>
      </w:r>
      <w:r>
        <w:instrText xml:space="preserve"> PAGEREF _Toc97659032 \h </w:instrText>
      </w:r>
      <w:r>
        <w:fldChar w:fldCharType="separate"/>
      </w:r>
      <w:r>
        <w:t>6</w:t>
      </w:r>
      <w:r>
        <w:fldChar w:fldCharType="end"/>
      </w:r>
    </w:p>
    <w:p w14:paraId="6EFAE2C0" w14:textId="7C97E62A" w:rsidR="009C5DA1" w:rsidRDefault="009C5DA1">
      <w:pPr>
        <w:pStyle w:val="TOC2"/>
        <w:rPr>
          <w:rFonts w:asciiTheme="minorHAnsi" w:eastAsiaTheme="minorEastAsia" w:hAnsiTheme="minorHAnsi" w:cstheme="minorBidi"/>
          <w:sz w:val="22"/>
          <w:szCs w:val="22"/>
          <w:lang w:eastAsia="en-GB"/>
        </w:rPr>
      </w:pPr>
      <w:r w:rsidRPr="00206354">
        <w:rPr>
          <w:b/>
          <w:lang w:val="pt-BR"/>
        </w:rPr>
        <w:t>2.3</w:t>
      </w:r>
      <w:r>
        <w:rPr>
          <w:rFonts w:asciiTheme="minorHAnsi" w:eastAsiaTheme="minorEastAsia" w:hAnsiTheme="minorHAnsi" w:cstheme="minorBidi"/>
          <w:sz w:val="22"/>
          <w:szCs w:val="22"/>
          <w:lang w:eastAsia="en-GB"/>
        </w:rPr>
        <w:tab/>
      </w:r>
      <w:r w:rsidRPr="00206354">
        <w:rPr>
          <w:b/>
          <w:lang w:val="pt-BR"/>
        </w:rPr>
        <w:t>Change 3</w:t>
      </w:r>
      <w:r>
        <w:tab/>
      </w:r>
      <w:r>
        <w:fldChar w:fldCharType="begin"/>
      </w:r>
      <w:r>
        <w:instrText xml:space="preserve"> PAGEREF _Toc97659033 \h </w:instrText>
      </w:r>
      <w:r>
        <w:fldChar w:fldCharType="separate"/>
      </w:r>
      <w:r>
        <w:t>7</w:t>
      </w:r>
      <w:r>
        <w:fldChar w:fldCharType="end"/>
      </w:r>
    </w:p>
    <w:p w14:paraId="29D9CDE5" w14:textId="328516DE" w:rsidR="009C5DA1" w:rsidRDefault="009C5DA1">
      <w:pPr>
        <w:pStyle w:val="TOC2"/>
        <w:rPr>
          <w:rFonts w:asciiTheme="minorHAnsi" w:eastAsiaTheme="minorEastAsia" w:hAnsiTheme="minorHAnsi" w:cstheme="minorBidi"/>
          <w:sz w:val="22"/>
          <w:szCs w:val="22"/>
          <w:lang w:eastAsia="en-GB"/>
        </w:rPr>
      </w:pPr>
      <w:r w:rsidRPr="00206354">
        <w:rPr>
          <w:b/>
          <w:lang w:val="pt-BR"/>
        </w:rPr>
        <w:t>2.4</w:t>
      </w:r>
      <w:r>
        <w:rPr>
          <w:rFonts w:asciiTheme="minorHAnsi" w:eastAsiaTheme="minorEastAsia" w:hAnsiTheme="minorHAnsi" w:cstheme="minorBidi"/>
          <w:sz w:val="22"/>
          <w:szCs w:val="22"/>
          <w:lang w:eastAsia="en-GB"/>
        </w:rPr>
        <w:tab/>
      </w:r>
      <w:r w:rsidRPr="00206354">
        <w:rPr>
          <w:b/>
          <w:lang w:val="pt-BR"/>
        </w:rPr>
        <w:t>Change 4</w:t>
      </w:r>
      <w:r>
        <w:tab/>
      </w:r>
      <w:r>
        <w:fldChar w:fldCharType="begin"/>
      </w:r>
      <w:r>
        <w:instrText xml:space="preserve"> PAGEREF _Toc97659034 \h </w:instrText>
      </w:r>
      <w:r>
        <w:fldChar w:fldCharType="separate"/>
      </w:r>
      <w:r>
        <w:t>10</w:t>
      </w:r>
      <w:r>
        <w:fldChar w:fldCharType="end"/>
      </w:r>
    </w:p>
    <w:p w14:paraId="23BCA4A2" w14:textId="58EDD009" w:rsidR="009C5DA1" w:rsidRDefault="009C5DA1">
      <w:pPr>
        <w:pStyle w:val="TOC2"/>
        <w:rPr>
          <w:rFonts w:asciiTheme="minorHAnsi" w:eastAsiaTheme="minorEastAsia" w:hAnsiTheme="minorHAnsi" w:cstheme="minorBidi"/>
          <w:sz w:val="22"/>
          <w:szCs w:val="22"/>
          <w:lang w:eastAsia="en-GB"/>
        </w:rPr>
      </w:pPr>
      <w:r w:rsidRPr="00206354">
        <w:rPr>
          <w:b/>
          <w:lang w:val="pt-BR"/>
        </w:rPr>
        <w:t>2.5</w:t>
      </w:r>
      <w:r>
        <w:rPr>
          <w:rFonts w:asciiTheme="minorHAnsi" w:eastAsiaTheme="minorEastAsia" w:hAnsiTheme="minorHAnsi" w:cstheme="minorBidi"/>
          <w:sz w:val="22"/>
          <w:szCs w:val="22"/>
          <w:lang w:eastAsia="en-GB"/>
        </w:rPr>
        <w:tab/>
      </w:r>
      <w:r w:rsidRPr="00206354">
        <w:rPr>
          <w:b/>
          <w:lang w:val="pt-BR"/>
        </w:rPr>
        <w:t>Change 5</w:t>
      </w:r>
      <w:r>
        <w:tab/>
      </w:r>
      <w:r>
        <w:fldChar w:fldCharType="begin"/>
      </w:r>
      <w:r>
        <w:instrText xml:space="preserve"> PAGEREF _Toc97659035 \h </w:instrText>
      </w:r>
      <w:r>
        <w:fldChar w:fldCharType="separate"/>
      </w:r>
      <w:r>
        <w:t>13</w:t>
      </w:r>
      <w:r>
        <w:fldChar w:fldCharType="end"/>
      </w:r>
    </w:p>
    <w:p w14:paraId="1704978C" w14:textId="581378F8" w:rsidR="009C5DA1" w:rsidRDefault="009C5DA1">
      <w:pPr>
        <w:pStyle w:val="TOC2"/>
        <w:rPr>
          <w:rFonts w:asciiTheme="minorHAnsi" w:eastAsiaTheme="minorEastAsia" w:hAnsiTheme="minorHAnsi" w:cstheme="minorBidi"/>
          <w:sz w:val="22"/>
          <w:szCs w:val="22"/>
          <w:lang w:eastAsia="en-GB"/>
        </w:rPr>
      </w:pPr>
      <w:r w:rsidRPr="00206354">
        <w:rPr>
          <w:b/>
          <w:lang w:val="pt-BR"/>
        </w:rPr>
        <w:t>2.6</w:t>
      </w:r>
      <w:r>
        <w:rPr>
          <w:rFonts w:asciiTheme="minorHAnsi" w:eastAsiaTheme="minorEastAsia" w:hAnsiTheme="minorHAnsi" w:cstheme="minorBidi"/>
          <w:sz w:val="22"/>
          <w:szCs w:val="22"/>
          <w:lang w:eastAsia="en-GB"/>
        </w:rPr>
        <w:tab/>
      </w:r>
      <w:r w:rsidRPr="00206354">
        <w:rPr>
          <w:b/>
          <w:lang w:val="pt-BR"/>
        </w:rPr>
        <w:t>Change 6</w:t>
      </w:r>
      <w:r>
        <w:tab/>
      </w:r>
      <w:r>
        <w:fldChar w:fldCharType="begin"/>
      </w:r>
      <w:r>
        <w:instrText xml:space="preserve"> PAGEREF _Toc97659036 \h </w:instrText>
      </w:r>
      <w:r>
        <w:fldChar w:fldCharType="separate"/>
      </w:r>
      <w:r>
        <w:t>21</w:t>
      </w:r>
      <w:r>
        <w:fldChar w:fldCharType="end"/>
      </w:r>
    </w:p>
    <w:p w14:paraId="26368E48" w14:textId="79759D2E" w:rsidR="009C5DA1" w:rsidRDefault="009C5DA1">
      <w:pPr>
        <w:pStyle w:val="TOC2"/>
        <w:rPr>
          <w:rFonts w:asciiTheme="minorHAnsi" w:eastAsiaTheme="minorEastAsia" w:hAnsiTheme="minorHAnsi" w:cstheme="minorBidi"/>
          <w:sz w:val="22"/>
          <w:szCs w:val="22"/>
          <w:lang w:eastAsia="en-GB"/>
        </w:rPr>
      </w:pPr>
      <w:r w:rsidRPr="00206354">
        <w:rPr>
          <w:b/>
          <w:lang w:val="pt-BR"/>
        </w:rPr>
        <w:t>2.7</w:t>
      </w:r>
      <w:r>
        <w:rPr>
          <w:rFonts w:asciiTheme="minorHAnsi" w:eastAsiaTheme="minorEastAsia" w:hAnsiTheme="minorHAnsi" w:cstheme="minorBidi"/>
          <w:sz w:val="22"/>
          <w:szCs w:val="22"/>
          <w:lang w:eastAsia="en-GB"/>
        </w:rPr>
        <w:tab/>
      </w:r>
      <w:r w:rsidRPr="00206354">
        <w:rPr>
          <w:b/>
          <w:lang w:val="pt-BR"/>
        </w:rPr>
        <w:t>Change 7</w:t>
      </w:r>
      <w:r>
        <w:tab/>
      </w:r>
      <w:r>
        <w:fldChar w:fldCharType="begin"/>
      </w:r>
      <w:r>
        <w:instrText xml:space="preserve"> PAGEREF _Toc97659037 \h </w:instrText>
      </w:r>
      <w:r>
        <w:fldChar w:fldCharType="separate"/>
      </w:r>
      <w:r>
        <w:t>29</w:t>
      </w:r>
      <w:r>
        <w:fldChar w:fldCharType="end"/>
      </w:r>
    </w:p>
    <w:p w14:paraId="15FD3162" w14:textId="19319077" w:rsidR="009C5DA1" w:rsidRDefault="009C5DA1">
      <w:pPr>
        <w:pStyle w:val="TOC2"/>
        <w:rPr>
          <w:rFonts w:asciiTheme="minorHAnsi" w:eastAsiaTheme="minorEastAsia" w:hAnsiTheme="minorHAnsi" w:cstheme="minorBidi"/>
          <w:sz w:val="22"/>
          <w:szCs w:val="22"/>
          <w:lang w:eastAsia="en-GB"/>
        </w:rPr>
      </w:pPr>
      <w:r w:rsidRPr="00206354">
        <w:rPr>
          <w:b/>
          <w:lang w:val="pt-BR"/>
        </w:rPr>
        <w:t>2.8</w:t>
      </w:r>
      <w:r>
        <w:rPr>
          <w:rFonts w:asciiTheme="minorHAnsi" w:eastAsiaTheme="minorEastAsia" w:hAnsiTheme="minorHAnsi" w:cstheme="minorBidi"/>
          <w:sz w:val="22"/>
          <w:szCs w:val="22"/>
          <w:lang w:eastAsia="en-GB"/>
        </w:rPr>
        <w:tab/>
      </w:r>
      <w:r w:rsidRPr="00206354">
        <w:rPr>
          <w:b/>
          <w:lang w:val="pt-BR"/>
        </w:rPr>
        <w:t>Change 8</w:t>
      </w:r>
      <w:r>
        <w:tab/>
      </w:r>
      <w:r>
        <w:fldChar w:fldCharType="begin"/>
      </w:r>
      <w:r>
        <w:instrText xml:space="preserve"> PAGEREF _Toc97659038 \h </w:instrText>
      </w:r>
      <w:r>
        <w:fldChar w:fldCharType="separate"/>
      </w:r>
      <w:r>
        <w:t>34</w:t>
      </w:r>
      <w:r>
        <w:fldChar w:fldCharType="end"/>
      </w:r>
    </w:p>
    <w:p w14:paraId="2D5C2C2F" w14:textId="42E9B7F8" w:rsidR="009C5DA1" w:rsidRDefault="009C5DA1">
      <w:pPr>
        <w:pStyle w:val="TOC2"/>
        <w:rPr>
          <w:rFonts w:asciiTheme="minorHAnsi" w:eastAsiaTheme="minorEastAsia" w:hAnsiTheme="minorHAnsi" w:cstheme="minorBidi"/>
          <w:sz w:val="22"/>
          <w:szCs w:val="22"/>
          <w:lang w:eastAsia="en-GB"/>
        </w:rPr>
      </w:pPr>
      <w:r w:rsidRPr="00206354">
        <w:rPr>
          <w:b/>
          <w:lang w:val="pt-BR"/>
        </w:rPr>
        <w:t>2.9</w:t>
      </w:r>
      <w:r>
        <w:rPr>
          <w:rFonts w:asciiTheme="minorHAnsi" w:eastAsiaTheme="minorEastAsia" w:hAnsiTheme="minorHAnsi" w:cstheme="minorBidi"/>
          <w:sz w:val="22"/>
          <w:szCs w:val="22"/>
          <w:lang w:eastAsia="en-GB"/>
        </w:rPr>
        <w:tab/>
      </w:r>
      <w:r w:rsidRPr="00206354">
        <w:rPr>
          <w:b/>
          <w:lang w:val="pt-BR"/>
        </w:rPr>
        <w:t>Change 9</w:t>
      </w:r>
      <w:r>
        <w:tab/>
      </w:r>
      <w:r>
        <w:fldChar w:fldCharType="begin"/>
      </w:r>
      <w:r>
        <w:instrText xml:space="preserve"> PAGEREF _Toc97659039 \h </w:instrText>
      </w:r>
      <w:r>
        <w:fldChar w:fldCharType="separate"/>
      </w:r>
      <w:r>
        <w:t>41</w:t>
      </w:r>
      <w:r>
        <w:fldChar w:fldCharType="end"/>
      </w:r>
    </w:p>
    <w:p w14:paraId="61767724" w14:textId="4417C7AA" w:rsidR="007A73E5" w:rsidRDefault="007A73E5" w:rsidP="007A73E5">
      <w:pPr>
        <w:rPr>
          <w:b/>
          <w:sz w:val="24"/>
          <w:lang w:eastAsia="ja-JP"/>
        </w:rPr>
      </w:pPr>
      <w:r>
        <w:rPr>
          <w:rFonts w:cs="Arial"/>
          <w:noProof/>
        </w:rPr>
        <w:fldChar w:fldCharType="end"/>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97659029"/>
      <w:r>
        <w:rPr>
          <w:b/>
          <w:lang w:eastAsia="ja-JP"/>
        </w:rPr>
        <w:t>Overview</w:t>
      </w:r>
      <w:bookmarkEnd w:id="1"/>
      <w:bookmarkEnd w:id="2"/>
      <w:bookmarkEnd w:id="3"/>
    </w:p>
    <w:p w14:paraId="1E2AAA5B" w14:textId="699E8122"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Pr>
          <w:rFonts w:cs="Arial"/>
        </w:rPr>
        <w:t>1</w:t>
      </w:r>
      <w:r w:rsidRPr="00A37C31">
        <w:rPr>
          <w:rFonts w:cs="Arial"/>
        </w:rPr>
        <w:t>wk</w:t>
      </w:r>
      <w:r>
        <w:rPr>
          <w:rFonts w:cs="Arial"/>
        </w:rPr>
        <w:t>49</w:t>
      </w:r>
      <w:r>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662F5B1F" w14:textId="77777777" w:rsidR="0031314C" w:rsidRDefault="0031314C" w:rsidP="0031314C">
      <w:pPr>
        <w:pStyle w:val="Heading1"/>
        <w:numPr>
          <w:ilvl w:val="0"/>
          <w:numId w:val="1"/>
        </w:numPr>
        <w:overflowPunct w:val="0"/>
        <w:autoSpaceDE w:val="0"/>
        <w:autoSpaceDN w:val="0"/>
        <w:adjustRightInd w:val="0"/>
        <w:rPr>
          <w:b/>
        </w:rPr>
      </w:pPr>
      <w:bookmarkStart w:id="7" w:name="_Toc97659030"/>
      <w:r w:rsidRPr="00B22104">
        <w:rPr>
          <w:b/>
        </w:rPr>
        <w:t>Corrections required</w:t>
      </w:r>
      <w:bookmarkEnd w:id="4"/>
      <w:bookmarkEnd w:id="5"/>
      <w:bookmarkEnd w:id="6"/>
      <w:bookmarkEnd w:id="7"/>
    </w:p>
    <w:p w14:paraId="41C7AF85" w14:textId="77777777" w:rsidR="0031314C" w:rsidRDefault="0031314C" w:rsidP="0031314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97659031"/>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314C" w:rsidRPr="008E5453" w14:paraId="1C790C8B" w14:textId="77777777" w:rsidTr="00A22A5D">
        <w:trPr>
          <w:trHeight w:val="447"/>
        </w:trPr>
        <w:tc>
          <w:tcPr>
            <w:tcW w:w="1985" w:type="dxa"/>
          </w:tcPr>
          <w:p w14:paraId="24A55371" w14:textId="77777777" w:rsidR="0031314C" w:rsidRPr="008E5453" w:rsidRDefault="0031314C" w:rsidP="00A22A5D">
            <w:pPr>
              <w:spacing w:before="40" w:after="40"/>
              <w:rPr>
                <w:rFonts w:ascii="Arial" w:hAnsi="Arial" w:cs="Arial"/>
                <w:b/>
              </w:rPr>
            </w:pPr>
            <w:r w:rsidRPr="008E5453">
              <w:rPr>
                <w:rFonts w:ascii="Arial" w:hAnsi="Arial" w:cs="Arial"/>
                <w:b/>
              </w:rPr>
              <w:t>Function name</w:t>
            </w:r>
          </w:p>
        </w:tc>
        <w:tc>
          <w:tcPr>
            <w:tcW w:w="7654" w:type="dxa"/>
          </w:tcPr>
          <w:p w14:paraId="757ECC85" w14:textId="0958124B" w:rsidR="0031314C" w:rsidRPr="008E5453" w:rsidRDefault="00B764E0" w:rsidP="00A22A5D">
            <w:pPr>
              <w:spacing w:after="0"/>
              <w:rPr>
                <w:rFonts w:ascii="Arial" w:hAnsi="Arial" w:cs="Arial"/>
              </w:rPr>
            </w:pPr>
            <w:r w:rsidRPr="00B764E0">
              <w:rPr>
                <w:rFonts w:ascii="Arial" w:hAnsi="Arial" w:cs="Arial"/>
              </w:rPr>
              <w:t>f_EUTRA38_NR_AdditionalProtocolConfigOptions</w:t>
            </w:r>
          </w:p>
        </w:tc>
      </w:tr>
      <w:tr w:rsidR="0031314C" w:rsidRPr="008E5453" w14:paraId="11FAA19B" w14:textId="77777777" w:rsidTr="00A22A5D">
        <w:trPr>
          <w:trHeight w:val="452"/>
        </w:trPr>
        <w:tc>
          <w:tcPr>
            <w:tcW w:w="1985" w:type="dxa"/>
          </w:tcPr>
          <w:p w14:paraId="6AE2FEA5" w14:textId="77777777" w:rsidR="0031314C" w:rsidRPr="008E5453" w:rsidRDefault="0031314C" w:rsidP="00A22A5D">
            <w:pPr>
              <w:spacing w:before="40" w:after="40"/>
              <w:rPr>
                <w:rFonts w:ascii="Arial" w:hAnsi="Arial" w:cs="Arial"/>
                <w:b/>
              </w:rPr>
            </w:pPr>
            <w:r w:rsidRPr="008E5453">
              <w:rPr>
                <w:rFonts w:ascii="Arial" w:hAnsi="Arial" w:cs="Arial"/>
                <w:b/>
              </w:rPr>
              <w:t>Reason for change</w:t>
            </w:r>
          </w:p>
        </w:tc>
        <w:tc>
          <w:tcPr>
            <w:tcW w:w="7654" w:type="dxa"/>
          </w:tcPr>
          <w:p w14:paraId="214FEB17" w14:textId="1DD474AA" w:rsidR="00B764E0" w:rsidRPr="00BB7617" w:rsidRDefault="001300D8" w:rsidP="00A22A5D">
            <w:pPr>
              <w:rPr>
                <w:rFonts w:ascii="Arial" w:hAnsi="Arial" w:cs="Arial"/>
              </w:rPr>
            </w:pPr>
            <w:r>
              <w:rPr>
                <w:rFonts w:ascii="Arial" w:hAnsi="Arial" w:cs="Arial"/>
              </w:rPr>
              <w:t xml:space="preserve">Based on </w:t>
            </w:r>
            <w:r w:rsidR="007C1CEF" w:rsidRPr="007C1CEF">
              <w:rPr>
                <w:rFonts w:ascii="Arial" w:hAnsi="Arial" w:cs="Arial"/>
              </w:rPr>
              <w:t>R5-221453</w:t>
            </w:r>
            <w:r w:rsidR="00A4529A">
              <w:rPr>
                <w:rFonts w:ascii="Arial" w:hAnsi="Arial" w:cs="Arial"/>
              </w:rPr>
              <w:t xml:space="preserve"> for EPS fallback tests without N26 support the </w:t>
            </w:r>
            <w:r w:rsidR="00A4529A" w:rsidRPr="00A4529A">
              <w:rPr>
                <w:rFonts w:ascii="Arial" w:hAnsi="Arial" w:cs="Arial"/>
              </w:rPr>
              <w:t>configuration for Session-AMBR, Qos rules and Qos flow descriptions in PCO in ACTIVATE DEFAULT EPS BEARER CONTEXT REQUEST</w:t>
            </w:r>
            <w:r w:rsidR="00A4529A">
              <w:rPr>
                <w:rFonts w:ascii="Arial" w:hAnsi="Arial" w:cs="Arial"/>
              </w:rPr>
              <w:t xml:space="preserve"> is deleted.</w:t>
            </w:r>
          </w:p>
        </w:tc>
      </w:tr>
      <w:tr w:rsidR="0031314C" w:rsidRPr="008E5453" w14:paraId="51DF899F" w14:textId="77777777" w:rsidTr="00A22A5D">
        <w:tc>
          <w:tcPr>
            <w:tcW w:w="1985" w:type="dxa"/>
          </w:tcPr>
          <w:p w14:paraId="57167F63" w14:textId="77777777" w:rsidR="0031314C" w:rsidRPr="008E5453" w:rsidRDefault="0031314C" w:rsidP="00A22A5D">
            <w:pPr>
              <w:spacing w:before="40" w:after="40"/>
              <w:rPr>
                <w:rFonts w:ascii="Arial" w:hAnsi="Arial" w:cs="Arial"/>
                <w:b/>
              </w:rPr>
            </w:pPr>
            <w:r w:rsidRPr="008E5453">
              <w:rPr>
                <w:rFonts w:ascii="Arial" w:hAnsi="Arial" w:cs="Arial"/>
                <w:b/>
              </w:rPr>
              <w:lastRenderedPageBreak/>
              <w:t>Summary of change</w:t>
            </w:r>
          </w:p>
        </w:tc>
        <w:tc>
          <w:tcPr>
            <w:tcW w:w="7654" w:type="dxa"/>
          </w:tcPr>
          <w:p w14:paraId="1521EF21" w14:textId="7589CBE6" w:rsidR="0031314C" w:rsidRPr="008E5453" w:rsidRDefault="00B764E0" w:rsidP="00A22A5D">
            <w:pPr>
              <w:pStyle w:val="CRCoverPage"/>
              <w:spacing w:after="0"/>
              <w:rPr>
                <w:rFonts w:cs="Arial"/>
                <w:lang w:val="en-SG"/>
              </w:rPr>
            </w:pPr>
            <w:r>
              <w:rPr>
                <w:rFonts w:cs="Arial"/>
                <w:lang w:val="en-SG"/>
              </w:rPr>
              <w:t xml:space="preserve">Added new input parameter to </w:t>
            </w:r>
            <w:r w:rsidRPr="00B764E0">
              <w:rPr>
                <w:rFonts w:cs="Arial"/>
                <w:lang w:val="en-SG"/>
              </w:rPr>
              <w:t>f_EUTRA38_NR_AdditionalProtocolConfigOptions</w:t>
            </w:r>
            <w:r>
              <w:rPr>
                <w:rFonts w:cs="Arial"/>
                <w:lang w:val="en-SG"/>
              </w:rPr>
              <w:t xml:space="preserve"> function to control which PCO to be included depending on whether test is with or without N26.</w:t>
            </w:r>
          </w:p>
        </w:tc>
      </w:tr>
      <w:tr w:rsidR="0031314C" w:rsidRPr="008E5453" w14:paraId="57004C5B" w14:textId="77777777" w:rsidTr="00A22A5D">
        <w:tc>
          <w:tcPr>
            <w:tcW w:w="1985" w:type="dxa"/>
          </w:tcPr>
          <w:p w14:paraId="07AF814A" w14:textId="77777777" w:rsidR="0031314C" w:rsidRPr="008E5453" w:rsidRDefault="0031314C" w:rsidP="00A22A5D">
            <w:pPr>
              <w:spacing w:before="40" w:after="40"/>
              <w:rPr>
                <w:rFonts w:ascii="Arial" w:hAnsi="Arial" w:cs="Arial"/>
                <w:b/>
              </w:rPr>
            </w:pPr>
            <w:r w:rsidRPr="008E5453">
              <w:rPr>
                <w:rFonts w:ascii="Arial" w:hAnsi="Arial" w:cs="Arial"/>
                <w:b/>
              </w:rPr>
              <w:t>TTCN module</w:t>
            </w:r>
          </w:p>
        </w:tc>
        <w:tc>
          <w:tcPr>
            <w:tcW w:w="7654" w:type="dxa"/>
          </w:tcPr>
          <w:p w14:paraId="72FFB644" w14:textId="36A791EC" w:rsidR="0031314C" w:rsidRPr="008E5453" w:rsidRDefault="00B764E0" w:rsidP="00A22A5D">
            <w:pPr>
              <w:spacing w:after="0"/>
              <w:rPr>
                <w:rFonts w:ascii="Arial" w:hAnsi="Arial" w:cs="Arial"/>
                <w:lang w:val="en-US"/>
              </w:rPr>
            </w:pPr>
            <w:r w:rsidRPr="00B764E0">
              <w:rPr>
                <w:rFonts w:ascii="Arial" w:hAnsi="Arial" w:cs="Arial"/>
                <w:lang w:val="en-US"/>
              </w:rPr>
              <w:t>EUTRA38_CommonProcedures.ttcn</w:t>
            </w:r>
          </w:p>
        </w:tc>
      </w:tr>
      <w:tr w:rsidR="0031314C" w:rsidRPr="008E5453" w14:paraId="2E2FC921" w14:textId="77777777" w:rsidTr="00A22A5D">
        <w:tc>
          <w:tcPr>
            <w:tcW w:w="1985" w:type="dxa"/>
          </w:tcPr>
          <w:p w14:paraId="417E306D" w14:textId="77777777" w:rsidR="0031314C" w:rsidRPr="008E5453" w:rsidRDefault="0031314C" w:rsidP="00A22A5D">
            <w:pPr>
              <w:spacing w:before="40" w:after="40"/>
              <w:rPr>
                <w:rFonts w:ascii="Arial" w:hAnsi="Arial" w:cs="Arial"/>
                <w:b/>
                <w:highlight w:val="cyan"/>
              </w:rPr>
            </w:pPr>
            <w:r w:rsidRPr="008E5453">
              <w:rPr>
                <w:rFonts w:ascii="Arial" w:hAnsi="Arial" w:cs="Arial"/>
                <w:b/>
              </w:rPr>
              <w:t>MCC160 Comment</w:t>
            </w:r>
          </w:p>
        </w:tc>
        <w:tc>
          <w:tcPr>
            <w:tcW w:w="7654" w:type="dxa"/>
          </w:tcPr>
          <w:p w14:paraId="2114989F" w14:textId="77777777" w:rsidR="0031314C" w:rsidRPr="008E5453" w:rsidRDefault="0031314C" w:rsidP="00A22A5D">
            <w:pPr>
              <w:rPr>
                <w:rFonts w:ascii="Arial" w:hAnsi="Arial" w:cs="Arial"/>
                <w:highlight w:val="cyan"/>
              </w:rPr>
            </w:pPr>
          </w:p>
        </w:tc>
      </w:tr>
    </w:tbl>
    <w:p w14:paraId="7A43C7C2" w14:textId="77777777" w:rsidR="0031314C" w:rsidRPr="008E5453" w:rsidRDefault="0031314C" w:rsidP="0031314C">
      <w:pPr>
        <w:rPr>
          <w:rFonts w:ascii="Arial" w:hAnsi="Arial" w:cs="Arial"/>
          <w:lang w:val="en-US"/>
        </w:rPr>
      </w:pPr>
    </w:p>
    <w:p w14:paraId="15535657" w14:textId="77777777" w:rsidR="0031314C" w:rsidRPr="008E5453" w:rsidRDefault="0031314C" w:rsidP="0031314C">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1314C" w:rsidRPr="008E5453" w14:paraId="6228DBF4" w14:textId="77777777" w:rsidTr="00A22A5D">
        <w:tc>
          <w:tcPr>
            <w:tcW w:w="9855" w:type="dxa"/>
          </w:tcPr>
          <w:p w14:paraId="61A68BE0"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function f_EUTRA38_NR_AdditionalProtocolConfigOptions(EUTRA_CellId_Type p_CellId,</w:t>
            </w:r>
          </w:p>
          <w:p w14:paraId="4D50E9A6"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boolean p_IMS_PDN_ConnEstab,</w:t>
            </w:r>
          </w:p>
          <w:p w14:paraId="34206E81"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EPS_BearerIdentity p_EpsBearerId := 'C'H,</w:t>
            </w:r>
          </w:p>
          <w:p w14:paraId="5B3C259A"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boolean p_InterworkWithEPS := true) runs on EUTRA_PTC return template (value) NAS_ProtocolConfigOptions_Type</w:t>
            </w:r>
          </w:p>
          <w:p w14:paraId="2D7B5D83" w14:textId="77777777" w:rsidR="0038234B" w:rsidRPr="0038234B" w:rsidRDefault="0038234B" w:rsidP="0038234B">
            <w:pPr>
              <w:spacing w:after="0"/>
              <w:rPr>
                <w:rFonts w:ascii="Arial" w:hAnsi="Arial" w:cs="Arial"/>
                <w:lang w:val="en-US"/>
              </w:rPr>
            </w:pPr>
          </w:p>
          <w:p w14:paraId="70BF38E3"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w:t>
            </w:r>
          </w:p>
          <w:p w14:paraId="72F6558C"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var template (value) NAS_ProtocolConfigOptions_Type v_ProtocolConfigOptions;</w:t>
            </w:r>
          </w:p>
          <w:p w14:paraId="6F3CCA14"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var template (value) QoS_RuleList v_QoS_RuleList;</w:t>
            </w:r>
          </w:p>
          <w:p w14:paraId="0A21429A"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var template (value) QoS_FlowList v_QoS_Flows;</w:t>
            </w:r>
          </w:p>
          <w:p w14:paraId="7791E8D9"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if (p_IMS_PDN_ConnEstab) {</w:t>
            </w:r>
          </w:p>
          <w:p w14:paraId="339ED1FB"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v_QoS_RuleList := { f_BuildDefaultQoSRule ("2") };    // QoS rules according to TS 38.508-1 [67] Table 4.8.2.1-2  // @sic R5-202585 sic@</w:t>
            </w:r>
          </w:p>
          <w:p w14:paraId="6EEA5B7A"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v_QoS_Flows := { cs_QoS_Flow2 (p_InterworkWithEPS, '50'O)};  // @sic R5-204488 sic@ Qos flow descriptions refer to TS 38.508-1 [67] 4.8.2.3-2.  BearerId hardcoded to 5 for IMS</w:t>
            </w:r>
          </w:p>
          <w:p w14:paraId="2FC45A99"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 else {</w:t>
            </w:r>
          </w:p>
          <w:p w14:paraId="1AD45C0D"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v_QoS_RuleList := { f_BuildDefaultQoSRule ("1") };    // QoS rules according to TS 38.508-1 [67] Table 4.8.2.1-1  // @sic R5-202585 sic@</w:t>
            </w:r>
          </w:p>
          <w:p w14:paraId="5FDC289A"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v_QoS_Flows := { cs_QoS_Flow1 (p_InterworkWithEPS, hex2oct(p_EpsBearerId &amp; '0'H))};  // @sic R5-204488 sic@ Qos flow descriptions refer to TS 38.508-1 [67] 4.8.2.3-1</w:t>
            </w:r>
          </w:p>
          <w:p w14:paraId="1C0E7989"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w:t>
            </w:r>
          </w:p>
          <w:p w14:paraId="1AF094A3"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v_ProtocolConfigOptions := {</w:t>
            </w:r>
          </w:p>
          <w:p w14:paraId="1A82DFBF"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cs_ProtocolContainer('001D'O, bit2oct(encvalue(cs_Session_AMBR(omit, '05'O, '0004'O, '05'O, '0004'O)))),</w:t>
            </w:r>
          </w:p>
          <w:p w14:paraId="29CE7483"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cs_ProtocolContainer('001C'O, bit2oct(encvalue(v_QoS_RuleList))),</w:t>
            </w:r>
          </w:p>
          <w:p w14:paraId="70587C0F"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cs_ProtocolContainer('001F'O, bit2oct(encvalue(v_QoS_Flows))),</w:t>
            </w:r>
          </w:p>
          <w:p w14:paraId="0D9C4DAE"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cs_ProtocolContainer('001B'O, '01'O &amp; f_Asn2Nas_PlmnId (f_EUTRA_CellInfo_GetGutiPLMN (p_CellId))) // @sic R5s201102, R5-204488 sic@</w:t>
            </w:r>
          </w:p>
          <w:p w14:paraId="405CB400"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w:t>
            </w:r>
          </w:p>
          <w:p w14:paraId="3F7228C9" w14:textId="77777777" w:rsidR="0038234B" w:rsidRPr="0038234B" w:rsidRDefault="0038234B" w:rsidP="0038234B">
            <w:pPr>
              <w:spacing w:after="0"/>
              <w:rPr>
                <w:rFonts w:ascii="Arial" w:hAnsi="Arial" w:cs="Arial"/>
                <w:lang w:val="en-US"/>
              </w:rPr>
            </w:pPr>
          </w:p>
          <w:p w14:paraId="0B25D6EB"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return v_ProtocolConfigOptions;</w:t>
            </w:r>
          </w:p>
          <w:p w14:paraId="06400C69" w14:textId="45B2A985" w:rsidR="0031314C" w:rsidRPr="008E5453" w:rsidRDefault="0038234B" w:rsidP="0038234B">
            <w:pPr>
              <w:spacing w:after="0"/>
              <w:rPr>
                <w:rFonts w:ascii="Arial" w:hAnsi="Arial" w:cs="Arial"/>
                <w:lang w:val="en-US"/>
              </w:rPr>
            </w:pPr>
            <w:r w:rsidRPr="0038234B">
              <w:rPr>
                <w:rFonts w:ascii="Arial" w:hAnsi="Arial" w:cs="Arial"/>
                <w:lang w:val="en-US"/>
              </w:rPr>
              <w:lastRenderedPageBreak/>
              <w:t xml:space="preserve">  }</w:t>
            </w:r>
          </w:p>
        </w:tc>
      </w:tr>
    </w:tbl>
    <w:p w14:paraId="548B083D" w14:textId="77777777" w:rsidR="0031314C" w:rsidRPr="008E5453" w:rsidRDefault="0031314C" w:rsidP="0031314C">
      <w:pPr>
        <w:rPr>
          <w:rFonts w:ascii="Arial" w:hAnsi="Arial" w:cs="Arial"/>
          <w:lang w:val="en-US"/>
        </w:rPr>
      </w:pPr>
    </w:p>
    <w:p w14:paraId="74C7FBE0" w14:textId="77777777" w:rsidR="0031314C" w:rsidRPr="008E5453" w:rsidRDefault="0031314C" w:rsidP="0031314C">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1314C" w:rsidRPr="008E5453" w14:paraId="66035B96" w14:textId="77777777" w:rsidTr="00A22A5D">
        <w:tc>
          <w:tcPr>
            <w:tcW w:w="9855" w:type="dxa"/>
          </w:tcPr>
          <w:p w14:paraId="5B3DE380"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function f_EUTRA38_NR_AdditionalProtocolConfigOptions(EUTRA_CellId_Type p_CellId,</w:t>
            </w:r>
          </w:p>
          <w:p w14:paraId="704D97D7"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boolean p_IMS_PDN_ConnEstab,</w:t>
            </w:r>
          </w:p>
          <w:p w14:paraId="6BC6F3FC"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EPS_BearerIdentity p_EpsBearerId := 'C'H,</w:t>
            </w:r>
          </w:p>
          <w:p w14:paraId="16F606E1" w14:textId="77777777" w:rsidR="0038234B" w:rsidRDefault="0038234B" w:rsidP="0038234B">
            <w:pPr>
              <w:spacing w:after="0"/>
              <w:rPr>
                <w:rFonts w:ascii="Arial" w:hAnsi="Arial" w:cs="Arial"/>
                <w:lang w:val="en-US"/>
              </w:rPr>
            </w:pPr>
            <w:r w:rsidRPr="0038234B">
              <w:rPr>
                <w:rFonts w:ascii="Arial" w:hAnsi="Arial" w:cs="Arial"/>
                <w:lang w:val="en-US"/>
              </w:rPr>
              <w:t xml:space="preserve">                                                        boolean p_InterworkWithEPS := true</w:t>
            </w:r>
            <w:r>
              <w:rPr>
                <w:rFonts w:ascii="Arial" w:hAnsi="Arial" w:cs="Arial"/>
                <w:lang w:val="en-US"/>
              </w:rPr>
              <w:t>,</w:t>
            </w:r>
          </w:p>
          <w:p w14:paraId="4A8B0581" w14:textId="46EE9CA2" w:rsidR="0038234B" w:rsidRPr="0038234B" w:rsidRDefault="0038234B" w:rsidP="0038234B">
            <w:pPr>
              <w:spacing w:after="0"/>
              <w:rPr>
                <w:rFonts w:ascii="Arial" w:hAnsi="Arial" w:cs="Arial"/>
                <w:lang w:val="en-US"/>
              </w:rPr>
            </w:pPr>
            <w:r>
              <w:rPr>
                <w:rFonts w:ascii="Arial" w:hAnsi="Arial" w:cs="Arial"/>
                <w:lang w:val="en-US"/>
              </w:rPr>
              <w:t xml:space="preserve">                                                       </w:t>
            </w:r>
            <w:r w:rsidRPr="0038234B">
              <w:rPr>
                <w:rFonts w:ascii="Arial" w:hAnsi="Arial" w:cs="Arial"/>
                <w:lang w:val="en-US"/>
              </w:rPr>
              <w:t>boolean p_N26 := true) runs on EUTRA_PTC return template (value) NAS_ProtocolConfigOptions_Type</w:t>
            </w:r>
          </w:p>
          <w:p w14:paraId="525F028C" w14:textId="77777777" w:rsidR="0038234B" w:rsidRPr="0038234B" w:rsidRDefault="0038234B" w:rsidP="0038234B">
            <w:pPr>
              <w:spacing w:after="0"/>
              <w:rPr>
                <w:rFonts w:ascii="Arial" w:hAnsi="Arial" w:cs="Arial"/>
                <w:lang w:val="en-US"/>
              </w:rPr>
            </w:pPr>
          </w:p>
          <w:p w14:paraId="21F1A926"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w:t>
            </w:r>
          </w:p>
          <w:p w14:paraId="4EF2ED0C"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var template (value) NAS_ProtocolConfigOptions_Type v_ProtocolConfigOptions;</w:t>
            </w:r>
          </w:p>
          <w:p w14:paraId="587CC1D2"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var template (value) QoS_RuleList v_QoS_RuleList;</w:t>
            </w:r>
          </w:p>
          <w:p w14:paraId="452474AC"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var template (value) QoS_FlowList v_QoS_Flows;</w:t>
            </w:r>
          </w:p>
          <w:p w14:paraId="56D916E7" w14:textId="77777777" w:rsidR="0038234B" w:rsidRPr="0038234B" w:rsidRDefault="0038234B" w:rsidP="0038234B">
            <w:pPr>
              <w:spacing w:after="0"/>
              <w:rPr>
                <w:rFonts w:ascii="Arial" w:hAnsi="Arial" w:cs="Arial"/>
                <w:lang w:val="en-US"/>
              </w:rPr>
            </w:pPr>
          </w:p>
          <w:p w14:paraId="61507BE6"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if (p_IMS_PDN_ConnEstab) {</w:t>
            </w:r>
          </w:p>
          <w:p w14:paraId="67AE1A8B"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v_QoS_RuleList := { f_BuildDefaultQoSRule ("2") };    // QoS rules according to TS 38.508-1 [67] Table 4.8.2.1-2  // @sic R5-202585 sic@</w:t>
            </w:r>
          </w:p>
          <w:p w14:paraId="1D3D273B"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v_QoS_Flows := { cs_QoS_Flow2 (p_InterworkWithEPS, '50'O)};  // @sic R5-204488 sic@ Qos flow descriptions refer to TS 38.508-1 [67] 4.8.2.3-2.  BearerId hardcoded to 5 for IMS</w:t>
            </w:r>
          </w:p>
          <w:p w14:paraId="4E16C904"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 else {</w:t>
            </w:r>
          </w:p>
          <w:p w14:paraId="5B2A7C56"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v_QoS_RuleList := { f_BuildDefaultQoSRule ("1") };    // QoS rules according to TS 38.508-1 [67] Table 4.8.2.1-1  // @sic R5-202585 sic@</w:t>
            </w:r>
          </w:p>
          <w:p w14:paraId="07F0DFF0"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v_QoS_Flows := { cs_QoS_Flow1 (p_InterworkWithEPS, hex2oct(p_EpsBearerId &amp; '0'H))};  // @sic R5-204488 sic@ Qos flow descriptions refer to TS 38.508-1 [67] 4.8.2.3-1</w:t>
            </w:r>
          </w:p>
          <w:p w14:paraId="3ECBB4DB" w14:textId="4AFBDC5A" w:rsidR="0038234B" w:rsidRDefault="0038234B" w:rsidP="0038234B">
            <w:pPr>
              <w:spacing w:after="0"/>
              <w:rPr>
                <w:rFonts w:ascii="Arial" w:hAnsi="Arial" w:cs="Arial"/>
                <w:lang w:val="en-US"/>
              </w:rPr>
            </w:pPr>
            <w:r w:rsidRPr="0038234B">
              <w:rPr>
                <w:rFonts w:ascii="Arial" w:hAnsi="Arial" w:cs="Arial"/>
                <w:lang w:val="en-US"/>
              </w:rPr>
              <w:t xml:space="preserve">    }</w:t>
            </w:r>
          </w:p>
          <w:p w14:paraId="3B4138F2" w14:textId="503263FF" w:rsidR="0038234B" w:rsidRDefault="0038234B" w:rsidP="0038234B">
            <w:pPr>
              <w:spacing w:after="0"/>
              <w:rPr>
                <w:rFonts w:ascii="Arial" w:hAnsi="Arial" w:cs="Arial"/>
                <w:lang w:val="en-US"/>
              </w:rPr>
            </w:pPr>
          </w:p>
          <w:p w14:paraId="3832FD70" w14:textId="749FB5CF" w:rsidR="0038234B" w:rsidRPr="00723730" w:rsidRDefault="0038234B" w:rsidP="0038234B">
            <w:pPr>
              <w:spacing w:after="0"/>
              <w:rPr>
                <w:rFonts w:ascii="Arial" w:hAnsi="Arial" w:cs="Arial"/>
                <w:highlight w:val="yellow"/>
                <w:lang w:val="en-US"/>
              </w:rPr>
            </w:pPr>
            <w:r w:rsidRPr="00723730">
              <w:rPr>
                <w:rFonts w:ascii="Arial" w:hAnsi="Arial" w:cs="Arial"/>
                <w:highlight w:val="yellow"/>
                <w:lang w:val="en-US"/>
              </w:rPr>
              <w:t xml:space="preserve">    if (p_N26) {</w:t>
            </w:r>
          </w:p>
          <w:p w14:paraId="5F9D78CD"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v_ProtocolConfigOptions := {</w:t>
            </w:r>
          </w:p>
          <w:p w14:paraId="37302837"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cs_ProtocolContainer('001D'O, bit2oct(encvalue(cs_Session_AMBR(omit, '05'O, '0004'O, '05'O, '0004'O)))),</w:t>
            </w:r>
          </w:p>
          <w:p w14:paraId="4D83945B"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cs_ProtocolContainer('001C'O, bit2oct(encvalue(v_QoS_RuleList))),</w:t>
            </w:r>
          </w:p>
          <w:p w14:paraId="4BDF40BF"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cs_ProtocolContainer('001F'O, bit2oct(encvalue(v_QoS_Flows))),</w:t>
            </w:r>
          </w:p>
          <w:p w14:paraId="4EC3C97C"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cs_ProtocolContainer('001B'O, '01'O &amp; f_Asn2Nas_PlmnId (f_EUTRA_CellInfo_GetGutiPLMN (p_CellId))) // @sic R5s201102, R5-204488 sic@</w:t>
            </w:r>
          </w:p>
          <w:p w14:paraId="48157BAE" w14:textId="2E0EC3DB" w:rsidR="0038234B" w:rsidRPr="0038234B" w:rsidRDefault="0038234B" w:rsidP="0038234B">
            <w:pPr>
              <w:spacing w:after="0"/>
              <w:rPr>
                <w:rFonts w:ascii="Arial" w:hAnsi="Arial" w:cs="Arial"/>
                <w:lang w:val="en-US"/>
              </w:rPr>
            </w:pPr>
            <w:r w:rsidRPr="0038234B">
              <w:rPr>
                <w:rFonts w:ascii="Arial" w:hAnsi="Arial" w:cs="Arial"/>
                <w:lang w:val="en-US"/>
              </w:rPr>
              <w:t xml:space="preserve">    }</w:t>
            </w:r>
          </w:p>
          <w:p w14:paraId="4C8B04E4" w14:textId="77777777" w:rsidR="0038234B" w:rsidRPr="00723730" w:rsidRDefault="0038234B" w:rsidP="0038234B">
            <w:pPr>
              <w:spacing w:after="0"/>
              <w:rPr>
                <w:rFonts w:ascii="Arial" w:hAnsi="Arial" w:cs="Arial"/>
                <w:highlight w:val="yellow"/>
                <w:lang w:val="en-US"/>
              </w:rPr>
            </w:pPr>
            <w:r w:rsidRPr="0038234B">
              <w:rPr>
                <w:rFonts w:ascii="Arial" w:hAnsi="Arial" w:cs="Arial"/>
                <w:lang w:val="en-US"/>
              </w:rPr>
              <w:t xml:space="preserve">    </w:t>
            </w:r>
            <w:r w:rsidRPr="00723730">
              <w:rPr>
                <w:rFonts w:ascii="Arial" w:hAnsi="Arial" w:cs="Arial"/>
                <w:highlight w:val="yellow"/>
                <w:lang w:val="en-US"/>
              </w:rPr>
              <w:t>} else {</w:t>
            </w:r>
          </w:p>
          <w:p w14:paraId="0C476ACF" w14:textId="77777777" w:rsidR="0038234B" w:rsidRPr="00723730" w:rsidRDefault="0038234B" w:rsidP="0038234B">
            <w:pPr>
              <w:spacing w:after="0"/>
              <w:rPr>
                <w:rFonts w:ascii="Arial" w:hAnsi="Arial" w:cs="Arial"/>
                <w:highlight w:val="yellow"/>
                <w:lang w:val="en-US"/>
              </w:rPr>
            </w:pPr>
            <w:r w:rsidRPr="00723730">
              <w:rPr>
                <w:rFonts w:ascii="Arial" w:hAnsi="Arial" w:cs="Arial"/>
                <w:highlight w:val="yellow"/>
                <w:lang w:val="en-US"/>
              </w:rPr>
              <w:t xml:space="preserve">       v_ProtocolConfigOptions := {</w:t>
            </w:r>
          </w:p>
          <w:p w14:paraId="6BBB045C" w14:textId="77777777" w:rsidR="0038234B" w:rsidRPr="00723730" w:rsidRDefault="0038234B" w:rsidP="0038234B">
            <w:pPr>
              <w:spacing w:after="0"/>
              <w:rPr>
                <w:rFonts w:ascii="Arial" w:hAnsi="Arial" w:cs="Arial"/>
                <w:highlight w:val="yellow"/>
                <w:lang w:val="en-US"/>
              </w:rPr>
            </w:pPr>
            <w:r w:rsidRPr="00723730">
              <w:rPr>
                <w:rFonts w:ascii="Arial" w:hAnsi="Arial" w:cs="Arial"/>
                <w:highlight w:val="yellow"/>
                <w:lang w:val="en-US"/>
              </w:rPr>
              <w:t xml:space="preserve">         cs_ProtocolContainer('001C'O, bit2oct(encvalue(v_QoS_RuleList)))</w:t>
            </w:r>
          </w:p>
          <w:p w14:paraId="00A3396F" w14:textId="77777777" w:rsidR="0038234B" w:rsidRPr="00723730" w:rsidRDefault="0038234B" w:rsidP="0038234B">
            <w:pPr>
              <w:spacing w:after="0"/>
              <w:rPr>
                <w:rFonts w:ascii="Arial" w:hAnsi="Arial" w:cs="Arial"/>
                <w:highlight w:val="yellow"/>
                <w:lang w:val="en-US"/>
              </w:rPr>
            </w:pPr>
            <w:r w:rsidRPr="00723730">
              <w:rPr>
                <w:rFonts w:ascii="Arial" w:hAnsi="Arial" w:cs="Arial"/>
                <w:highlight w:val="yellow"/>
                <w:lang w:val="en-US"/>
              </w:rPr>
              <w:t xml:space="preserve">       }</w:t>
            </w:r>
          </w:p>
          <w:p w14:paraId="7B368FAF" w14:textId="10DEFC1E" w:rsidR="0038234B" w:rsidRPr="00723730" w:rsidRDefault="0038234B" w:rsidP="0038234B">
            <w:pPr>
              <w:spacing w:after="0"/>
              <w:rPr>
                <w:rFonts w:ascii="Arial" w:hAnsi="Arial" w:cs="Arial"/>
                <w:highlight w:val="yellow"/>
                <w:lang w:val="en-US"/>
              </w:rPr>
            </w:pPr>
            <w:r w:rsidRPr="00723730">
              <w:rPr>
                <w:rFonts w:ascii="Arial" w:hAnsi="Arial" w:cs="Arial"/>
                <w:highlight w:val="yellow"/>
                <w:lang w:val="en-US"/>
              </w:rPr>
              <w:lastRenderedPageBreak/>
              <w:t xml:space="preserve">    }</w:t>
            </w:r>
          </w:p>
          <w:p w14:paraId="396897CB" w14:textId="77777777" w:rsidR="0038234B" w:rsidRPr="0038234B" w:rsidRDefault="0038234B" w:rsidP="0038234B">
            <w:pPr>
              <w:spacing w:after="0"/>
              <w:rPr>
                <w:rFonts w:ascii="Arial" w:hAnsi="Arial" w:cs="Arial"/>
                <w:lang w:val="en-US"/>
              </w:rPr>
            </w:pPr>
            <w:r w:rsidRPr="0038234B">
              <w:rPr>
                <w:rFonts w:ascii="Arial" w:hAnsi="Arial" w:cs="Arial"/>
                <w:lang w:val="en-US"/>
              </w:rPr>
              <w:t xml:space="preserve">    return v_ProtocolConfigOptions;</w:t>
            </w:r>
          </w:p>
          <w:p w14:paraId="0BC69867" w14:textId="7C9424E4" w:rsidR="0031314C" w:rsidRPr="008E5453" w:rsidRDefault="0038234B" w:rsidP="0038234B">
            <w:pPr>
              <w:spacing w:after="0"/>
              <w:rPr>
                <w:rFonts w:ascii="Arial" w:hAnsi="Arial" w:cs="Arial"/>
                <w:lang w:val="en-US" w:eastAsia="zh-CN"/>
              </w:rPr>
            </w:pPr>
            <w:r w:rsidRPr="0038234B">
              <w:rPr>
                <w:rFonts w:ascii="Arial" w:hAnsi="Arial" w:cs="Arial"/>
                <w:lang w:val="en-US"/>
              </w:rPr>
              <w:t xml:space="preserve">  }</w:t>
            </w:r>
            <w:r w:rsidR="0031314C" w:rsidRPr="00785A2E">
              <w:rPr>
                <w:rFonts w:ascii="Arial" w:hAnsi="Arial" w:cs="Arial"/>
                <w:lang w:val="en-US"/>
              </w:rPr>
              <w:t xml:space="preserve"> </w:t>
            </w:r>
          </w:p>
          <w:p w14:paraId="5CD156FF" w14:textId="77777777" w:rsidR="0031314C" w:rsidRPr="008E5453" w:rsidRDefault="0031314C" w:rsidP="00A22A5D">
            <w:pPr>
              <w:spacing w:after="0"/>
              <w:rPr>
                <w:rFonts w:ascii="Arial" w:hAnsi="Arial" w:cs="Arial"/>
                <w:lang w:val="en-US" w:eastAsia="zh-CN"/>
              </w:rPr>
            </w:pPr>
          </w:p>
        </w:tc>
      </w:tr>
    </w:tbl>
    <w:p w14:paraId="48E2AB92" w14:textId="13A3491B" w:rsidR="005C42E8" w:rsidRDefault="005C42E8" w:rsidP="005C42E8">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0" w:name="_Toc97659032"/>
      <w:r>
        <w:rPr>
          <w:b/>
          <w:lang w:val="pt-BR"/>
        </w:rPr>
        <w:lastRenderedPageBreak/>
        <w:t>Change 2</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42E8" w:rsidRPr="008E5453" w14:paraId="6FF9014A" w14:textId="77777777" w:rsidTr="00A22A5D">
        <w:trPr>
          <w:trHeight w:val="447"/>
        </w:trPr>
        <w:tc>
          <w:tcPr>
            <w:tcW w:w="1985" w:type="dxa"/>
          </w:tcPr>
          <w:p w14:paraId="3ADCEBDD" w14:textId="77777777" w:rsidR="005C42E8" w:rsidRPr="008E5453" w:rsidRDefault="005C42E8" w:rsidP="00A22A5D">
            <w:pPr>
              <w:spacing w:before="40" w:after="40"/>
              <w:rPr>
                <w:rFonts w:ascii="Arial" w:hAnsi="Arial" w:cs="Arial"/>
                <w:b/>
              </w:rPr>
            </w:pPr>
            <w:r w:rsidRPr="008E5453">
              <w:rPr>
                <w:rFonts w:ascii="Arial" w:hAnsi="Arial" w:cs="Arial"/>
                <w:b/>
              </w:rPr>
              <w:t>Function name</w:t>
            </w:r>
          </w:p>
        </w:tc>
        <w:tc>
          <w:tcPr>
            <w:tcW w:w="7654" w:type="dxa"/>
          </w:tcPr>
          <w:p w14:paraId="48513F5F" w14:textId="3D28A5DD" w:rsidR="005C42E8" w:rsidRPr="008E5453" w:rsidRDefault="00625CF9" w:rsidP="00A22A5D">
            <w:pPr>
              <w:spacing w:after="0"/>
              <w:rPr>
                <w:rFonts w:ascii="Arial" w:hAnsi="Arial" w:cs="Arial"/>
              </w:rPr>
            </w:pPr>
            <w:r w:rsidRPr="00625CF9">
              <w:rPr>
                <w:rFonts w:ascii="Arial" w:hAnsi="Arial" w:cs="Arial"/>
              </w:rPr>
              <w:t>fl_TAUReject_AttachWithoutN26</w:t>
            </w:r>
          </w:p>
        </w:tc>
      </w:tr>
      <w:tr w:rsidR="005C42E8" w:rsidRPr="008E5453" w14:paraId="239F9FDA" w14:textId="77777777" w:rsidTr="00A22A5D">
        <w:trPr>
          <w:trHeight w:val="452"/>
        </w:trPr>
        <w:tc>
          <w:tcPr>
            <w:tcW w:w="1985" w:type="dxa"/>
          </w:tcPr>
          <w:p w14:paraId="3EB375A9" w14:textId="77777777" w:rsidR="005C42E8" w:rsidRPr="008E5453" w:rsidRDefault="005C42E8" w:rsidP="00A22A5D">
            <w:pPr>
              <w:spacing w:before="40" w:after="40"/>
              <w:rPr>
                <w:rFonts w:ascii="Arial" w:hAnsi="Arial" w:cs="Arial"/>
                <w:b/>
              </w:rPr>
            </w:pPr>
            <w:r w:rsidRPr="008E5453">
              <w:rPr>
                <w:rFonts w:ascii="Arial" w:hAnsi="Arial" w:cs="Arial"/>
                <w:b/>
              </w:rPr>
              <w:t>Reason for change</w:t>
            </w:r>
          </w:p>
        </w:tc>
        <w:tc>
          <w:tcPr>
            <w:tcW w:w="7654" w:type="dxa"/>
          </w:tcPr>
          <w:p w14:paraId="794096C0" w14:textId="4F3CFDB6" w:rsidR="005C42E8" w:rsidRDefault="00625CF9" w:rsidP="00625CF9">
            <w:pPr>
              <w:pStyle w:val="ListParagraph"/>
              <w:numPr>
                <w:ilvl w:val="0"/>
                <w:numId w:val="6"/>
              </w:numPr>
              <w:rPr>
                <w:rFonts w:ascii="Arial" w:hAnsi="Arial" w:cs="Arial"/>
              </w:rPr>
            </w:pPr>
            <w:r>
              <w:rPr>
                <w:rFonts w:ascii="Arial" w:hAnsi="Arial" w:cs="Arial"/>
              </w:rPr>
              <w:t>A</w:t>
            </w:r>
            <w:r w:rsidR="00FF0B5D">
              <w:rPr>
                <w:rFonts w:ascii="Arial" w:hAnsi="Arial" w:cs="Arial"/>
              </w:rPr>
              <w:t>ccording to t</w:t>
            </w:r>
            <w:r>
              <w:rPr>
                <w:rFonts w:ascii="Arial" w:hAnsi="Arial" w:cs="Arial"/>
              </w:rPr>
              <w:t>he MCC review of R5s</w:t>
            </w:r>
            <w:r w:rsidR="00FF0B5D">
              <w:rPr>
                <w:rFonts w:ascii="Arial" w:hAnsi="Arial" w:cs="Arial"/>
              </w:rPr>
              <w:t xml:space="preserve">220177 change 2 – there is a new parameter in </w:t>
            </w:r>
            <w:r w:rsidR="00FF0B5D" w:rsidRPr="00FF0B5D">
              <w:rPr>
                <w:rFonts w:ascii="Arial" w:hAnsi="Arial" w:cs="Arial"/>
              </w:rPr>
              <w:t>f_EUTRA38_MultiPDN_InitialRegistration_Step5_16</w:t>
            </w:r>
            <w:r w:rsidR="00FF0B5D">
              <w:rPr>
                <w:rFonts w:ascii="Arial" w:hAnsi="Arial" w:cs="Arial"/>
              </w:rPr>
              <w:t xml:space="preserve"> to skip waiting for another PDN establishment (the “true” parameter).</w:t>
            </w:r>
          </w:p>
          <w:p w14:paraId="05B59EF4" w14:textId="6B5C4E84" w:rsidR="00FF0B5D" w:rsidRPr="00625CF9" w:rsidRDefault="00FF0B5D" w:rsidP="00625CF9">
            <w:pPr>
              <w:pStyle w:val="ListParagraph"/>
              <w:numPr>
                <w:ilvl w:val="0"/>
                <w:numId w:val="6"/>
              </w:numPr>
              <w:rPr>
                <w:rFonts w:ascii="Arial" w:hAnsi="Arial" w:cs="Arial"/>
              </w:rPr>
            </w:pPr>
            <w:r>
              <w:rPr>
                <w:rFonts w:ascii="Arial" w:hAnsi="Arial" w:cs="Arial"/>
              </w:rPr>
              <w:t xml:space="preserve">In order to accommodate change 1 in this document yet another parameter is added to </w:t>
            </w:r>
            <w:r w:rsidRPr="00FF0B5D">
              <w:rPr>
                <w:rFonts w:ascii="Arial" w:hAnsi="Arial" w:cs="Arial"/>
              </w:rPr>
              <w:t>f_EUTRA38_MultiPDN_InitialRegistration_Step5_16</w:t>
            </w:r>
            <w:r>
              <w:rPr>
                <w:rFonts w:ascii="Arial" w:hAnsi="Arial" w:cs="Arial"/>
              </w:rPr>
              <w:t xml:space="preserve"> (the “false” parameter).</w:t>
            </w:r>
          </w:p>
        </w:tc>
      </w:tr>
      <w:tr w:rsidR="005C42E8" w:rsidRPr="008E5453" w14:paraId="20161269" w14:textId="77777777" w:rsidTr="00A22A5D">
        <w:tc>
          <w:tcPr>
            <w:tcW w:w="1985" w:type="dxa"/>
          </w:tcPr>
          <w:p w14:paraId="3DC4444A" w14:textId="77777777" w:rsidR="005C42E8" w:rsidRPr="008E5453" w:rsidRDefault="005C42E8" w:rsidP="00A22A5D">
            <w:pPr>
              <w:spacing w:before="40" w:after="40"/>
              <w:rPr>
                <w:rFonts w:ascii="Arial" w:hAnsi="Arial" w:cs="Arial"/>
                <w:b/>
              </w:rPr>
            </w:pPr>
            <w:r w:rsidRPr="008E5453">
              <w:rPr>
                <w:rFonts w:ascii="Arial" w:hAnsi="Arial" w:cs="Arial"/>
                <w:b/>
              </w:rPr>
              <w:t>Summary of change</w:t>
            </w:r>
          </w:p>
        </w:tc>
        <w:tc>
          <w:tcPr>
            <w:tcW w:w="7654" w:type="dxa"/>
          </w:tcPr>
          <w:p w14:paraId="2D7C9969" w14:textId="699DF210" w:rsidR="005C42E8" w:rsidRPr="008E5453" w:rsidRDefault="00625CF9" w:rsidP="00A22A5D">
            <w:pPr>
              <w:pStyle w:val="CRCoverPage"/>
              <w:spacing w:after="0"/>
              <w:rPr>
                <w:rFonts w:cs="Arial"/>
                <w:lang w:val="en-SG"/>
              </w:rPr>
            </w:pPr>
            <w:r w:rsidRPr="00625CF9">
              <w:rPr>
                <w:rFonts w:cs="Arial"/>
              </w:rPr>
              <w:t xml:space="preserve">Two new parameters were given to f_EUTRA38_MultiPDN_InitialRegistration_Step5_16 </w:t>
            </w:r>
            <w:r w:rsidR="00FF0B5D">
              <w:rPr>
                <w:rFonts w:cs="Arial"/>
              </w:rPr>
              <w:t>to accommodate R5s220177_MCCreview and to accommodate change 1 in this document.</w:t>
            </w:r>
          </w:p>
        </w:tc>
      </w:tr>
      <w:tr w:rsidR="005C42E8" w:rsidRPr="008E5453" w14:paraId="4C1E3004" w14:textId="77777777" w:rsidTr="00A22A5D">
        <w:tc>
          <w:tcPr>
            <w:tcW w:w="1985" w:type="dxa"/>
          </w:tcPr>
          <w:p w14:paraId="09CD01A4" w14:textId="77777777" w:rsidR="005C42E8" w:rsidRPr="008E5453" w:rsidRDefault="005C42E8" w:rsidP="00A22A5D">
            <w:pPr>
              <w:spacing w:before="40" w:after="40"/>
              <w:rPr>
                <w:rFonts w:ascii="Arial" w:hAnsi="Arial" w:cs="Arial"/>
                <w:b/>
              </w:rPr>
            </w:pPr>
            <w:r w:rsidRPr="008E5453">
              <w:rPr>
                <w:rFonts w:ascii="Arial" w:hAnsi="Arial" w:cs="Arial"/>
                <w:b/>
              </w:rPr>
              <w:t>TTCN module</w:t>
            </w:r>
          </w:p>
        </w:tc>
        <w:tc>
          <w:tcPr>
            <w:tcW w:w="7654" w:type="dxa"/>
          </w:tcPr>
          <w:p w14:paraId="18C4AC99" w14:textId="3315D540" w:rsidR="005C42E8" w:rsidRPr="008E5453" w:rsidRDefault="00625CF9" w:rsidP="00A22A5D">
            <w:pPr>
              <w:spacing w:after="0"/>
              <w:rPr>
                <w:rFonts w:ascii="Arial" w:hAnsi="Arial" w:cs="Arial"/>
                <w:lang w:val="en-US"/>
              </w:rPr>
            </w:pPr>
            <w:r w:rsidRPr="00625CF9">
              <w:rPr>
                <w:rFonts w:ascii="Arial" w:hAnsi="Arial" w:cs="Arial"/>
                <w:lang w:val="en-US"/>
              </w:rPr>
              <w:t>EPS_Fallback_NR5GC_EUTRA.ttcn</w:t>
            </w:r>
          </w:p>
        </w:tc>
      </w:tr>
      <w:tr w:rsidR="005C42E8" w:rsidRPr="008E5453" w14:paraId="433FC831" w14:textId="77777777" w:rsidTr="00A22A5D">
        <w:tc>
          <w:tcPr>
            <w:tcW w:w="1985" w:type="dxa"/>
          </w:tcPr>
          <w:p w14:paraId="3D24D967" w14:textId="77777777" w:rsidR="005C42E8" w:rsidRPr="008E5453" w:rsidRDefault="005C42E8" w:rsidP="00A22A5D">
            <w:pPr>
              <w:spacing w:before="40" w:after="40"/>
              <w:rPr>
                <w:rFonts w:ascii="Arial" w:hAnsi="Arial" w:cs="Arial"/>
                <w:b/>
                <w:highlight w:val="cyan"/>
              </w:rPr>
            </w:pPr>
            <w:r w:rsidRPr="008E5453">
              <w:rPr>
                <w:rFonts w:ascii="Arial" w:hAnsi="Arial" w:cs="Arial"/>
                <w:b/>
              </w:rPr>
              <w:t>MCC160 Comment</w:t>
            </w:r>
          </w:p>
        </w:tc>
        <w:tc>
          <w:tcPr>
            <w:tcW w:w="7654" w:type="dxa"/>
          </w:tcPr>
          <w:p w14:paraId="49B516FD" w14:textId="77777777" w:rsidR="005C42E8" w:rsidRPr="008E5453" w:rsidRDefault="005C42E8" w:rsidP="00A22A5D">
            <w:pPr>
              <w:rPr>
                <w:rFonts w:ascii="Arial" w:hAnsi="Arial" w:cs="Arial"/>
                <w:highlight w:val="cyan"/>
              </w:rPr>
            </w:pPr>
          </w:p>
        </w:tc>
      </w:tr>
    </w:tbl>
    <w:p w14:paraId="00EFE94E" w14:textId="77777777" w:rsidR="005C42E8" w:rsidRPr="008E5453" w:rsidRDefault="005C42E8" w:rsidP="005C42E8">
      <w:pPr>
        <w:rPr>
          <w:rFonts w:ascii="Arial" w:hAnsi="Arial" w:cs="Arial"/>
          <w:lang w:val="en-US"/>
        </w:rPr>
      </w:pPr>
    </w:p>
    <w:p w14:paraId="0ED5FF39" w14:textId="77777777" w:rsidR="005C42E8" w:rsidRPr="008E5453" w:rsidRDefault="005C42E8" w:rsidP="005C42E8">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45"/>
      </w:tblGrid>
      <w:tr w:rsidR="005C42E8" w:rsidRPr="008E5453" w14:paraId="363F09E5" w14:textId="77777777" w:rsidTr="00A22A5D">
        <w:tc>
          <w:tcPr>
            <w:tcW w:w="9855" w:type="dxa"/>
          </w:tcPr>
          <w:p w14:paraId="169515E1" w14:textId="77777777" w:rsidR="00625CF9" w:rsidRPr="00625CF9" w:rsidRDefault="005C42E8" w:rsidP="00625CF9">
            <w:pPr>
              <w:spacing w:after="0"/>
              <w:rPr>
                <w:rFonts w:ascii="Arial" w:hAnsi="Arial" w:cs="Arial"/>
                <w:lang w:val="en-US"/>
              </w:rPr>
            </w:pPr>
            <w:r w:rsidRPr="00785A2E">
              <w:rPr>
                <w:rFonts w:ascii="Arial" w:hAnsi="Arial" w:cs="Arial"/>
                <w:lang w:val="en-US"/>
              </w:rPr>
              <w:t xml:space="preserve">  </w:t>
            </w:r>
            <w:r w:rsidRPr="0066540C">
              <w:rPr>
                <w:rFonts w:ascii="Arial" w:hAnsi="Arial" w:cs="Arial"/>
                <w:lang w:val="en-US"/>
              </w:rPr>
              <w:t xml:space="preserve">  </w:t>
            </w:r>
            <w:r w:rsidR="00625CF9" w:rsidRPr="00625CF9">
              <w:rPr>
                <w:rFonts w:ascii="Arial" w:hAnsi="Arial" w:cs="Arial"/>
                <w:lang w:val="en-US"/>
              </w:rPr>
              <w:t xml:space="preserve">  function fl_TAUReject_AttachWithoutN26 () runs on EUTRA_Multi5GS_PTC</w:t>
            </w:r>
          </w:p>
          <w:p w14:paraId="70751979"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w:t>
            </w:r>
          </w:p>
          <w:p w14:paraId="5D70C0D8" w14:textId="199DB528" w:rsidR="00625CF9" w:rsidRDefault="00625CF9" w:rsidP="00625CF9">
            <w:pPr>
              <w:spacing w:after="0"/>
              <w:rPr>
                <w:rFonts w:ascii="Arial" w:hAnsi="Arial" w:cs="Arial"/>
                <w:lang w:val="en-US"/>
              </w:rPr>
            </w:pPr>
            <w:r w:rsidRPr="00625CF9">
              <w:rPr>
                <w:rFonts w:ascii="Arial" w:hAnsi="Arial" w:cs="Arial"/>
                <w:lang w:val="en-US"/>
              </w:rPr>
              <w:t xml:space="preserve">    </w:t>
            </w:r>
          </w:p>
          <w:p w14:paraId="523B7FBE" w14:textId="681F5406" w:rsidR="00625CF9" w:rsidRPr="00625CF9" w:rsidRDefault="00625CF9" w:rsidP="00625CF9">
            <w:pPr>
              <w:spacing w:after="0"/>
              <w:rPr>
                <w:rFonts w:ascii="Arial" w:hAnsi="Arial" w:cs="Arial"/>
                <w:lang w:val="en-US"/>
              </w:rPr>
            </w:pPr>
            <w:r>
              <w:rPr>
                <w:rFonts w:ascii="Arial" w:hAnsi="Arial" w:cs="Arial"/>
                <w:lang w:val="en-US"/>
              </w:rPr>
              <w:t>…</w:t>
            </w:r>
          </w:p>
          <w:p w14:paraId="49A2F95B" w14:textId="77777777" w:rsidR="00625CF9" w:rsidRPr="00625CF9" w:rsidRDefault="00625CF9" w:rsidP="00625CF9">
            <w:pPr>
              <w:spacing w:after="0"/>
              <w:rPr>
                <w:rFonts w:ascii="Arial" w:hAnsi="Arial" w:cs="Arial"/>
                <w:lang w:val="en-US"/>
              </w:rPr>
            </w:pPr>
          </w:p>
          <w:p w14:paraId="0C44FE90"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 @siclog "Step 9 - 20" siclog@</w:t>
            </w:r>
          </w:p>
          <w:p w14:paraId="4DE6A05F"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v_SessionId := f_ProtocolConfigOptions_GetSessionId(v_NasInd.Pdu.PiggybackedPduList[0].Msg.pDN_CONNECTIVITY_REQUEST.protocolConfigurationOptions);</w:t>
            </w:r>
          </w:p>
          <w:p w14:paraId="23A32FFC"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if (not isvalue (v_SessionId)) {</w:t>
            </w:r>
          </w:p>
          <w:p w14:paraId="4674975C"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f_EUTRA_SetVerdictFailOrInconc(__FILE__, __LINE__, "PDU Session Id not present in PCO");</w:t>
            </w:r>
          </w:p>
          <w:p w14:paraId="01DF82D6"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w:t>
            </w:r>
          </w:p>
          <w:p w14:paraId="76AAFA1F" w14:textId="77777777" w:rsidR="00625CF9" w:rsidRPr="00625CF9" w:rsidRDefault="00625CF9" w:rsidP="00625CF9">
            <w:pPr>
              <w:spacing w:after="0"/>
              <w:rPr>
                <w:rFonts w:ascii="Arial" w:hAnsi="Arial" w:cs="Arial"/>
                <w:lang w:val="en-US"/>
              </w:rPr>
            </w:pPr>
          </w:p>
          <w:p w14:paraId="184A61D1"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f</w:t>
            </w:r>
            <w:r w:rsidRPr="00625CF9">
              <w:rPr>
                <w:rFonts w:ascii="Arial" w:hAnsi="Arial" w:cs="Arial"/>
                <w:highlight w:val="yellow"/>
                <w:lang w:val="en-US"/>
              </w:rPr>
              <w:t>_EUTRA38_MultiPDN_InitialRegistration_Step5_16 (eutra_Cell1, TESTMode_OFF, v_NasInd, -, v_PduSessionInfoList);</w:t>
            </w:r>
            <w:r w:rsidRPr="00625CF9">
              <w:rPr>
                <w:rFonts w:ascii="Arial" w:hAnsi="Arial" w:cs="Arial"/>
                <w:lang w:val="en-US"/>
              </w:rPr>
              <w:t xml:space="preserve"> // @sic R5s210149 sic@</w:t>
            </w:r>
          </w:p>
          <w:p w14:paraId="5D400212" w14:textId="77777777" w:rsidR="00625CF9" w:rsidRPr="00625CF9" w:rsidRDefault="00625CF9" w:rsidP="00625CF9">
            <w:pPr>
              <w:spacing w:after="0"/>
              <w:rPr>
                <w:rFonts w:ascii="Arial" w:hAnsi="Arial" w:cs="Arial"/>
                <w:lang w:val="en-US"/>
              </w:rPr>
            </w:pPr>
          </w:p>
          <w:p w14:paraId="7B9C64A5" w14:textId="77777777" w:rsidR="00625CF9" w:rsidRPr="00625CF9" w:rsidRDefault="00625CF9" w:rsidP="00625CF9">
            <w:pPr>
              <w:spacing w:after="0"/>
              <w:rPr>
                <w:rFonts w:ascii="Arial" w:hAnsi="Arial" w:cs="Arial"/>
                <w:lang w:val="en-US"/>
              </w:rPr>
            </w:pPr>
          </w:p>
          <w:p w14:paraId="42ACF5CA" w14:textId="39CE14AA" w:rsidR="005C42E8" w:rsidRPr="008E5453" w:rsidRDefault="00625CF9" w:rsidP="00625CF9">
            <w:pPr>
              <w:spacing w:after="0"/>
              <w:rPr>
                <w:rFonts w:ascii="Arial" w:hAnsi="Arial" w:cs="Arial"/>
                <w:lang w:val="en-US"/>
              </w:rPr>
            </w:pPr>
            <w:r w:rsidRPr="00625CF9">
              <w:rPr>
                <w:rFonts w:ascii="Arial" w:hAnsi="Arial" w:cs="Arial"/>
                <w:lang w:val="en-US"/>
              </w:rPr>
              <w:t xml:space="preserve">  }</w:t>
            </w:r>
          </w:p>
          <w:p w14:paraId="005E21B0" w14:textId="77777777" w:rsidR="005C42E8" w:rsidRPr="008E5453" w:rsidRDefault="005C42E8" w:rsidP="00A22A5D">
            <w:pPr>
              <w:spacing w:after="0"/>
              <w:rPr>
                <w:rFonts w:ascii="Arial" w:hAnsi="Arial" w:cs="Arial"/>
                <w:lang w:val="en-US"/>
              </w:rPr>
            </w:pPr>
          </w:p>
        </w:tc>
      </w:tr>
    </w:tbl>
    <w:p w14:paraId="2B6B6F6F" w14:textId="77777777" w:rsidR="005C42E8" w:rsidRPr="008E5453" w:rsidRDefault="005C42E8" w:rsidP="005C42E8">
      <w:pPr>
        <w:rPr>
          <w:rFonts w:ascii="Arial" w:hAnsi="Arial" w:cs="Arial"/>
          <w:lang w:val="en-US"/>
        </w:rPr>
      </w:pPr>
    </w:p>
    <w:p w14:paraId="539EC400" w14:textId="77777777" w:rsidR="005C42E8" w:rsidRPr="008E5453" w:rsidRDefault="005C42E8" w:rsidP="005C42E8">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45"/>
      </w:tblGrid>
      <w:tr w:rsidR="005C42E8" w:rsidRPr="008E5453" w14:paraId="58F7FC15" w14:textId="77777777" w:rsidTr="00A22A5D">
        <w:tc>
          <w:tcPr>
            <w:tcW w:w="9855" w:type="dxa"/>
          </w:tcPr>
          <w:p w14:paraId="62E9B167" w14:textId="77777777" w:rsidR="00625CF9" w:rsidRPr="00625CF9" w:rsidRDefault="00625CF9" w:rsidP="00625CF9">
            <w:pPr>
              <w:spacing w:after="0"/>
              <w:rPr>
                <w:rFonts w:ascii="Arial" w:hAnsi="Arial" w:cs="Arial"/>
                <w:lang w:val="en-US"/>
              </w:rPr>
            </w:pPr>
            <w:r w:rsidRPr="00785A2E">
              <w:rPr>
                <w:rFonts w:ascii="Arial" w:hAnsi="Arial" w:cs="Arial"/>
                <w:lang w:val="en-US"/>
              </w:rPr>
              <w:t xml:space="preserve">  </w:t>
            </w:r>
            <w:r w:rsidRPr="0066540C">
              <w:rPr>
                <w:rFonts w:ascii="Arial" w:hAnsi="Arial" w:cs="Arial"/>
                <w:lang w:val="en-US"/>
              </w:rPr>
              <w:t xml:space="preserve">  </w:t>
            </w:r>
            <w:r w:rsidRPr="00625CF9">
              <w:rPr>
                <w:rFonts w:ascii="Arial" w:hAnsi="Arial" w:cs="Arial"/>
                <w:lang w:val="en-US"/>
              </w:rPr>
              <w:t xml:space="preserve">  function fl_TAUReject_AttachWithoutN26 () runs on EUTRA_Multi5GS_PTC</w:t>
            </w:r>
          </w:p>
          <w:p w14:paraId="3A47A3BF"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w:t>
            </w:r>
          </w:p>
          <w:p w14:paraId="69619C5E" w14:textId="77777777" w:rsidR="00625CF9" w:rsidRDefault="00625CF9" w:rsidP="00625CF9">
            <w:pPr>
              <w:spacing w:after="0"/>
              <w:rPr>
                <w:rFonts w:ascii="Arial" w:hAnsi="Arial" w:cs="Arial"/>
                <w:lang w:val="en-US"/>
              </w:rPr>
            </w:pPr>
            <w:r w:rsidRPr="00625CF9">
              <w:rPr>
                <w:rFonts w:ascii="Arial" w:hAnsi="Arial" w:cs="Arial"/>
                <w:lang w:val="en-US"/>
              </w:rPr>
              <w:t xml:space="preserve">    </w:t>
            </w:r>
          </w:p>
          <w:p w14:paraId="60B8B503" w14:textId="77777777" w:rsidR="00625CF9" w:rsidRPr="00625CF9" w:rsidRDefault="00625CF9" w:rsidP="00625CF9">
            <w:pPr>
              <w:spacing w:after="0"/>
              <w:rPr>
                <w:rFonts w:ascii="Arial" w:hAnsi="Arial" w:cs="Arial"/>
                <w:lang w:val="en-US"/>
              </w:rPr>
            </w:pPr>
            <w:r>
              <w:rPr>
                <w:rFonts w:ascii="Arial" w:hAnsi="Arial" w:cs="Arial"/>
                <w:lang w:val="en-US"/>
              </w:rPr>
              <w:t>…</w:t>
            </w:r>
          </w:p>
          <w:p w14:paraId="0CD20334" w14:textId="29051F64" w:rsidR="005C42E8" w:rsidRDefault="005C42E8" w:rsidP="00A22A5D">
            <w:pPr>
              <w:spacing w:after="0"/>
              <w:rPr>
                <w:rFonts w:ascii="Arial" w:hAnsi="Arial" w:cs="Arial"/>
                <w:lang w:val="en-US"/>
              </w:rPr>
            </w:pPr>
          </w:p>
          <w:p w14:paraId="02F0EFC4"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 @siclog "Step 9 - 20" siclog@</w:t>
            </w:r>
          </w:p>
          <w:p w14:paraId="702AEAFF"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v_SessionId := f_ProtocolConfigOptions_GetSessionId(v_NasInd.Pdu.PiggybackedPduList[0].Msg.pDN_CONNECTIVITY_REQUEST.protocolConfigurationOptions);</w:t>
            </w:r>
          </w:p>
          <w:p w14:paraId="39862CB4"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if (not isvalue (v_SessionId)) {</w:t>
            </w:r>
          </w:p>
          <w:p w14:paraId="6B6DCDBB"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f_EUTRA_SetVerdictFailOrInconc(__FILE__, __LINE__, "PDU Session Id not present in PCO");</w:t>
            </w:r>
          </w:p>
          <w:p w14:paraId="6E7A5EB1"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w:t>
            </w:r>
          </w:p>
          <w:p w14:paraId="678F8B88" w14:textId="77777777" w:rsidR="00625CF9" w:rsidRPr="00625CF9" w:rsidRDefault="00625CF9" w:rsidP="00625CF9">
            <w:pPr>
              <w:spacing w:after="0"/>
              <w:rPr>
                <w:rFonts w:ascii="Arial" w:hAnsi="Arial" w:cs="Arial"/>
                <w:lang w:val="en-US"/>
              </w:rPr>
            </w:pPr>
          </w:p>
          <w:p w14:paraId="182FF2CC" w14:textId="77777777" w:rsidR="00625CF9" w:rsidRPr="00625CF9" w:rsidRDefault="00625CF9" w:rsidP="00625CF9">
            <w:pPr>
              <w:spacing w:after="0"/>
              <w:rPr>
                <w:rFonts w:ascii="Arial" w:hAnsi="Arial" w:cs="Arial"/>
                <w:lang w:val="en-US"/>
              </w:rPr>
            </w:pPr>
            <w:r w:rsidRPr="00625CF9">
              <w:rPr>
                <w:rFonts w:ascii="Arial" w:hAnsi="Arial" w:cs="Arial"/>
                <w:lang w:val="en-US"/>
              </w:rPr>
              <w:t xml:space="preserve">    </w:t>
            </w:r>
            <w:r w:rsidRPr="00625CF9">
              <w:rPr>
                <w:rFonts w:ascii="Arial" w:hAnsi="Arial" w:cs="Arial"/>
                <w:highlight w:val="yellow"/>
                <w:lang w:val="en-US"/>
              </w:rPr>
              <w:t>f_EUTRA38_MultiPDN_InitialRegistration_Step5_16 (eutra_Cell1, TESTMode_OFF, v_NasInd, -, v_PduSessionInfoList, false, true</w:t>
            </w:r>
            <w:r w:rsidRPr="00625CF9">
              <w:rPr>
                <w:rFonts w:ascii="Arial" w:hAnsi="Arial" w:cs="Arial"/>
                <w:lang w:val="en-US"/>
              </w:rPr>
              <w:t>); // @sic R5s210149 sic@</w:t>
            </w:r>
          </w:p>
          <w:p w14:paraId="028230DD" w14:textId="77777777" w:rsidR="00625CF9" w:rsidRPr="00625CF9" w:rsidRDefault="00625CF9" w:rsidP="00625CF9">
            <w:pPr>
              <w:spacing w:after="0"/>
              <w:rPr>
                <w:rFonts w:ascii="Arial" w:hAnsi="Arial" w:cs="Arial"/>
                <w:lang w:val="en-US"/>
              </w:rPr>
            </w:pPr>
          </w:p>
          <w:p w14:paraId="4491F700" w14:textId="57993CF7" w:rsidR="00625CF9" w:rsidRPr="00785A2E" w:rsidRDefault="00625CF9" w:rsidP="00625CF9">
            <w:pPr>
              <w:spacing w:after="0"/>
              <w:rPr>
                <w:rFonts w:ascii="Arial" w:hAnsi="Arial" w:cs="Arial"/>
                <w:lang w:val="en-US"/>
              </w:rPr>
            </w:pPr>
            <w:r w:rsidRPr="00625CF9">
              <w:rPr>
                <w:rFonts w:ascii="Arial" w:hAnsi="Arial" w:cs="Arial"/>
                <w:lang w:val="en-US"/>
              </w:rPr>
              <w:t xml:space="preserve">  }</w:t>
            </w:r>
          </w:p>
          <w:p w14:paraId="6FD19524" w14:textId="77777777" w:rsidR="005C42E8" w:rsidRPr="008E5453" w:rsidRDefault="005C42E8" w:rsidP="00A22A5D">
            <w:pPr>
              <w:spacing w:after="0"/>
              <w:rPr>
                <w:rFonts w:ascii="Arial" w:hAnsi="Arial" w:cs="Arial"/>
                <w:lang w:val="en-US" w:eastAsia="zh-CN"/>
              </w:rPr>
            </w:pPr>
            <w:r w:rsidRPr="00785A2E">
              <w:rPr>
                <w:rFonts w:ascii="Arial" w:hAnsi="Arial" w:cs="Arial"/>
                <w:lang w:val="en-US"/>
              </w:rPr>
              <w:t xml:space="preserve"> </w:t>
            </w:r>
          </w:p>
          <w:p w14:paraId="56536935" w14:textId="77777777" w:rsidR="005C42E8" w:rsidRPr="008E5453" w:rsidRDefault="005C42E8" w:rsidP="00A22A5D">
            <w:pPr>
              <w:spacing w:after="0"/>
              <w:rPr>
                <w:rFonts w:ascii="Arial" w:hAnsi="Arial" w:cs="Arial"/>
                <w:lang w:val="en-US" w:eastAsia="zh-CN"/>
              </w:rPr>
            </w:pPr>
          </w:p>
        </w:tc>
      </w:tr>
    </w:tbl>
    <w:p w14:paraId="3C8E85B3" w14:textId="77777777" w:rsidR="005C42E8" w:rsidRDefault="005C42E8" w:rsidP="005C42E8"/>
    <w:p w14:paraId="7A3845DB" w14:textId="13727248" w:rsidR="005C42E8" w:rsidRDefault="005C42E8" w:rsidP="005C42E8">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1" w:name="_Toc97659033"/>
      <w:r>
        <w:rPr>
          <w:b/>
          <w:lang w:val="pt-BR"/>
        </w:rPr>
        <w:t>Change 3</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42E8" w:rsidRPr="008E5453" w14:paraId="28100D28" w14:textId="77777777" w:rsidTr="00A22A5D">
        <w:trPr>
          <w:trHeight w:val="447"/>
        </w:trPr>
        <w:tc>
          <w:tcPr>
            <w:tcW w:w="1985" w:type="dxa"/>
          </w:tcPr>
          <w:p w14:paraId="5BDCD379" w14:textId="77777777" w:rsidR="005C42E8" w:rsidRPr="008E5453" w:rsidRDefault="005C42E8" w:rsidP="00A22A5D">
            <w:pPr>
              <w:spacing w:before="40" w:after="40"/>
              <w:rPr>
                <w:rFonts w:ascii="Arial" w:hAnsi="Arial" w:cs="Arial"/>
                <w:b/>
              </w:rPr>
            </w:pPr>
            <w:r w:rsidRPr="008E5453">
              <w:rPr>
                <w:rFonts w:ascii="Arial" w:hAnsi="Arial" w:cs="Arial"/>
                <w:b/>
              </w:rPr>
              <w:t>Function name</w:t>
            </w:r>
          </w:p>
        </w:tc>
        <w:tc>
          <w:tcPr>
            <w:tcW w:w="7654" w:type="dxa"/>
          </w:tcPr>
          <w:p w14:paraId="41A9BEF8" w14:textId="380A2A96" w:rsidR="005C42E8" w:rsidRPr="008E5453" w:rsidRDefault="008C26A7" w:rsidP="00A22A5D">
            <w:pPr>
              <w:spacing w:after="0"/>
              <w:rPr>
                <w:rFonts w:ascii="Arial" w:hAnsi="Arial" w:cs="Arial"/>
              </w:rPr>
            </w:pPr>
            <w:r w:rsidRPr="008C26A7">
              <w:rPr>
                <w:rFonts w:ascii="Arial" w:hAnsi="Arial" w:cs="Arial"/>
              </w:rPr>
              <w:t>fl_TC_11_1_5_NR5GC_EUTRA_TestBody</w:t>
            </w:r>
          </w:p>
        </w:tc>
      </w:tr>
      <w:tr w:rsidR="005C42E8" w:rsidRPr="008E5453" w14:paraId="180E9DFD" w14:textId="77777777" w:rsidTr="00A22A5D">
        <w:trPr>
          <w:trHeight w:val="452"/>
        </w:trPr>
        <w:tc>
          <w:tcPr>
            <w:tcW w:w="1985" w:type="dxa"/>
          </w:tcPr>
          <w:p w14:paraId="0AD581F0" w14:textId="77777777" w:rsidR="005C42E8" w:rsidRPr="008E5453" w:rsidRDefault="005C42E8" w:rsidP="00A22A5D">
            <w:pPr>
              <w:spacing w:before="40" w:after="40"/>
              <w:rPr>
                <w:rFonts w:ascii="Arial" w:hAnsi="Arial" w:cs="Arial"/>
                <w:b/>
              </w:rPr>
            </w:pPr>
            <w:r w:rsidRPr="008E5453">
              <w:rPr>
                <w:rFonts w:ascii="Arial" w:hAnsi="Arial" w:cs="Arial"/>
                <w:b/>
              </w:rPr>
              <w:t>Reason for change</w:t>
            </w:r>
          </w:p>
        </w:tc>
        <w:tc>
          <w:tcPr>
            <w:tcW w:w="7654" w:type="dxa"/>
          </w:tcPr>
          <w:p w14:paraId="3BE695D3" w14:textId="191E7653" w:rsidR="005C42E8" w:rsidRPr="00BB7617" w:rsidRDefault="008C26A7" w:rsidP="00A22A5D">
            <w:pPr>
              <w:rPr>
                <w:rFonts w:ascii="Arial" w:hAnsi="Arial" w:cs="Arial"/>
              </w:rPr>
            </w:pPr>
            <w:r w:rsidRPr="008C26A7">
              <w:rPr>
                <w:rFonts w:ascii="Arial" w:hAnsi="Arial" w:cs="Arial"/>
              </w:rPr>
              <w:t>f_EUTRA38_MultiPDN_EstablishAdditionalPDN_Step2</w:t>
            </w:r>
            <w:r>
              <w:rPr>
                <w:rFonts w:ascii="Arial" w:hAnsi="Arial" w:cs="Arial"/>
              </w:rPr>
              <w:t xml:space="preserve"> besides handling of NAS exchange for PDN establishment also starts DHCP/ICMPv6 servers and configure DRBMUX tables for the new PDNs. However for those PDNs that were already established during the test this is not needed, as the configuration already exists configuration, so it is desirable to skip the configuration part. The reason</w:t>
            </w:r>
            <w:r w:rsidR="0051382E">
              <w:rPr>
                <w:rFonts w:ascii="Arial" w:hAnsi="Arial" w:cs="Arial"/>
              </w:rPr>
              <w:t>s are that it is unnecessary,</w:t>
            </w:r>
            <w:r>
              <w:rPr>
                <w:rFonts w:ascii="Arial" w:hAnsi="Arial" w:cs="Arial"/>
              </w:rPr>
              <w:t xml:space="preserve"> it may lead to delays and</w:t>
            </w:r>
            <w:r w:rsidR="0051382E">
              <w:rPr>
                <w:rFonts w:ascii="Arial" w:hAnsi="Arial" w:cs="Arial"/>
              </w:rPr>
              <w:t xml:space="preserve"> to</w:t>
            </w:r>
            <w:r>
              <w:rPr>
                <w:rFonts w:ascii="Arial" w:hAnsi="Arial" w:cs="Arial"/>
              </w:rPr>
              <w:t xml:space="preserve"> racing condition between these configurations and reception of subsequent signalling.</w:t>
            </w:r>
          </w:p>
        </w:tc>
      </w:tr>
      <w:tr w:rsidR="005C42E8" w:rsidRPr="008E5453" w14:paraId="671D773A" w14:textId="77777777" w:rsidTr="00A22A5D">
        <w:tc>
          <w:tcPr>
            <w:tcW w:w="1985" w:type="dxa"/>
          </w:tcPr>
          <w:p w14:paraId="03CFC0B1" w14:textId="77777777" w:rsidR="005C42E8" w:rsidRPr="008E5453" w:rsidRDefault="005C42E8" w:rsidP="00A22A5D">
            <w:pPr>
              <w:spacing w:before="40" w:after="40"/>
              <w:rPr>
                <w:rFonts w:ascii="Arial" w:hAnsi="Arial" w:cs="Arial"/>
                <w:b/>
              </w:rPr>
            </w:pPr>
            <w:r w:rsidRPr="008E5453">
              <w:rPr>
                <w:rFonts w:ascii="Arial" w:hAnsi="Arial" w:cs="Arial"/>
                <w:b/>
              </w:rPr>
              <w:lastRenderedPageBreak/>
              <w:t>Summary of change</w:t>
            </w:r>
          </w:p>
        </w:tc>
        <w:tc>
          <w:tcPr>
            <w:tcW w:w="7654" w:type="dxa"/>
          </w:tcPr>
          <w:p w14:paraId="541FE83E" w14:textId="6769B2ED" w:rsidR="005C42E8" w:rsidRPr="008E5453" w:rsidRDefault="0051382E" w:rsidP="00A22A5D">
            <w:pPr>
              <w:pStyle w:val="CRCoverPage"/>
              <w:spacing w:after="0"/>
              <w:rPr>
                <w:rFonts w:cs="Arial"/>
                <w:lang w:val="en-SG"/>
              </w:rPr>
            </w:pPr>
            <w:r>
              <w:rPr>
                <w:rFonts w:cs="Arial"/>
                <w:lang w:val="en-SG"/>
              </w:rPr>
              <w:t xml:space="preserve">Added new parameter to </w:t>
            </w:r>
            <w:r w:rsidRPr="0051382E">
              <w:rPr>
                <w:rFonts w:cs="Arial"/>
                <w:lang w:val="en-SG"/>
              </w:rPr>
              <w:t>f_EUTRA38_MultiPDN_EstablishAdditionalPDN_Step2</w:t>
            </w:r>
            <w:r>
              <w:rPr>
                <w:rFonts w:cs="Arial"/>
                <w:lang w:val="en-SG"/>
              </w:rPr>
              <w:t xml:space="preserve"> to be able to skip the configurations for new PDNs.</w:t>
            </w:r>
          </w:p>
        </w:tc>
      </w:tr>
      <w:tr w:rsidR="005C42E8" w:rsidRPr="008E5453" w14:paraId="61496EF7" w14:textId="77777777" w:rsidTr="00A22A5D">
        <w:tc>
          <w:tcPr>
            <w:tcW w:w="1985" w:type="dxa"/>
          </w:tcPr>
          <w:p w14:paraId="7073CAB4" w14:textId="77777777" w:rsidR="005C42E8" w:rsidRPr="008E5453" w:rsidRDefault="005C42E8" w:rsidP="00A22A5D">
            <w:pPr>
              <w:spacing w:before="40" w:after="40"/>
              <w:rPr>
                <w:rFonts w:ascii="Arial" w:hAnsi="Arial" w:cs="Arial"/>
                <w:b/>
              </w:rPr>
            </w:pPr>
            <w:r w:rsidRPr="008E5453">
              <w:rPr>
                <w:rFonts w:ascii="Arial" w:hAnsi="Arial" w:cs="Arial"/>
                <w:b/>
              </w:rPr>
              <w:t>TTCN module</w:t>
            </w:r>
          </w:p>
        </w:tc>
        <w:tc>
          <w:tcPr>
            <w:tcW w:w="7654" w:type="dxa"/>
          </w:tcPr>
          <w:p w14:paraId="2534450B" w14:textId="675688B4" w:rsidR="005C42E8" w:rsidRPr="008E5453" w:rsidRDefault="008C26A7" w:rsidP="00A22A5D">
            <w:pPr>
              <w:spacing w:after="0"/>
              <w:rPr>
                <w:rFonts w:ascii="Arial" w:hAnsi="Arial" w:cs="Arial"/>
                <w:lang w:val="en-US"/>
              </w:rPr>
            </w:pPr>
            <w:r w:rsidRPr="008C26A7">
              <w:rPr>
                <w:rFonts w:ascii="Arial" w:hAnsi="Arial" w:cs="Arial"/>
                <w:lang w:val="en-US"/>
              </w:rPr>
              <w:t>EPS_Fallback_NR5GC_EUTRA.ttcn</w:t>
            </w:r>
          </w:p>
        </w:tc>
      </w:tr>
      <w:tr w:rsidR="005C42E8" w:rsidRPr="008E5453" w14:paraId="4B68A421" w14:textId="77777777" w:rsidTr="00A22A5D">
        <w:tc>
          <w:tcPr>
            <w:tcW w:w="1985" w:type="dxa"/>
          </w:tcPr>
          <w:p w14:paraId="5932EDDE" w14:textId="77777777" w:rsidR="005C42E8" w:rsidRPr="008E5453" w:rsidRDefault="005C42E8" w:rsidP="00A22A5D">
            <w:pPr>
              <w:spacing w:before="40" w:after="40"/>
              <w:rPr>
                <w:rFonts w:ascii="Arial" w:hAnsi="Arial" w:cs="Arial"/>
                <w:b/>
                <w:highlight w:val="cyan"/>
              </w:rPr>
            </w:pPr>
            <w:r w:rsidRPr="008E5453">
              <w:rPr>
                <w:rFonts w:ascii="Arial" w:hAnsi="Arial" w:cs="Arial"/>
                <w:b/>
              </w:rPr>
              <w:t>MCC160 Comment</w:t>
            </w:r>
          </w:p>
        </w:tc>
        <w:tc>
          <w:tcPr>
            <w:tcW w:w="7654" w:type="dxa"/>
          </w:tcPr>
          <w:p w14:paraId="11DC4C52" w14:textId="77777777" w:rsidR="005C42E8" w:rsidRPr="008E5453" w:rsidRDefault="005C42E8" w:rsidP="00A22A5D">
            <w:pPr>
              <w:rPr>
                <w:rFonts w:ascii="Arial" w:hAnsi="Arial" w:cs="Arial"/>
                <w:highlight w:val="cyan"/>
              </w:rPr>
            </w:pPr>
          </w:p>
        </w:tc>
      </w:tr>
    </w:tbl>
    <w:p w14:paraId="086D64A0" w14:textId="77777777" w:rsidR="005C42E8" w:rsidRPr="008E5453" w:rsidRDefault="005C42E8" w:rsidP="005C42E8">
      <w:pPr>
        <w:rPr>
          <w:rFonts w:ascii="Arial" w:hAnsi="Arial" w:cs="Arial"/>
          <w:lang w:val="en-US"/>
        </w:rPr>
      </w:pPr>
    </w:p>
    <w:p w14:paraId="67BA1169" w14:textId="77777777" w:rsidR="005C42E8" w:rsidRPr="008E5453" w:rsidRDefault="005C42E8" w:rsidP="005C42E8">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42E8" w:rsidRPr="008E5453" w14:paraId="6FE3AE64" w14:textId="77777777" w:rsidTr="00A22A5D">
        <w:tc>
          <w:tcPr>
            <w:tcW w:w="9855" w:type="dxa"/>
          </w:tcPr>
          <w:p w14:paraId="683AC754" w14:textId="5D02290E" w:rsidR="005C42E8" w:rsidRDefault="005C42E8" w:rsidP="00A22A5D">
            <w:pPr>
              <w:spacing w:after="0"/>
              <w:rPr>
                <w:rFonts w:ascii="Arial" w:hAnsi="Arial" w:cs="Arial"/>
                <w:lang w:val="en-US"/>
              </w:rPr>
            </w:pPr>
            <w:r w:rsidRPr="00785A2E">
              <w:rPr>
                <w:rFonts w:ascii="Arial" w:hAnsi="Arial" w:cs="Arial"/>
                <w:lang w:val="en-US"/>
              </w:rPr>
              <w:t xml:space="preserve">  </w:t>
            </w:r>
            <w:r w:rsidRPr="0066540C">
              <w:rPr>
                <w:rFonts w:ascii="Arial" w:hAnsi="Arial" w:cs="Arial"/>
                <w:lang w:val="en-US"/>
              </w:rPr>
              <w:t xml:space="preserve">  </w:t>
            </w:r>
          </w:p>
          <w:p w14:paraId="3DE40CAF" w14:textId="77777777" w:rsidR="003A6114" w:rsidRPr="0051382E" w:rsidRDefault="0051382E" w:rsidP="003A6114">
            <w:pPr>
              <w:spacing w:after="0"/>
              <w:rPr>
                <w:rFonts w:ascii="Arial" w:hAnsi="Arial" w:cs="Arial"/>
                <w:lang w:val="en-US"/>
              </w:rPr>
            </w:pPr>
            <w:r w:rsidRPr="0051382E">
              <w:rPr>
                <w:rFonts w:ascii="Arial" w:hAnsi="Arial" w:cs="Arial"/>
                <w:lang w:val="en-US"/>
              </w:rPr>
              <w:t xml:space="preserve"> </w:t>
            </w:r>
            <w:r w:rsidR="003A6114" w:rsidRPr="0051382E">
              <w:rPr>
                <w:rFonts w:ascii="Arial" w:hAnsi="Arial" w:cs="Arial"/>
                <w:lang w:val="en-US"/>
              </w:rPr>
              <w:t>function fl_TC_11_1_5_NR5GC_EUTRA_TestBody() runs on EUTRA_Multi5GS_PTC</w:t>
            </w:r>
          </w:p>
          <w:p w14:paraId="70C760A6"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w:t>
            </w:r>
          </w:p>
          <w:p w14:paraId="2BD3C0A9"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var EPS_BearerIdentity v_EpsBearerId; // @sic R5s211660 sic@</w:t>
            </w:r>
          </w:p>
          <w:p w14:paraId="7592CCB6"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var SRB_COMMON_IND v_ReceivedAsp; // @sic R5s211660 sic@</w:t>
            </w:r>
          </w:p>
          <w:p w14:paraId="1BC46099"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timer t_Wait := 5.0; // @sic R5s211660 sic@</w:t>
            </w:r>
          </w:p>
          <w:p w14:paraId="57BA986F" w14:textId="77777777" w:rsidR="003A6114" w:rsidRPr="0051382E" w:rsidRDefault="003A6114" w:rsidP="003A6114">
            <w:pPr>
              <w:spacing w:after="0"/>
              <w:rPr>
                <w:rFonts w:ascii="Arial" w:hAnsi="Arial" w:cs="Arial"/>
                <w:lang w:val="en-US"/>
              </w:rPr>
            </w:pPr>
          </w:p>
          <w:p w14:paraId="2C76C5C6"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 Send EUTRA frequency to NR and wait for NR info</w:t>
            </w:r>
          </w:p>
          <w:p w14:paraId="638E0289"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f_EUTRA_NR_SendSysinfoCoOrd(NR, f_EUTRA38_IRAT_ListOfFrequencies({eutra_Cell3})); // @sic R5s211660 sic@</w:t>
            </w:r>
          </w:p>
          <w:p w14:paraId="5A043828"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w:t>
            </w:r>
          </w:p>
          <w:p w14:paraId="6EEB3011"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f_EUTRA_NR_WaitForCoOrd_Trigger (NR, "Change Power Level");  // @sic R5-216190 sic@</w:t>
            </w:r>
          </w:p>
          <w:p w14:paraId="4F9FFEB3"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 @siclog "Step 9A" siclog@</w:t>
            </w:r>
          </w:p>
          <w:p w14:paraId="47FB030D"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f_EUTRA38_SetCellPower(eutra_Cell1, tsc_ServingCellRS_EPRE, tsc_ServingCellRS_EPRE_FR2); // @sic R5s211660 sic@</w:t>
            </w:r>
          </w:p>
          <w:p w14:paraId="03B0E464"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f_EUTRA38_SetCellPower(eutra_Cell3, tsc_CellRS_EPRE_73, tsc_CellRS_EPRE_73);</w:t>
            </w:r>
          </w:p>
          <w:p w14:paraId="34367B90"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 @siclog "Step 14 - 27" siclog@</w:t>
            </w:r>
          </w:p>
          <w:p w14:paraId="292F15BC"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fl_TAUReject_AttachWithoutN26 ();</w:t>
            </w:r>
          </w:p>
          <w:p w14:paraId="0E619FA5" w14:textId="77777777" w:rsidR="003A6114" w:rsidRPr="0051382E" w:rsidRDefault="003A6114" w:rsidP="003A6114">
            <w:pPr>
              <w:spacing w:after="0"/>
              <w:rPr>
                <w:rFonts w:ascii="Arial" w:hAnsi="Arial" w:cs="Arial"/>
                <w:lang w:val="en-US"/>
              </w:rPr>
            </w:pPr>
          </w:p>
          <w:p w14:paraId="52364852"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f_IMS_IPCAN_SendCoOrdMsg(IMS[tsc_Index_IMS1]); // @sic R5s211660 sic@</w:t>
            </w:r>
          </w:p>
          <w:p w14:paraId="0781414B"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t_Wait.start; // @sic R5s211660 sic@</w:t>
            </w:r>
          </w:p>
          <w:p w14:paraId="04B28303"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alt { // @sic R5s211660 sic@</w:t>
            </w:r>
          </w:p>
          <w:p w14:paraId="4F58B65F"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 SRB.receive(car_SRB2_NasPdu_IND(eutra_Cell1,</w:t>
            </w:r>
          </w:p>
          <w:p w14:paraId="195941C4"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cr_NAS_Indication(tsc_SHT_IntegrityProtected_Ciphered, cr_PDN_CONNECTIVITY_REQUEST_N1ToS1(tsc_PdnRequest_Handover, ?)))) -&gt; value v_ReceivedAsp</w:t>
            </w:r>
          </w:p>
          <w:p w14:paraId="103CBB39"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w:t>
            </w:r>
          </w:p>
          <w:p w14:paraId="04E723F8"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t_Wait.stop;                 //R5s220177</w:t>
            </w:r>
          </w:p>
          <w:p w14:paraId="325BA5A8" w14:textId="0D9E6AA6" w:rsidR="003A6114" w:rsidRPr="0051382E" w:rsidRDefault="003A6114" w:rsidP="003A6114">
            <w:pPr>
              <w:spacing w:after="0"/>
              <w:rPr>
                <w:rFonts w:ascii="Arial" w:hAnsi="Arial" w:cs="Arial"/>
                <w:lang w:val="en-US"/>
              </w:rPr>
            </w:pPr>
            <w:r w:rsidRPr="0051382E">
              <w:rPr>
                <w:rFonts w:ascii="Arial" w:hAnsi="Arial" w:cs="Arial"/>
                <w:lang w:val="en-US"/>
              </w:rPr>
              <w:t xml:space="preserve">          v_EpsBearerId := f_EUTRA38_MultiPDN_EstablishAdditionalPDN_Step2 (eutra_Cell1, v_ReceivedAsp.Signalling.Nas[0].Pdu.Msg.pDN_CONNECTIVITY_REQUEST); </w:t>
            </w:r>
          </w:p>
          <w:p w14:paraId="00EED93B"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a_EUTRA_IdleUpdated_ConnectToAdditionalPDN_Step3(eutra_Cell1);</w:t>
            </w:r>
          </w:p>
          <w:p w14:paraId="66104C93"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a_EUTRA38_MultiPDN_ConnectToAdditionalPDN_Step4(eutra_Cell1, v_EpsBearerId);</w:t>
            </w:r>
          </w:p>
          <w:p w14:paraId="1A56A0B0"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w:t>
            </w:r>
          </w:p>
          <w:p w14:paraId="085F337E" w14:textId="77777777" w:rsidR="003A6114" w:rsidRPr="0051382E" w:rsidRDefault="003A6114" w:rsidP="003A6114">
            <w:pPr>
              <w:spacing w:after="0"/>
              <w:rPr>
                <w:rFonts w:ascii="Arial" w:hAnsi="Arial" w:cs="Arial"/>
                <w:lang w:val="en-US"/>
              </w:rPr>
            </w:pPr>
            <w:r w:rsidRPr="0051382E">
              <w:rPr>
                <w:rFonts w:ascii="Arial" w:hAnsi="Arial" w:cs="Arial"/>
                <w:lang w:val="en-US"/>
              </w:rPr>
              <w:lastRenderedPageBreak/>
              <w:t xml:space="preserve">      [] t_Wait.timeout</w:t>
            </w:r>
          </w:p>
          <w:p w14:paraId="47471B0D"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w:t>
            </w:r>
          </w:p>
          <w:p w14:paraId="0DE596FF"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w:t>
            </w:r>
          </w:p>
          <w:p w14:paraId="3BDE5CE0"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w:t>
            </w:r>
          </w:p>
          <w:p w14:paraId="5C9DC59B" w14:textId="77777777" w:rsidR="003A6114" w:rsidRPr="0051382E" w:rsidRDefault="003A6114" w:rsidP="003A6114">
            <w:pPr>
              <w:spacing w:after="0"/>
              <w:rPr>
                <w:rFonts w:ascii="Arial" w:hAnsi="Arial" w:cs="Arial"/>
                <w:lang w:val="en-US"/>
              </w:rPr>
            </w:pPr>
          </w:p>
          <w:p w14:paraId="2BB2A90C"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 @siclog "Step 30 -32" siclog@</w:t>
            </w:r>
          </w:p>
          <w:p w14:paraId="000BEDC1"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f_IMS_IPCAN_WaitForTrigger(IMS[tsc_Index_IMS1]);           // R5s220177</w:t>
            </w:r>
            <w:r>
              <w:rPr>
                <w:rFonts w:ascii="Arial" w:hAnsi="Arial" w:cs="Arial"/>
                <w:lang w:val="en-US"/>
              </w:rPr>
              <w:t xml:space="preserve"> MCC</w:t>
            </w:r>
            <w:r w:rsidRPr="0051382E">
              <w:rPr>
                <w:rFonts w:ascii="Arial" w:hAnsi="Arial" w:cs="Arial"/>
                <w:lang w:val="en-US"/>
              </w:rPr>
              <w:t xml:space="preserve"> rejected</w:t>
            </w:r>
            <w:r>
              <w:rPr>
                <w:rFonts w:ascii="Arial" w:hAnsi="Arial" w:cs="Arial"/>
                <w:lang w:val="en-US"/>
              </w:rPr>
              <w:t xml:space="preserve"> commenting this out</w:t>
            </w:r>
          </w:p>
          <w:p w14:paraId="64ACC806"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f_EUTRA38_MultiPDN_ActivateDedicatedEpsBearer_Speech(eutra_Cell1);</w:t>
            </w:r>
          </w:p>
          <w:p w14:paraId="53826FE3"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w:t>
            </w:r>
          </w:p>
          <w:p w14:paraId="4E0B398C"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 Test body finishes on IMS PTC</w:t>
            </w:r>
          </w:p>
          <w:p w14:paraId="1FAB80C9"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f_IMS_IPCAN_WaitForTrigger(IMS[tsc_Index_IMS1]);</w:t>
            </w:r>
          </w:p>
          <w:p w14:paraId="11785918" w14:textId="77777777" w:rsidR="003A6114" w:rsidRPr="0051382E" w:rsidRDefault="003A6114" w:rsidP="003A6114">
            <w:pPr>
              <w:spacing w:after="0"/>
              <w:rPr>
                <w:rFonts w:ascii="Arial" w:hAnsi="Arial" w:cs="Arial"/>
                <w:lang w:val="en-US"/>
              </w:rPr>
            </w:pPr>
            <w:r w:rsidRPr="0051382E">
              <w:rPr>
                <w:rFonts w:ascii="Arial" w:hAnsi="Arial" w:cs="Arial"/>
                <w:lang w:val="en-US"/>
              </w:rPr>
              <w:t xml:space="preserve">    f_EUTRA_NR_SendCoOrd (NR, cms_EUTRA_NR_Trigger("Postamble"));</w:t>
            </w:r>
          </w:p>
          <w:p w14:paraId="50FE986D" w14:textId="77777777" w:rsidR="003A6114" w:rsidRPr="008E5453" w:rsidRDefault="003A6114" w:rsidP="003A6114">
            <w:pPr>
              <w:spacing w:after="0"/>
              <w:rPr>
                <w:rFonts w:ascii="Arial" w:hAnsi="Arial" w:cs="Arial"/>
                <w:lang w:val="en-US" w:eastAsia="zh-CN"/>
              </w:rPr>
            </w:pPr>
            <w:r w:rsidRPr="0051382E">
              <w:rPr>
                <w:rFonts w:ascii="Arial" w:hAnsi="Arial" w:cs="Arial"/>
                <w:lang w:val="en-US"/>
              </w:rPr>
              <w:t xml:space="preserve">  }</w:t>
            </w:r>
          </w:p>
          <w:p w14:paraId="31FDC7B8" w14:textId="522A7BF7" w:rsidR="005C42E8" w:rsidRPr="008E5453" w:rsidRDefault="005C42E8" w:rsidP="00A22A5D">
            <w:pPr>
              <w:spacing w:after="0"/>
              <w:rPr>
                <w:rFonts w:ascii="Arial" w:hAnsi="Arial" w:cs="Arial"/>
                <w:lang w:val="en-US"/>
              </w:rPr>
            </w:pPr>
          </w:p>
        </w:tc>
      </w:tr>
    </w:tbl>
    <w:p w14:paraId="0CA61649" w14:textId="77777777" w:rsidR="005C42E8" w:rsidRPr="008E5453" w:rsidRDefault="005C42E8" w:rsidP="005C42E8">
      <w:pPr>
        <w:rPr>
          <w:rFonts w:ascii="Arial" w:hAnsi="Arial" w:cs="Arial"/>
          <w:lang w:val="en-US"/>
        </w:rPr>
      </w:pPr>
    </w:p>
    <w:p w14:paraId="5AB1ADFC" w14:textId="77777777" w:rsidR="005C42E8" w:rsidRPr="008E5453" w:rsidRDefault="005C42E8" w:rsidP="005C42E8">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42E8" w:rsidRPr="008E5453" w14:paraId="6F70A3DD" w14:textId="77777777" w:rsidTr="00A22A5D">
        <w:tc>
          <w:tcPr>
            <w:tcW w:w="9855" w:type="dxa"/>
          </w:tcPr>
          <w:p w14:paraId="6D6C709D" w14:textId="77777777" w:rsidR="005C42E8" w:rsidRPr="00785A2E" w:rsidRDefault="005C42E8" w:rsidP="00A22A5D">
            <w:pPr>
              <w:spacing w:after="0"/>
              <w:rPr>
                <w:rFonts w:ascii="Arial" w:hAnsi="Arial" w:cs="Arial"/>
                <w:lang w:val="en-US"/>
              </w:rPr>
            </w:pPr>
            <w:r w:rsidRPr="00E538FC">
              <w:rPr>
                <w:rFonts w:ascii="Arial" w:hAnsi="Arial" w:cs="Arial"/>
                <w:lang w:val="en-US"/>
              </w:rPr>
              <w:t xml:space="preserve"> </w:t>
            </w:r>
          </w:p>
          <w:p w14:paraId="17D7E241"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function fl_TC_11_1_5_NR5GC_EUTRA_TestBody() runs on EUTRA_Multi5GS_PTC</w:t>
            </w:r>
          </w:p>
          <w:p w14:paraId="500F926E"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w:t>
            </w:r>
          </w:p>
          <w:p w14:paraId="0071765C"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var EPS_BearerIdentity v_EpsBearerId; // @sic R5s211660 sic@</w:t>
            </w:r>
          </w:p>
          <w:p w14:paraId="1BD64638"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var SRB_COMMON_IND v_ReceivedAsp; // @sic R5s211660 sic@</w:t>
            </w:r>
          </w:p>
          <w:p w14:paraId="06509EED"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timer t_Wait := 5.0; // @sic R5s211660 sic@</w:t>
            </w:r>
          </w:p>
          <w:p w14:paraId="5DED9B23" w14:textId="77777777" w:rsidR="0051382E" w:rsidRPr="0051382E" w:rsidRDefault="0051382E" w:rsidP="0051382E">
            <w:pPr>
              <w:spacing w:after="0"/>
              <w:rPr>
                <w:rFonts w:ascii="Arial" w:hAnsi="Arial" w:cs="Arial"/>
                <w:lang w:val="en-US"/>
              </w:rPr>
            </w:pPr>
          </w:p>
          <w:p w14:paraId="7F657646"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 Send EUTRA frequency to NR and wait for NR info</w:t>
            </w:r>
          </w:p>
          <w:p w14:paraId="72775ACE"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f_EUTRA_NR_SendSysinfoCoOrd(NR, f_EUTRA38_IRAT_ListOfFrequencies({eutra_Cell3})); // @sic R5s211660 sic@</w:t>
            </w:r>
          </w:p>
          <w:p w14:paraId="67E388F2"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w:t>
            </w:r>
          </w:p>
          <w:p w14:paraId="1F098C59"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f_EUTRA_NR_WaitForCoOrd_Trigger (NR, "Change Power Level");  // @sic R5-216190 sic@</w:t>
            </w:r>
          </w:p>
          <w:p w14:paraId="4C5A0367"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 @siclog "Step 9A" siclog@</w:t>
            </w:r>
          </w:p>
          <w:p w14:paraId="344174CA"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f_EUTRA38_SetCellPower(eutra_Cell1, tsc_ServingCellRS_EPRE, tsc_ServingCellRS_EPRE_FR2); // @sic R5s211660 sic@</w:t>
            </w:r>
          </w:p>
          <w:p w14:paraId="4E2A3236"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f_EUTRA38_SetCellPower(eutra_Cell3, tsc_CellRS_EPRE_73, tsc_CellRS_EPRE_73);</w:t>
            </w:r>
          </w:p>
          <w:p w14:paraId="43D530BC"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 @siclog "Step 14 - 27" siclog@</w:t>
            </w:r>
          </w:p>
          <w:p w14:paraId="64BB8472"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fl_TAUReject_AttachWithoutN26 ();</w:t>
            </w:r>
          </w:p>
          <w:p w14:paraId="08D4F5B0" w14:textId="77777777" w:rsidR="0051382E" w:rsidRPr="0051382E" w:rsidRDefault="0051382E" w:rsidP="0051382E">
            <w:pPr>
              <w:spacing w:after="0"/>
              <w:rPr>
                <w:rFonts w:ascii="Arial" w:hAnsi="Arial" w:cs="Arial"/>
                <w:lang w:val="en-US"/>
              </w:rPr>
            </w:pPr>
          </w:p>
          <w:p w14:paraId="6CE22678"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f_IMS_IPCAN_SendCoOrdMsg(IMS[tsc_Index_IMS1]); // @sic R5s211660 sic@</w:t>
            </w:r>
          </w:p>
          <w:p w14:paraId="3AEAB903"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t_Wait.start; // @sic R5s211660 sic@</w:t>
            </w:r>
          </w:p>
          <w:p w14:paraId="59C885D3"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alt { // @sic R5s211660 sic@</w:t>
            </w:r>
          </w:p>
          <w:p w14:paraId="7CC2D268"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 SRB.receive(car_SRB2_NasPdu_IND(eutra_Cell1,</w:t>
            </w:r>
          </w:p>
          <w:p w14:paraId="590EC90E" w14:textId="77777777" w:rsidR="0051382E" w:rsidRPr="0051382E" w:rsidRDefault="0051382E" w:rsidP="0051382E">
            <w:pPr>
              <w:spacing w:after="0"/>
              <w:rPr>
                <w:rFonts w:ascii="Arial" w:hAnsi="Arial" w:cs="Arial"/>
                <w:lang w:val="en-US"/>
              </w:rPr>
            </w:pPr>
            <w:r w:rsidRPr="0051382E">
              <w:rPr>
                <w:rFonts w:ascii="Arial" w:hAnsi="Arial" w:cs="Arial"/>
                <w:lang w:val="en-US"/>
              </w:rPr>
              <w:lastRenderedPageBreak/>
              <w:t xml:space="preserve">                                           cr_NAS_Indication(tsc_SHT_IntegrityProtected_Ciphered, cr_PDN_CONNECTIVITY_REQUEST_N1ToS1(tsc_PdnRequest_Handover, ?)))) -&gt; value v_ReceivedAsp</w:t>
            </w:r>
          </w:p>
          <w:p w14:paraId="2743FFDF"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w:t>
            </w:r>
          </w:p>
          <w:p w14:paraId="76BBC30F" w14:textId="23439455" w:rsidR="0051382E" w:rsidRPr="0051382E" w:rsidRDefault="0051382E" w:rsidP="0051382E">
            <w:pPr>
              <w:spacing w:after="0"/>
              <w:rPr>
                <w:rFonts w:ascii="Arial" w:hAnsi="Arial" w:cs="Arial"/>
                <w:lang w:val="en-US"/>
              </w:rPr>
            </w:pPr>
            <w:r w:rsidRPr="0051382E">
              <w:rPr>
                <w:rFonts w:ascii="Arial" w:hAnsi="Arial" w:cs="Arial"/>
                <w:lang w:val="en-US"/>
              </w:rPr>
              <w:t xml:space="preserve">          t_Wait.stop;                 //R5s220177</w:t>
            </w:r>
          </w:p>
          <w:p w14:paraId="1C37075E" w14:textId="336E9351" w:rsidR="0051382E" w:rsidRPr="0051382E" w:rsidRDefault="0051382E" w:rsidP="0051382E">
            <w:pPr>
              <w:spacing w:after="0"/>
              <w:rPr>
                <w:rFonts w:ascii="Arial" w:hAnsi="Arial" w:cs="Arial"/>
                <w:lang w:val="en-US"/>
              </w:rPr>
            </w:pPr>
            <w:r w:rsidRPr="0051382E">
              <w:rPr>
                <w:rFonts w:ascii="Arial" w:hAnsi="Arial" w:cs="Arial"/>
                <w:lang w:val="en-US"/>
              </w:rPr>
              <w:t xml:space="preserve">          v_EpsBearerId := f_EUTRA38_MultiPDN_EstablishAdditionalPDN_Step2 (eutra_Cell1, v_ReceivedAsp.Signalling.Nas[0].Pdu.Msg.pDN_CONNECTIVITY_REQUEST</w:t>
            </w:r>
            <w:r w:rsidRPr="003A6114">
              <w:rPr>
                <w:rFonts w:ascii="Arial" w:hAnsi="Arial" w:cs="Arial"/>
                <w:highlight w:val="yellow"/>
                <w:lang w:val="en-US"/>
              </w:rPr>
              <w:t>,-,-,false</w:t>
            </w:r>
            <w:r w:rsidRPr="0051382E">
              <w:rPr>
                <w:rFonts w:ascii="Arial" w:hAnsi="Arial" w:cs="Arial"/>
                <w:lang w:val="en-US"/>
              </w:rPr>
              <w:t xml:space="preserve">); </w:t>
            </w:r>
          </w:p>
          <w:p w14:paraId="062270CD"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a_EUTRA_IdleUpdated_ConnectToAdditionalPDN_Step3(eutra_Cell1);</w:t>
            </w:r>
          </w:p>
          <w:p w14:paraId="724E1F2B"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a_EUTRA38_MultiPDN_ConnectToAdditionalPDN_Step4(eutra_Cell1, v_EpsBearerId);</w:t>
            </w:r>
          </w:p>
          <w:p w14:paraId="3A0EA564"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w:t>
            </w:r>
          </w:p>
          <w:p w14:paraId="5EEBAF0A"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 t_Wait.timeout</w:t>
            </w:r>
          </w:p>
          <w:p w14:paraId="12A6F7F0"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w:t>
            </w:r>
          </w:p>
          <w:p w14:paraId="2A827BD8"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w:t>
            </w:r>
          </w:p>
          <w:p w14:paraId="6AD5D626"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w:t>
            </w:r>
          </w:p>
          <w:p w14:paraId="288550FD" w14:textId="77777777" w:rsidR="0051382E" w:rsidRPr="0051382E" w:rsidRDefault="0051382E" w:rsidP="0051382E">
            <w:pPr>
              <w:spacing w:after="0"/>
              <w:rPr>
                <w:rFonts w:ascii="Arial" w:hAnsi="Arial" w:cs="Arial"/>
                <w:lang w:val="en-US"/>
              </w:rPr>
            </w:pPr>
          </w:p>
          <w:p w14:paraId="1D80C404"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 @siclog "Step 30 -32" siclog@</w:t>
            </w:r>
          </w:p>
          <w:p w14:paraId="6FEC9994" w14:textId="0B7502F2" w:rsidR="0051382E" w:rsidRPr="0051382E" w:rsidRDefault="0051382E" w:rsidP="0051382E">
            <w:pPr>
              <w:spacing w:after="0"/>
              <w:rPr>
                <w:rFonts w:ascii="Arial" w:hAnsi="Arial" w:cs="Arial"/>
                <w:lang w:val="en-US"/>
              </w:rPr>
            </w:pPr>
            <w:r w:rsidRPr="0051382E">
              <w:rPr>
                <w:rFonts w:ascii="Arial" w:hAnsi="Arial" w:cs="Arial"/>
                <w:lang w:val="en-US"/>
              </w:rPr>
              <w:t xml:space="preserve">    f_IMS_IPCAN_WaitForTrigger(IMS[tsc_Index_IMS1]);           // R5s220177</w:t>
            </w:r>
            <w:r>
              <w:rPr>
                <w:rFonts w:ascii="Arial" w:hAnsi="Arial" w:cs="Arial"/>
                <w:lang w:val="en-US"/>
              </w:rPr>
              <w:t xml:space="preserve"> MCC</w:t>
            </w:r>
            <w:r w:rsidRPr="0051382E">
              <w:rPr>
                <w:rFonts w:ascii="Arial" w:hAnsi="Arial" w:cs="Arial"/>
                <w:lang w:val="en-US"/>
              </w:rPr>
              <w:t xml:space="preserve"> rejected</w:t>
            </w:r>
            <w:r>
              <w:rPr>
                <w:rFonts w:ascii="Arial" w:hAnsi="Arial" w:cs="Arial"/>
                <w:lang w:val="en-US"/>
              </w:rPr>
              <w:t xml:space="preserve"> commenting this out</w:t>
            </w:r>
          </w:p>
          <w:p w14:paraId="62CCB195"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f_EUTRA38_MultiPDN_ActivateDedicatedEpsBearer_Speech(eutra_Cell1);</w:t>
            </w:r>
          </w:p>
          <w:p w14:paraId="61C593D8"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w:t>
            </w:r>
          </w:p>
          <w:p w14:paraId="73C5A2D4"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 Test body finishes on IMS PTC</w:t>
            </w:r>
          </w:p>
          <w:p w14:paraId="0004854C"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f_IMS_IPCAN_WaitForTrigger(IMS[tsc_Index_IMS1]);</w:t>
            </w:r>
          </w:p>
          <w:p w14:paraId="487A65D6" w14:textId="77777777" w:rsidR="0051382E" w:rsidRPr="0051382E" w:rsidRDefault="0051382E" w:rsidP="0051382E">
            <w:pPr>
              <w:spacing w:after="0"/>
              <w:rPr>
                <w:rFonts w:ascii="Arial" w:hAnsi="Arial" w:cs="Arial"/>
                <w:lang w:val="en-US"/>
              </w:rPr>
            </w:pPr>
            <w:r w:rsidRPr="0051382E">
              <w:rPr>
                <w:rFonts w:ascii="Arial" w:hAnsi="Arial" w:cs="Arial"/>
                <w:lang w:val="en-US"/>
              </w:rPr>
              <w:t xml:space="preserve">    f_EUTRA_NR_SendCoOrd (NR, cms_EUTRA_NR_Trigger("Postamble"));</w:t>
            </w:r>
          </w:p>
          <w:p w14:paraId="74292F98" w14:textId="1AA1A98C" w:rsidR="005C42E8" w:rsidRPr="008E5453" w:rsidRDefault="0051382E" w:rsidP="0051382E">
            <w:pPr>
              <w:spacing w:after="0"/>
              <w:rPr>
                <w:rFonts w:ascii="Arial" w:hAnsi="Arial" w:cs="Arial"/>
                <w:lang w:val="en-US" w:eastAsia="zh-CN"/>
              </w:rPr>
            </w:pPr>
            <w:r w:rsidRPr="0051382E">
              <w:rPr>
                <w:rFonts w:ascii="Arial" w:hAnsi="Arial" w:cs="Arial"/>
                <w:lang w:val="en-US"/>
              </w:rPr>
              <w:t xml:space="preserve">  }</w:t>
            </w:r>
          </w:p>
          <w:p w14:paraId="6B13BE19" w14:textId="77777777" w:rsidR="005C42E8" w:rsidRPr="008E5453" w:rsidRDefault="005C42E8" w:rsidP="00A22A5D">
            <w:pPr>
              <w:spacing w:after="0"/>
              <w:rPr>
                <w:rFonts w:ascii="Arial" w:hAnsi="Arial" w:cs="Arial"/>
                <w:lang w:val="en-US" w:eastAsia="zh-CN"/>
              </w:rPr>
            </w:pPr>
          </w:p>
        </w:tc>
      </w:tr>
    </w:tbl>
    <w:p w14:paraId="4F4B4CF2" w14:textId="77777777" w:rsidR="005C42E8" w:rsidRDefault="005C42E8" w:rsidP="005C42E8"/>
    <w:p w14:paraId="12FAB4D3" w14:textId="583C1A8E" w:rsidR="005C42E8" w:rsidRDefault="005C42E8" w:rsidP="005C42E8">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2" w:name="_Toc97659034"/>
      <w:r>
        <w:rPr>
          <w:b/>
          <w:lang w:val="pt-BR"/>
        </w:rPr>
        <w:t>Change 4</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42E8" w:rsidRPr="008E5453" w14:paraId="2FB8B1DC" w14:textId="77777777" w:rsidTr="00A22A5D">
        <w:trPr>
          <w:trHeight w:val="447"/>
        </w:trPr>
        <w:tc>
          <w:tcPr>
            <w:tcW w:w="1985" w:type="dxa"/>
          </w:tcPr>
          <w:p w14:paraId="36F7CC02" w14:textId="77777777" w:rsidR="005C42E8" w:rsidRPr="008E5453" w:rsidRDefault="005C42E8" w:rsidP="00A22A5D">
            <w:pPr>
              <w:spacing w:before="40" w:after="40"/>
              <w:rPr>
                <w:rFonts w:ascii="Arial" w:hAnsi="Arial" w:cs="Arial"/>
                <w:b/>
              </w:rPr>
            </w:pPr>
            <w:r w:rsidRPr="008E5453">
              <w:rPr>
                <w:rFonts w:ascii="Arial" w:hAnsi="Arial" w:cs="Arial"/>
                <w:b/>
              </w:rPr>
              <w:t>Function name</w:t>
            </w:r>
          </w:p>
        </w:tc>
        <w:tc>
          <w:tcPr>
            <w:tcW w:w="7654" w:type="dxa"/>
          </w:tcPr>
          <w:p w14:paraId="5B5A3BE5" w14:textId="535B389C" w:rsidR="005C42E8" w:rsidRPr="008E5453" w:rsidRDefault="0069782B" w:rsidP="00A22A5D">
            <w:pPr>
              <w:spacing w:after="0"/>
              <w:rPr>
                <w:rFonts w:ascii="Arial" w:hAnsi="Arial" w:cs="Arial"/>
              </w:rPr>
            </w:pPr>
            <w:r w:rsidRPr="0069782B">
              <w:rPr>
                <w:rFonts w:ascii="Arial" w:hAnsi="Arial" w:cs="Arial"/>
              </w:rPr>
              <w:t>f_EUTRA38_MultiPDN_GetPCOs</w:t>
            </w:r>
          </w:p>
        </w:tc>
      </w:tr>
      <w:tr w:rsidR="005C42E8" w:rsidRPr="008E5453" w14:paraId="6A821E3C" w14:textId="77777777" w:rsidTr="00A22A5D">
        <w:trPr>
          <w:trHeight w:val="452"/>
        </w:trPr>
        <w:tc>
          <w:tcPr>
            <w:tcW w:w="1985" w:type="dxa"/>
          </w:tcPr>
          <w:p w14:paraId="5B8C0D73" w14:textId="77777777" w:rsidR="005C42E8" w:rsidRPr="008E5453" w:rsidRDefault="005C42E8" w:rsidP="00A22A5D">
            <w:pPr>
              <w:spacing w:before="40" w:after="40"/>
              <w:rPr>
                <w:rFonts w:ascii="Arial" w:hAnsi="Arial" w:cs="Arial"/>
                <w:b/>
              </w:rPr>
            </w:pPr>
            <w:r w:rsidRPr="008E5453">
              <w:rPr>
                <w:rFonts w:ascii="Arial" w:hAnsi="Arial" w:cs="Arial"/>
                <w:b/>
              </w:rPr>
              <w:t>Reason for change</w:t>
            </w:r>
          </w:p>
        </w:tc>
        <w:tc>
          <w:tcPr>
            <w:tcW w:w="7654" w:type="dxa"/>
          </w:tcPr>
          <w:p w14:paraId="26ECEE63" w14:textId="148515A3" w:rsidR="005C42E8" w:rsidRPr="00BB7617" w:rsidRDefault="0069782B" w:rsidP="00A22A5D">
            <w:pPr>
              <w:rPr>
                <w:rFonts w:ascii="Arial" w:hAnsi="Arial" w:cs="Arial"/>
              </w:rPr>
            </w:pPr>
            <w:r>
              <w:rPr>
                <w:rFonts w:ascii="Arial" w:hAnsi="Arial" w:cs="Arial"/>
              </w:rPr>
              <w:t>To accommodate change 1 in this document.</w:t>
            </w:r>
          </w:p>
        </w:tc>
      </w:tr>
      <w:tr w:rsidR="005C42E8" w:rsidRPr="008E5453" w14:paraId="1BEF4426" w14:textId="77777777" w:rsidTr="00A22A5D">
        <w:tc>
          <w:tcPr>
            <w:tcW w:w="1985" w:type="dxa"/>
          </w:tcPr>
          <w:p w14:paraId="1CCECE92" w14:textId="77777777" w:rsidR="005C42E8" w:rsidRPr="008E5453" w:rsidRDefault="005C42E8" w:rsidP="00A22A5D">
            <w:pPr>
              <w:spacing w:before="40" w:after="40"/>
              <w:rPr>
                <w:rFonts w:ascii="Arial" w:hAnsi="Arial" w:cs="Arial"/>
                <w:b/>
              </w:rPr>
            </w:pPr>
            <w:r w:rsidRPr="008E5453">
              <w:rPr>
                <w:rFonts w:ascii="Arial" w:hAnsi="Arial" w:cs="Arial"/>
                <w:b/>
              </w:rPr>
              <w:t>Summary of change</w:t>
            </w:r>
          </w:p>
        </w:tc>
        <w:tc>
          <w:tcPr>
            <w:tcW w:w="7654" w:type="dxa"/>
          </w:tcPr>
          <w:p w14:paraId="44D78AA9" w14:textId="0D5814D5" w:rsidR="005C42E8" w:rsidRPr="008E5453" w:rsidRDefault="0069782B" w:rsidP="00A22A5D">
            <w:pPr>
              <w:pStyle w:val="CRCoverPage"/>
              <w:spacing w:after="0"/>
              <w:rPr>
                <w:rFonts w:cs="Arial"/>
                <w:lang w:val="en-SG"/>
              </w:rPr>
            </w:pPr>
            <w:r>
              <w:rPr>
                <w:rFonts w:cs="Arial"/>
                <w:lang w:val="en-SG"/>
              </w:rPr>
              <w:t>Added new parameter to this function</w:t>
            </w:r>
            <w:r w:rsidR="00B32984">
              <w:rPr>
                <w:rFonts w:cs="Arial"/>
                <w:lang w:val="en-SG"/>
              </w:rPr>
              <w:t xml:space="preserve">, which is then used in </w:t>
            </w:r>
            <w:r w:rsidR="00B32984" w:rsidRPr="00B32984">
              <w:rPr>
                <w:rFonts w:cs="Arial"/>
                <w:lang w:val="en-SG"/>
              </w:rPr>
              <w:t>f_EUTRA38_NR_AdditionalProtocolConfigOptions</w:t>
            </w:r>
            <w:r w:rsidR="00B32984">
              <w:rPr>
                <w:rFonts w:cs="Arial"/>
                <w:lang w:val="en-SG"/>
              </w:rPr>
              <w:t>.</w:t>
            </w:r>
          </w:p>
        </w:tc>
      </w:tr>
      <w:tr w:rsidR="005C42E8" w:rsidRPr="008E5453" w14:paraId="0E1649C4" w14:textId="77777777" w:rsidTr="00A22A5D">
        <w:tc>
          <w:tcPr>
            <w:tcW w:w="1985" w:type="dxa"/>
          </w:tcPr>
          <w:p w14:paraId="4516159C" w14:textId="77777777" w:rsidR="005C42E8" w:rsidRPr="008E5453" w:rsidRDefault="005C42E8" w:rsidP="00A22A5D">
            <w:pPr>
              <w:spacing w:before="40" w:after="40"/>
              <w:rPr>
                <w:rFonts w:ascii="Arial" w:hAnsi="Arial" w:cs="Arial"/>
                <w:b/>
              </w:rPr>
            </w:pPr>
            <w:r w:rsidRPr="008E5453">
              <w:rPr>
                <w:rFonts w:ascii="Arial" w:hAnsi="Arial" w:cs="Arial"/>
                <w:b/>
              </w:rPr>
              <w:t>TTCN module</w:t>
            </w:r>
          </w:p>
        </w:tc>
        <w:tc>
          <w:tcPr>
            <w:tcW w:w="7654" w:type="dxa"/>
          </w:tcPr>
          <w:p w14:paraId="7B47D729" w14:textId="7FD14C7F" w:rsidR="005C42E8" w:rsidRPr="008E5453" w:rsidRDefault="0014070C" w:rsidP="00A22A5D">
            <w:pPr>
              <w:spacing w:after="0"/>
              <w:rPr>
                <w:rFonts w:ascii="Arial" w:hAnsi="Arial" w:cs="Arial"/>
                <w:lang w:val="en-US"/>
              </w:rPr>
            </w:pPr>
            <w:r w:rsidRPr="0014070C">
              <w:rPr>
                <w:rFonts w:ascii="Arial" w:hAnsi="Arial" w:cs="Arial"/>
                <w:lang w:val="en-US"/>
              </w:rPr>
              <w:t>EUTRA38_NR5GC_InitialRegistration.ttcn</w:t>
            </w:r>
          </w:p>
        </w:tc>
      </w:tr>
      <w:tr w:rsidR="005C42E8" w:rsidRPr="008E5453" w14:paraId="28BF6E3F" w14:textId="77777777" w:rsidTr="00A22A5D">
        <w:tc>
          <w:tcPr>
            <w:tcW w:w="1985" w:type="dxa"/>
          </w:tcPr>
          <w:p w14:paraId="0818A013" w14:textId="77777777" w:rsidR="005C42E8" w:rsidRPr="008E5453" w:rsidRDefault="005C42E8" w:rsidP="00A22A5D">
            <w:pPr>
              <w:spacing w:before="40" w:after="40"/>
              <w:rPr>
                <w:rFonts w:ascii="Arial" w:hAnsi="Arial" w:cs="Arial"/>
                <w:b/>
                <w:highlight w:val="cyan"/>
              </w:rPr>
            </w:pPr>
            <w:r w:rsidRPr="008E5453">
              <w:rPr>
                <w:rFonts w:ascii="Arial" w:hAnsi="Arial" w:cs="Arial"/>
                <w:b/>
              </w:rPr>
              <w:t>MCC160 Comment</w:t>
            </w:r>
          </w:p>
        </w:tc>
        <w:tc>
          <w:tcPr>
            <w:tcW w:w="7654" w:type="dxa"/>
          </w:tcPr>
          <w:p w14:paraId="33C1B166" w14:textId="77777777" w:rsidR="005C42E8" w:rsidRPr="008E5453" w:rsidRDefault="005C42E8" w:rsidP="00A22A5D">
            <w:pPr>
              <w:rPr>
                <w:rFonts w:ascii="Arial" w:hAnsi="Arial" w:cs="Arial"/>
                <w:highlight w:val="cyan"/>
              </w:rPr>
            </w:pPr>
          </w:p>
        </w:tc>
      </w:tr>
    </w:tbl>
    <w:p w14:paraId="52F538B5" w14:textId="77777777" w:rsidR="005C42E8" w:rsidRPr="008E5453" w:rsidRDefault="005C42E8" w:rsidP="005C42E8">
      <w:pPr>
        <w:rPr>
          <w:rFonts w:ascii="Arial" w:hAnsi="Arial" w:cs="Arial"/>
          <w:lang w:val="en-US"/>
        </w:rPr>
      </w:pPr>
    </w:p>
    <w:p w14:paraId="248D5F15" w14:textId="77777777" w:rsidR="005C42E8" w:rsidRPr="008E5453" w:rsidRDefault="005C42E8" w:rsidP="005C42E8">
      <w:pPr>
        <w:rPr>
          <w:rFonts w:ascii="Arial" w:hAnsi="Arial" w:cs="Arial"/>
          <w:lang w:val="en-US"/>
        </w:rPr>
      </w:pPr>
      <w:r w:rsidRPr="008E5453">
        <w:rPr>
          <w:rFonts w:ascii="Arial" w:hAnsi="Arial" w:cs="Arial"/>
          <w:lang w:val="en-US"/>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42E8" w:rsidRPr="008E5453" w14:paraId="269EF812" w14:textId="77777777" w:rsidTr="00A22A5D">
        <w:tc>
          <w:tcPr>
            <w:tcW w:w="9855" w:type="dxa"/>
          </w:tcPr>
          <w:p w14:paraId="25E9DA32" w14:textId="77777777" w:rsidR="0069782B" w:rsidRPr="0069782B" w:rsidRDefault="005C42E8" w:rsidP="0069782B">
            <w:pPr>
              <w:spacing w:after="0"/>
              <w:rPr>
                <w:rFonts w:ascii="Arial" w:hAnsi="Arial" w:cs="Arial"/>
                <w:lang w:val="en-US"/>
              </w:rPr>
            </w:pPr>
            <w:r w:rsidRPr="00785A2E">
              <w:rPr>
                <w:rFonts w:ascii="Arial" w:hAnsi="Arial" w:cs="Arial"/>
                <w:lang w:val="en-US"/>
              </w:rPr>
              <w:t xml:space="preserve">  </w:t>
            </w:r>
            <w:r w:rsidRPr="0066540C">
              <w:rPr>
                <w:rFonts w:ascii="Arial" w:hAnsi="Arial" w:cs="Arial"/>
                <w:lang w:val="en-US"/>
              </w:rPr>
              <w:t xml:space="preserve">  </w:t>
            </w:r>
            <w:r w:rsidR="0069782B" w:rsidRPr="0069782B">
              <w:rPr>
                <w:rFonts w:ascii="Arial" w:hAnsi="Arial" w:cs="Arial"/>
                <w:lang w:val="en-US"/>
              </w:rPr>
              <w:t xml:space="preserve">  function f_EUTRA38_MultiPDN_GetPCOs(EUTRA_CellId_Type p_CellId,</w:t>
            </w:r>
          </w:p>
          <w:p w14:paraId="17647301"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PDN_Index_Type p_PdnIndex,</w:t>
            </w:r>
          </w:p>
          <w:p w14:paraId="039CA1BE"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boolean p_IsIMS,</w:t>
            </w:r>
          </w:p>
          <w:p w14:paraId="2AF5A83A"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EPS_BearerIdentity p_EpsBearerId,</w:t>
            </w:r>
          </w:p>
          <w:p w14:paraId="2D43875F"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template (omit) ExtdProtocolConfigOptions p_ExtdPcoFromUE := omit,</w:t>
            </w:r>
          </w:p>
          <w:p w14:paraId="12AD1A3C"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template (omit) ProtocolConfigOptions p_PcoFromUE := omit)  runs on EUTRA_PTC return template (value) NAS_ExtdProtocolConfigOptions_Type</w:t>
            </w:r>
          </w:p>
          <w:p w14:paraId="15D437A8" w14:textId="77777777" w:rsidR="0069782B" w:rsidRPr="0069782B" w:rsidRDefault="0069782B" w:rsidP="0069782B">
            <w:pPr>
              <w:spacing w:after="0"/>
              <w:rPr>
                <w:rFonts w:ascii="Arial" w:hAnsi="Arial" w:cs="Arial"/>
                <w:lang w:val="en-US"/>
              </w:rPr>
            </w:pPr>
          </w:p>
          <w:p w14:paraId="0967E2EE"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71796F18"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(omit) ProtocolConfigOptions v_PcoToUE := omit;</w:t>
            </w:r>
          </w:p>
          <w:p w14:paraId="5AA7D31E"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(omit) ExtdProtocolConfigOptions v_ExtdPcoToUE := omit;</w:t>
            </w:r>
          </w:p>
          <w:p w14:paraId="735B1936"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(value) NAS_ExtdProtocolConfigOptions_Type v_PcoToReturn;</w:t>
            </w:r>
          </w:p>
          <w:p w14:paraId="08E31B5D"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(value) NAS_ProtocolConfigOptions_Type v_AdditionalProtocolConfigOptions := {};</w:t>
            </w:r>
          </w:p>
          <w:p w14:paraId="0B9D843F"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(omit) integer v_SessionId;</w:t>
            </w:r>
          </w:p>
          <w:p w14:paraId="34E726F9"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(omit) integer v_QFI;</w:t>
            </w:r>
          </w:p>
          <w:p w14:paraId="22CF003E"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(omit) EUTRA_NR_PduSessionInfo_Type v_PduSessionInfo;</w:t>
            </w:r>
          </w:p>
          <w:p w14:paraId="7A48FF92" w14:textId="77777777" w:rsidR="0069782B" w:rsidRPr="0069782B" w:rsidRDefault="0069782B" w:rsidP="0069782B">
            <w:pPr>
              <w:spacing w:after="0"/>
              <w:rPr>
                <w:rFonts w:ascii="Arial" w:hAnsi="Arial" w:cs="Arial"/>
                <w:lang w:val="en-US"/>
              </w:rPr>
            </w:pPr>
          </w:p>
          <w:p w14:paraId="5D8174F4"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v_AdditionalProtocolConfigOptions := f_EUTRA38_NR_AdditionalProtocolConfigOptions(p_CellId, p_IsIMS, p_EpsBearerId);</w:t>
            </w:r>
          </w:p>
          <w:p w14:paraId="4A70AAA7" w14:textId="77777777" w:rsidR="0069782B" w:rsidRPr="0069782B" w:rsidRDefault="0069782B" w:rsidP="0069782B">
            <w:pPr>
              <w:spacing w:after="0"/>
              <w:rPr>
                <w:rFonts w:ascii="Arial" w:hAnsi="Arial" w:cs="Arial"/>
                <w:lang w:val="en-US"/>
              </w:rPr>
            </w:pPr>
          </w:p>
          <w:p w14:paraId="5F4FA5BA"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v_PcoToUE := f_GetDefaultProtocolConfigOptions(p_PcoFromUE, p_PdnIndex, v_AdditionalProtocolConfigOptions);</w:t>
            </w:r>
          </w:p>
          <w:p w14:paraId="0D95C157"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v_ExtdPcoToUE := f_GetDefaultEUTRAExtdProtocolConfigOptions(p_ExtdPcoFromUE, p_PdnIndex, v_AdditionalProtocolConfigOptions);</w:t>
            </w:r>
          </w:p>
          <w:p w14:paraId="4526E83E"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v_SessionId := f_ProtocolConfigOptions_GetSessionId(p_PcoFromUE);</w:t>
            </w:r>
          </w:p>
          <w:p w14:paraId="00A870DD"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if (not isvalue (v_SessionId)) {</w:t>
            </w:r>
          </w:p>
          <w:p w14:paraId="58FE75B2"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v_SessionId := f_ExtdProtocolConfigOptions_GetSessionId(p_ExtdPcoFromUE);</w:t>
            </w:r>
          </w:p>
          <w:p w14:paraId="34F61C56"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60A9D90B"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if (f_GetTestcaseAttrib_NR5GC_IRAT(testcasename())) {</w:t>
            </w:r>
          </w:p>
          <w:p w14:paraId="6EF877F9"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if (not isvalue (v_SessionId)) {</w:t>
            </w:r>
          </w:p>
          <w:p w14:paraId="4D1F8AC2"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f_EUTRA_SetVerdictFailOrInconc(__FILE__, __LINE__, "PDU Session Id not present in PCO");</w:t>
            </w:r>
          </w:p>
          <w:p w14:paraId="4E1B25B1"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0281E2C1"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4BE4A55C" w14:textId="77777777" w:rsidR="0069782B" w:rsidRPr="0069782B" w:rsidRDefault="0069782B" w:rsidP="0069782B">
            <w:pPr>
              <w:spacing w:after="0"/>
              <w:rPr>
                <w:rFonts w:ascii="Arial" w:hAnsi="Arial" w:cs="Arial"/>
                <w:lang w:val="en-US"/>
              </w:rPr>
            </w:pPr>
          </w:p>
          <w:p w14:paraId="1DA88A73"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v_QFI := f_ProtocolConfigOptions_GetQosFlowId(v_PcoToUE);</w:t>
            </w:r>
          </w:p>
          <w:p w14:paraId="65D427F4"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if (not isvalue (v_QFI)) {</w:t>
            </w:r>
          </w:p>
          <w:p w14:paraId="170DB51A"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v_QFI := f_ExtdProtocolConfigOptions_GetQosFlowId(v_ExtdPcoToUE);</w:t>
            </w:r>
          </w:p>
          <w:p w14:paraId="03E96AC9"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2CB2474F"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if (isvalue (p_ExtdPcoFromUE)) {</w:t>
            </w:r>
          </w:p>
          <w:p w14:paraId="4E667492"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v_PcoToReturn := v_ExtdPcoToUE.pco;</w:t>
            </w:r>
          </w:p>
          <w:p w14:paraId="4B92DAD5" w14:textId="77777777" w:rsidR="0069782B" w:rsidRPr="0069782B" w:rsidRDefault="0069782B" w:rsidP="0069782B">
            <w:pPr>
              <w:spacing w:after="0"/>
              <w:rPr>
                <w:rFonts w:ascii="Arial" w:hAnsi="Arial" w:cs="Arial"/>
                <w:lang w:val="en-US"/>
              </w:rPr>
            </w:pPr>
            <w:r w:rsidRPr="0069782B">
              <w:rPr>
                <w:rFonts w:ascii="Arial" w:hAnsi="Arial" w:cs="Arial"/>
                <w:lang w:val="en-US"/>
              </w:rPr>
              <w:lastRenderedPageBreak/>
              <w:t xml:space="preserve">    } else {</w:t>
            </w:r>
          </w:p>
          <w:p w14:paraId="5BE1F664"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v_PcoToReturn := v_PcoToUE.pco;</w:t>
            </w:r>
          </w:p>
          <w:p w14:paraId="06B65271"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1B85730C"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699B5D76"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v_PduSessionInfo := f_EUTRA_NR_PduSessionInfo (v_SessionId,</w:t>
            </w:r>
          </w:p>
          <w:p w14:paraId="085D6A5D"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hex2int(p_EpsBearerId), // @sic R5-204488 sic@</w:t>
            </w:r>
          </w:p>
          <w:p w14:paraId="02C613E2"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v_QFI,</w:t>
            </w:r>
          </w:p>
          <w:p w14:paraId="03F56B05"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p_PdnIndex,</w:t>
            </w:r>
          </w:p>
          <w:p w14:paraId="79174ED8"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p_IsIMS);</w:t>
            </w:r>
          </w:p>
          <w:p w14:paraId="0E38B5DD"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30A59E27"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f_EUTRA_MobileInfo_SetEPS_BearerContext(p_EpsBearerId, v_PduSessionInfo);</w:t>
            </w:r>
          </w:p>
          <w:p w14:paraId="5CB100DA"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0D7A9E5D"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return v_PcoToReturn;</w:t>
            </w:r>
          </w:p>
          <w:p w14:paraId="5E856E9C" w14:textId="341A103B" w:rsidR="005C42E8" w:rsidRPr="008E5453" w:rsidRDefault="0069782B" w:rsidP="0069782B">
            <w:pPr>
              <w:spacing w:after="0"/>
              <w:rPr>
                <w:rFonts w:ascii="Arial" w:hAnsi="Arial" w:cs="Arial"/>
                <w:lang w:val="en-US"/>
              </w:rPr>
            </w:pPr>
            <w:r w:rsidRPr="0069782B">
              <w:rPr>
                <w:rFonts w:ascii="Arial" w:hAnsi="Arial" w:cs="Arial"/>
                <w:lang w:val="en-US"/>
              </w:rPr>
              <w:t xml:space="preserve">  }</w:t>
            </w:r>
          </w:p>
          <w:p w14:paraId="3FF1498A" w14:textId="77777777" w:rsidR="005C42E8" w:rsidRPr="008E5453" w:rsidRDefault="005C42E8" w:rsidP="00A22A5D">
            <w:pPr>
              <w:spacing w:after="0"/>
              <w:rPr>
                <w:rFonts w:ascii="Arial" w:hAnsi="Arial" w:cs="Arial"/>
                <w:lang w:val="en-US"/>
              </w:rPr>
            </w:pPr>
          </w:p>
        </w:tc>
      </w:tr>
    </w:tbl>
    <w:p w14:paraId="3B9F8236" w14:textId="77777777" w:rsidR="005C42E8" w:rsidRPr="008E5453" w:rsidRDefault="005C42E8" w:rsidP="005C42E8">
      <w:pPr>
        <w:rPr>
          <w:rFonts w:ascii="Arial" w:hAnsi="Arial" w:cs="Arial"/>
          <w:lang w:val="en-US"/>
        </w:rPr>
      </w:pPr>
    </w:p>
    <w:p w14:paraId="715329E1" w14:textId="77777777" w:rsidR="005C42E8" w:rsidRPr="008E5453" w:rsidRDefault="005C42E8" w:rsidP="005C42E8">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42E8" w:rsidRPr="008E5453" w14:paraId="1FEB9B5D" w14:textId="77777777" w:rsidTr="00A22A5D">
        <w:tc>
          <w:tcPr>
            <w:tcW w:w="9855" w:type="dxa"/>
          </w:tcPr>
          <w:p w14:paraId="2E5B9F53"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function f_EUTRA38_MultiPDN_GetPCOs(EUTRA_CellId_Type p_CellId,</w:t>
            </w:r>
          </w:p>
          <w:p w14:paraId="0BFBF34B"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PDN_Index_Type p_PdnIndex,</w:t>
            </w:r>
          </w:p>
          <w:p w14:paraId="5BB14A4D"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boolean p_IsIMS,</w:t>
            </w:r>
          </w:p>
          <w:p w14:paraId="3B7C65CF"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EPS_BearerIdentity p_EpsBearerId,</w:t>
            </w:r>
          </w:p>
          <w:p w14:paraId="2E5A7703"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template (omit) ExtdProtocolConfigOptions p_ExtdPcoFromUE := omit,</w:t>
            </w:r>
          </w:p>
          <w:p w14:paraId="5F948C7F"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template (omit) ProtocolConfigOptions p_PcoFromUE := omit,</w:t>
            </w:r>
          </w:p>
          <w:p w14:paraId="60DEDF3E"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r w:rsidRPr="00FE6054">
              <w:rPr>
                <w:rFonts w:ascii="Arial" w:hAnsi="Arial" w:cs="Arial"/>
                <w:highlight w:val="yellow"/>
                <w:lang w:val="en-US"/>
              </w:rPr>
              <w:t>boolean p_N26 := true</w:t>
            </w:r>
            <w:r w:rsidRPr="0069782B">
              <w:rPr>
                <w:rFonts w:ascii="Arial" w:hAnsi="Arial" w:cs="Arial"/>
                <w:lang w:val="en-US"/>
              </w:rPr>
              <w:t>)  runs on EUTRA_PTC return template (value) NAS_ExtdProtocolConfigOptions_Type</w:t>
            </w:r>
          </w:p>
          <w:p w14:paraId="61273812"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389EEF9E"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(omit) ProtocolConfigOptions v_PcoToUE := omit;</w:t>
            </w:r>
          </w:p>
          <w:p w14:paraId="445B5B83"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(omit) ExtdProtocolConfigOptions v_ExtdPcoToUE := omit;</w:t>
            </w:r>
          </w:p>
          <w:p w14:paraId="7FD285A1"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(value) NAS_ExtdProtocolConfigOptions_Type v_PcoToReturn;</w:t>
            </w:r>
          </w:p>
          <w:p w14:paraId="4A5D77E9"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(value) NAS_ProtocolConfigOptions_Type v_AdditionalProtocolConfigOptions := {};</w:t>
            </w:r>
          </w:p>
          <w:p w14:paraId="7ECDFA63"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(omit) integer v_SessionId;</w:t>
            </w:r>
          </w:p>
          <w:p w14:paraId="3F0B9283"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(omit) integer v_QFI;</w:t>
            </w:r>
          </w:p>
          <w:p w14:paraId="3A0090D2"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var template (omit) EUTRA_NR_PduSessionInfo_Type v_PduSessionInfo;</w:t>
            </w:r>
          </w:p>
          <w:p w14:paraId="42C08AFA" w14:textId="77777777" w:rsidR="0069782B" w:rsidRPr="0069782B" w:rsidRDefault="0069782B" w:rsidP="0069782B">
            <w:pPr>
              <w:spacing w:after="0"/>
              <w:rPr>
                <w:rFonts w:ascii="Arial" w:hAnsi="Arial" w:cs="Arial"/>
                <w:lang w:val="en-US"/>
              </w:rPr>
            </w:pPr>
          </w:p>
          <w:p w14:paraId="6FA0659F"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v_AdditionalProtocolConfigOptions := f_EUTRA38_NR_AdditionalProtocolConfigOptions(p_CellId, p_IsIMS, p_EpsBearerId, -, </w:t>
            </w:r>
            <w:r w:rsidRPr="00FE6054">
              <w:rPr>
                <w:rFonts w:ascii="Arial" w:hAnsi="Arial" w:cs="Arial"/>
                <w:highlight w:val="yellow"/>
                <w:lang w:val="en-US"/>
              </w:rPr>
              <w:t>p_N26</w:t>
            </w:r>
            <w:r w:rsidRPr="0069782B">
              <w:rPr>
                <w:rFonts w:ascii="Arial" w:hAnsi="Arial" w:cs="Arial"/>
                <w:lang w:val="en-US"/>
              </w:rPr>
              <w:t>);</w:t>
            </w:r>
          </w:p>
          <w:p w14:paraId="77676591" w14:textId="77777777" w:rsidR="0069782B" w:rsidRPr="0069782B" w:rsidRDefault="0069782B" w:rsidP="0069782B">
            <w:pPr>
              <w:spacing w:after="0"/>
              <w:rPr>
                <w:rFonts w:ascii="Arial" w:hAnsi="Arial" w:cs="Arial"/>
                <w:lang w:val="en-US"/>
              </w:rPr>
            </w:pPr>
          </w:p>
          <w:p w14:paraId="54B05F97"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v_PcoToUE := f_GetDefaultProtocolConfigOptions(p_PcoFromUE, p_PdnIndex, v_AdditionalProtocolConfigOptions);</w:t>
            </w:r>
          </w:p>
          <w:p w14:paraId="0D4FFDB3" w14:textId="77777777" w:rsidR="0069782B" w:rsidRPr="0069782B" w:rsidRDefault="0069782B" w:rsidP="0069782B">
            <w:pPr>
              <w:spacing w:after="0"/>
              <w:rPr>
                <w:rFonts w:ascii="Arial" w:hAnsi="Arial" w:cs="Arial"/>
                <w:lang w:val="en-US"/>
              </w:rPr>
            </w:pPr>
            <w:r w:rsidRPr="0069782B">
              <w:rPr>
                <w:rFonts w:ascii="Arial" w:hAnsi="Arial" w:cs="Arial"/>
                <w:lang w:val="en-US"/>
              </w:rPr>
              <w:lastRenderedPageBreak/>
              <w:t xml:space="preserve">    v_ExtdPcoToUE := f_GetDefaultEUTRAExtdProtocolConfigOptions(p_ExtdPcoFromUE, p_PdnIndex, v_AdditionalProtocolConfigOptions);</w:t>
            </w:r>
          </w:p>
          <w:p w14:paraId="50C46756"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v_SessionId := f_ProtocolConfigOptions_GetSessionId(p_PcoFromUE);</w:t>
            </w:r>
          </w:p>
          <w:p w14:paraId="19BD27A2"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if (not isvalue (v_SessionId)) {</w:t>
            </w:r>
          </w:p>
          <w:p w14:paraId="08A64015"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v_SessionId := f_ExtdProtocolConfigOptions_GetSessionId(p_ExtdPcoFromUE);</w:t>
            </w:r>
          </w:p>
          <w:p w14:paraId="6CF50B04"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0FB48ACC"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if (f_GetTestcaseAttrib_NR5GC_IRAT(testcasename())) {</w:t>
            </w:r>
          </w:p>
          <w:p w14:paraId="1C3D6EC8"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if (not isvalue (v_SessionId)) {</w:t>
            </w:r>
          </w:p>
          <w:p w14:paraId="7BCFAABF"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f_EUTRA_SetVerdictFailOrInconc(__FILE__, __LINE__, "PDU Session Id not present in PCO");</w:t>
            </w:r>
          </w:p>
          <w:p w14:paraId="68D65526"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018D8513"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2D36DD74" w14:textId="77777777" w:rsidR="0069782B" w:rsidRPr="0069782B" w:rsidRDefault="0069782B" w:rsidP="0069782B">
            <w:pPr>
              <w:spacing w:after="0"/>
              <w:rPr>
                <w:rFonts w:ascii="Arial" w:hAnsi="Arial" w:cs="Arial"/>
                <w:lang w:val="en-US"/>
              </w:rPr>
            </w:pPr>
          </w:p>
          <w:p w14:paraId="2CDA83C9"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v_QFI := f_ProtocolConfigOptions_GetQosFlowId(v_PcoToUE);</w:t>
            </w:r>
          </w:p>
          <w:p w14:paraId="55FE706D"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if (not isvalue (v_QFI)) {</w:t>
            </w:r>
          </w:p>
          <w:p w14:paraId="1D2BE2D9"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v_QFI := f_ExtdProtocolConfigOptions_GetQosFlowId(v_ExtdPcoToUE);</w:t>
            </w:r>
          </w:p>
          <w:p w14:paraId="37AA6783"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1F51EDC6"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if (isvalue (p_ExtdPcoFromUE)) {</w:t>
            </w:r>
          </w:p>
          <w:p w14:paraId="251B8EF6"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v_PcoToReturn := v_ExtdPcoToUE.pco;</w:t>
            </w:r>
          </w:p>
          <w:p w14:paraId="2D483887"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 else {</w:t>
            </w:r>
          </w:p>
          <w:p w14:paraId="46AD5F9F"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v_PcoToReturn := v_PcoToUE.pco;</w:t>
            </w:r>
          </w:p>
          <w:p w14:paraId="043A22AB"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4550ADAC"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43237820"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v_PduSessionInfo := f_EUTRA_NR_PduSessionInfo (v_SessionId,</w:t>
            </w:r>
          </w:p>
          <w:p w14:paraId="42C438E5"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hex2int(p_EpsBearerId), // @sic R5-204488 sic@</w:t>
            </w:r>
          </w:p>
          <w:p w14:paraId="7CC777CA"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v_QFI,</w:t>
            </w:r>
          </w:p>
          <w:p w14:paraId="0B4B6EFB"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p_PdnIndex,</w:t>
            </w:r>
          </w:p>
          <w:p w14:paraId="67ED4A8E"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p_IsIMS);</w:t>
            </w:r>
          </w:p>
          <w:p w14:paraId="15520C58"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07B04EE2"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f_EUTRA_MobileInfo_SetEPS_BearerContext(p_EpsBearerId, v_PduSessionInfo);</w:t>
            </w:r>
          </w:p>
          <w:p w14:paraId="11CEEF73"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w:t>
            </w:r>
          </w:p>
          <w:p w14:paraId="4AC4BCDC" w14:textId="77777777" w:rsidR="0069782B" w:rsidRPr="0069782B" w:rsidRDefault="0069782B" w:rsidP="0069782B">
            <w:pPr>
              <w:spacing w:after="0"/>
              <w:rPr>
                <w:rFonts w:ascii="Arial" w:hAnsi="Arial" w:cs="Arial"/>
                <w:lang w:val="en-US"/>
              </w:rPr>
            </w:pPr>
            <w:r w:rsidRPr="0069782B">
              <w:rPr>
                <w:rFonts w:ascii="Arial" w:hAnsi="Arial" w:cs="Arial"/>
                <w:lang w:val="en-US"/>
              </w:rPr>
              <w:t xml:space="preserve">    return v_PcoToReturn;</w:t>
            </w:r>
          </w:p>
          <w:p w14:paraId="60BB5D1B" w14:textId="7D6C46C7" w:rsidR="005C42E8" w:rsidRPr="008E5453" w:rsidRDefault="0069782B" w:rsidP="00A22A5D">
            <w:pPr>
              <w:spacing w:after="0"/>
              <w:rPr>
                <w:rFonts w:ascii="Arial" w:hAnsi="Arial" w:cs="Arial"/>
                <w:lang w:val="en-US" w:eastAsia="zh-CN"/>
              </w:rPr>
            </w:pPr>
            <w:r w:rsidRPr="0069782B">
              <w:rPr>
                <w:rFonts w:ascii="Arial" w:hAnsi="Arial" w:cs="Arial"/>
                <w:lang w:val="en-US"/>
              </w:rPr>
              <w:t xml:space="preserve">  }</w:t>
            </w:r>
            <w:r w:rsidR="005C42E8" w:rsidRPr="00785A2E">
              <w:rPr>
                <w:rFonts w:ascii="Arial" w:hAnsi="Arial" w:cs="Arial"/>
                <w:lang w:val="en-US"/>
              </w:rPr>
              <w:t xml:space="preserve"> </w:t>
            </w:r>
          </w:p>
          <w:p w14:paraId="0EEFC880" w14:textId="77777777" w:rsidR="005C42E8" w:rsidRPr="008E5453" w:rsidRDefault="005C42E8" w:rsidP="00A22A5D">
            <w:pPr>
              <w:spacing w:after="0"/>
              <w:rPr>
                <w:rFonts w:ascii="Arial" w:hAnsi="Arial" w:cs="Arial"/>
                <w:lang w:val="en-US" w:eastAsia="zh-CN"/>
              </w:rPr>
            </w:pPr>
          </w:p>
        </w:tc>
      </w:tr>
    </w:tbl>
    <w:p w14:paraId="2CB3EF7D" w14:textId="6760C7AC" w:rsidR="005C42E8" w:rsidRDefault="005C42E8" w:rsidP="005C42E8"/>
    <w:p w14:paraId="4C4CAF5D" w14:textId="7D02F673" w:rsidR="00934618" w:rsidRDefault="00934618" w:rsidP="00934618">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3" w:name="_Toc97659035"/>
      <w:r>
        <w:rPr>
          <w:b/>
          <w:lang w:val="pt-BR"/>
        </w:rPr>
        <w:t xml:space="preserve">Change </w:t>
      </w:r>
      <w:r w:rsidR="00097E92">
        <w:rPr>
          <w:b/>
          <w:lang w:val="pt-BR"/>
        </w:rPr>
        <w:t>5</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34618" w:rsidRPr="008E5453" w14:paraId="58CC6546" w14:textId="77777777" w:rsidTr="00A22A5D">
        <w:trPr>
          <w:trHeight w:val="447"/>
        </w:trPr>
        <w:tc>
          <w:tcPr>
            <w:tcW w:w="1985" w:type="dxa"/>
          </w:tcPr>
          <w:p w14:paraId="34F06F48" w14:textId="77777777" w:rsidR="00934618" w:rsidRPr="008E5453" w:rsidRDefault="00934618" w:rsidP="00A22A5D">
            <w:pPr>
              <w:spacing w:before="40" w:after="40"/>
              <w:rPr>
                <w:rFonts w:ascii="Arial" w:hAnsi="Arial" w:cs="Arial"/>
                <w:b/>
              </w:rPr>
            </w:pPr>
            <w:r w:rsidRPr="008E5453">
              <w:rPr>
                <w:rFonts w:ascii="Arial" w:hAnsi="Arial" w:cs="Arial"/>
                <w:b/>
              </w:rPr>
              <w:t>Function name</w:t>
            </w:r>
          </w:p>
        </w:tc>
        <w:tc>
          <w:tcPr>
            <w:tcW w:w="7654" w:type="dxa"/>
          </w:tcPr>
          <w:p w14:paraId="06E9F799" w14:textId="5EAB19AD" w:rsidR="00934618" w:rsidRPr="008E5453" w:rsidRDefault="00097E92" w:rsidP="00A22A5D">
            <w:pPr>
              <w:spacing w:after="0"/>
              <w:rPr>
                <w:rFonts w:ascii="Arial" w:hAnsi="Arial" w:cs="Arial"/>
              </w:rPr>
            </w:pPr>
            <w:r w:rsidRPr="00097E92">
              <w:rPr>
                <w:rFonts w:ascii="Arial" w:hAnsi="Arial" w:cs="Arial"/>
              </w:rPr>
              <w:t>f_EUTRA38_MultiPDN_InitialRegistration_Step14_15</w:t>
            </w:r>
          </w:p>
        </w:tc>
      </w:tr>
      <w:tr w:rsidR="00934618" w:rsidRPr="008E5453" w14:paraId="641E48D5" w14:textId="77777777" w:rsidTr="00A22A5D">
        <w:trPr>
          <w:trHeight w:val="452"/>
        </w:trPr>
        <w:tc>
          <w:tcPr>
            <w:tcW w:w="1985" w:type="dxa"/>
          </w:tcPr>
          <w:p w14:paraId="34560D37" w14:textId="77777777" w:rsidR="00934618" w:rsidRPr="008E5453" w:rsidRDefault="00934618" w:rsidP="00A22A5D">
            <w:pPr>
              <w:spacing w:before="40" w:after="40"/>
              <w:rPr>
                <w:rFonts w:ascii="Arial" w:hAnsi="Arial" w:cs="Arial"/>
                <w:b/>
              </w:rPr>
            </w:pPr>
            <w:r w:rsidRPr="008E5453">
              <w:rPr>
                <w:rFonts w:ascii="Arial" w:hAnsi="Arial" w:cs="Arial"/>
                <w:b/>
              </w:rPr>
              <w:lastRenderedPageBreak/>
              <w:t>Reason for change</w:t>
            </w:r>
          </w:p>
        </w:tc>
        <w:tc>
          <w:tcPr>
            <w:tcW w:w="7654" w:type="dxa"/>
          </w:tcPr>
          <w:p w14:paraId="6445C833" w14:textId="77777777" w:rsidR="00934618" w:rsidRPr="00BB7617" w:rsidRDefault="00934618" w:rsidP="00A22A5D">
            <w:pPr>
              <w:rPr>
                <w:rFonts w:ascii="Arial" w:hAnsi="Arial" w:cs="Arial"/>
              </w:rPr>
            </w:pPr>
            <w:r>
              <w:rPr>
                <w:rFonts w:ascii="Arial" w:hAnsi="Arial" w:cs="Arial"/>
              </w:rPr>
              <w:t>To accommodate change 1 in this document.</w:t>
            </w:r>
          </w:p>
        </w:tc>
      </w:tr>
      <w:tr w:rsidR="00934618" w:rsidRPr="008E5453" w14:paraId="4D5788C8" w14:textId="77777777" w:rsidTr="00A22A5D">
        <w:tc>
          <w:tcPr>
            <w:tcW w:w="1985" w:type="dxa"/>
          </w:tcPr>
          <w:p w14:paraId="78DCFA54" w14:textId="77777777" w:rsidR="00934618" w:rsidRPr="008E5453" w:rsidRDefault="00934618" w:rsidP="00A22A5D">
            <w:pPr>
              <w:spacing w:before="40" w:after="40"/>
              <w:rPr>
                <w:rFonts w:ascii="Arial" w:hAnsi="Arial" w:cs="Arial"/>
                <w:b/>
              </w:rPr>
            </w:pPr>
            <w:r w:rsidRPr="008E5453">
              <w:rPr>
                <w:rFonts w:ascii="Arial" w:hAnsi="Arial" w:cs="Arial"/>
                <w:b/>
              </w:rPr>
              <w:t>Summary of change</w:t>
            </w:r>
          </w:p>
        </w:tc>
        <w:tc>
          <w:tcPr>
            <w:tcW w:w="7654" w:type="dxa"/>
          </w:tcPr>
          <w:p w14:paraId="507C5862" w14:textId="41C08213" w:rsidR="00934618" w:rsidRPr="008E5453" w:rsidRDefault="00934618" w:rsidP="00A22A5D">
            <w:pPr>
              <w:pStyle w:val="CRCoverPage"/>
              <w:spacing w:after="0"/>
              <w:rPr>
                <w:rFonts w:cs="Arial"/>
                <w:lang w:val="en-SG"/>
              </w:rPr>
            </w:pPr>
            <w:r>
              <w:rPr>
                <w:rFonts w:cs="Arial"/>
                <w:lang w:val="en-SG"/>
              </w:rPr>
              <w:t xml:space="preserve">Added new parameter to this function, which is then used in </w:t>
            </w:r>
            <w:r w:rsidR="00097E92" w:rsidRPr="00097E92">
              <w:rPr>
                <w:rFonts w:cs="Arial"/>
                <w:lang w:val="en-SG"/>
              </w:rPr>
              <w:t>f_EUTRA38_MultiPDN_GetPCOs</w:t>
            </w:r>
            <w:r>
              <w:rPr>
                <w:rFonts w:cs="Arial"/>
                <w:lang w:val="en-SG"/>
              </w:rPr>
              <w:t>.</w:t>
            </w:r>
          </w:p>
        </w:tc>
      </w:tr>
      <w:tr w:rsidR="00934618" w:rsidRPr="008E5453" w14:paraId="755CBEAD" w14:textId="77777777" w:rsidTr="00A22A5D">
        <w:tc>
          <w:tcPr>
            <w:tcW w:w="1985" w:type="dxa"/>
          </w:tcPr>
          <w:p w14:paraId="3227510D" w14:textId="77777777" w:rsidR="00934618" w:rsidRPr="008E5453" w:rsidRDefault="00934618" w:rsidP="00A22A5D">
            <w:pPr>
              <w:spacing w:before="40" w:after="40"/>
              <w:rPr>
                <w:rFonts w:ascii="Arial" w:hAnsi="Arial" w:cs="Arial"/>
                <w:b/>
              </w:rPr>
            </w:pPr>
            <w:r w:rsidRPr="008E5453">
              <w:rPr>
                <w:rFonts w:ascii="Arial" w:hAnsi="Arial" w:cs="Arial"/>
                <w:b/>
              </w:rPr>
              <w:t>TTCN module</w:t>
            </w:r>
          </w:p>
        </w:tc>
        <w:tc>
          <w:tcPr>
            <w:tcW w:w="7654" w:type="dxa"/>
          </w:tcPr>
          <w:p w14:paraId="295D24E2" w14:textId="1F17D102" w:rsidR="00934618" w:rsidRPr="008E5453" w:rsidRDefault="00097E92" w:rsidP="00A22A5D">
            <w:pPr>
              <w:spacing w:after="0"/>
              <w:rPr>
                <w:rFonts w:ascii="Arial" w:hAnsi="Arial" w:cs="Arial"/>
                <w:lang w:val="en-US"/>
              </w:rPr>
            </w:pPr>
            <w:r w:rsidRPr="00097E92">
              <w:rPr>
                <w:rFonts w:ascii="Arial" w:hAnsi="Arial" w:cs="Arial"/>
                <w:lang w:val="en-US"/>
              </w:rPr>
              <w:t>EUTRA38_NR5GC_InitialRegistration.ttcn</w:t>
            </w:r>
          </w:p>
        </w:tc>
      </w:tr>
      <w:tr w:rsidR="00934618" w:rsidRPr="008E5453" w14:paraId="3C33EB4B" w14:textId="77777777" w:rsidTr="00A22A5D">
        <w:tc>
          <w:tcPr>
            <w:tcW w:w="1985" w:type="dxa"/>
          </w:tcPr>
          <w:p w14:paraId="020BE51E" w14:textId="77777777" w:rsidR="00934618" w:rsidRPr="008E5453" w:rsidRDefault="00934618" w:rsidP="00A22A5D">
            <w:pPr>
              <w:spacing w:before="40" w:after="40"/>
              <w:rPr>
                <w:rFonts w:ascii="Arial" w:hAnsi="Arial" w:cs="Arial"/>
                <w:b/>
                <w:highlight w:val="cyan"/>
              </w:rPr>
            </w:pPr>
            <w:r w:rsidRPr="008E5453">
              <w:rPr>
                <w:rFonts w:ascii="Arial" w:hAnsi="Arial" w:cs="Arial"/>
                <w:b/>
              </w:rPr>
              <w:t>MCC160 Comment</w:t>
            </w:r>
          </w:p>
        </w:tc>
        <w:tc>
          <w:tcPr>
            <w:tcW w:w="7654" w:type="dxa"/>
          </w:tcPr>
          <w:p w14:paraId="1D616387" w14:textId="77777777" w:rsidR="00934618" w:rsidRPr="008E5453" w:rsidRDefault="00934618" w:rsidP="00A22A5D">
            <w:pPr>
              <w:rPr>
                <w:rFonts w:ascii="Arial" w:hAnsi="Arial" w:cs="Arial"/>
                <w:highlight w:val="cyan"/>
              </w:rPr>
            </w:pPr>
          </w:p>
        </w:tc>
      </w:tr>
    </w:tbl>
    <w:p w14:paraId="2ED65E09" w14:textId="77777777" w:rsidR="00934618" w:rsidRPr="008E5453" w:rsidRDefault="00934618" w:rsidP="00934618">
      <w:pPr>
        <w:rPr>
          <w:rFonts w:ascii="Arial" w:hAnsi="Arial" w:cs="Arial"/>
          <w:lang w:val="en-US"/>
        </w:rPr>
      </w:pPr>
    </w:p>
    <w:p w14:paraId="70E2452D" w14:textId="77777777" w:rsidR="00934618" w:rsidRPr="008E5453" w:rsidRDefault="00934618" w:rsidP="00934618">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934618" w:rsidRPr="008E5453" w14:paraId="26A5EB53" w14:textId="77777777" w:rsidTr="00A22A5D">
        <w:tc>
          <w:tcPr>
            <w:tcW w:w="9855" w:type="dxa"/>
          </w:tcPr>
          <w:p w14:paraId="26EC2BD1" w14:textId="77777777" w:rsidR="00CD5FDF" w:rsidRPr="00CD5FDF" w:rsidRDefault="00934618" w:rsidP="00CD5FDF">
            <w:pPr>
              <w:spacing w:after="0"/>
              <w:rPr>
                <w:rFonts w:ascii="Arial" w:hAnsi="Arial" w:cs="Arial"/>
                <w:lang w:val="en-US"/>
              </w:rPr>
            </w:pPr>
            <w:r w:rsidRPr="00785A2E">
              <w:rPr>
                <w:rFonts w:ascii="Arial" w:hAnsi="Arial" w:cs="Arial"/>
                <w:lang w:val="en-US"/>
              </w:rPr>
              <w:t xml:space="preserve">  </w:t>
            </w:r>
            <w:r w:rsidRPr="0066540C">
              <w:rPr>
                <w:rFonts w:ascii="Arial" w:hAnsi="Arial" w:cs="Arial"/>
                <w:lang w:val="en-US"/>
              </w:rPr>
              <w:t xml:space="preserve">  </w:t>
            </w:r>
            <w:r w:rsidRPr="0069782B">
              <w:rPr>
                <w:rFonts w:ascii="Arial" w:hAnsi="Arial" w:cs="Arial"/>
                <w:lang w:val="en-US"/>
              </w:rPr>
              <w:t xml:space="preserve">  </w:t>
            </w:r>
            <w:r w:rsidR="00CD5FDF" w:rsidRPr="00CD5FDF">
              <w:rPr>
                <w:rFonts w:ascii="Arial" w:hAnsi="Arial" w:cs="Arial"/>
                <w:lang w:val="en-US"/>
              </w:rPr>
              <w:t xml:space="preserve">  function f_EUTRA38_MultiPDN_InitialRegistration_Step14_15(EUTRA_CellId_Type p_CellId,</w:t>
            </w:r>
          </w:p>
          <w:p w14:paraId="4D59C9D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EUTRA_ATTACH_Type p_ForcedAttach,</w:t>
            </w:r>
          </w:p>
          <w:p w14:paraId="08A2146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AdditionalUpdateType p_AdditionalUpdateType,</w:t>
            </w:r>
          </w:p>
          <w:p w14:paraId="4CF67E1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ProcedureTransactionIdentifier p_EPS_TI,</w:t>
            </w:r>
          </w:p>
          <w:p w14:paraId="274F8EFF"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boolean p_IPv4AllocationViaNasFlag,</w:t>
            </w:r>
          </w:p>
          <w:p w14:paraId="322D9C4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ProtocolConfigOptions p_PcoFromUE,</w:t>
            </w:r>
          </w:p>
          <w:p w14:paraId="1AD1799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AccessPointName p_APN,</w:t>
            </w:r>
          </w:p>
          <w:p w14:paraId="7132138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(value) GPRS_Timer p_T3412 := cs_GprsTimer_v_deact,</w:t>
            </w:r>
          </w:p>
          <w:p w14:paraId="2924306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GPRS_Timer p_T3402 := omit,</w:t>
            </w:r>
          </w:p>
          <w:p w14:paraId="6C61E41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GPRS_Timer p_T3423 := omit,</w:t>
            </w:r>
          </w:p>
          <w:p w14:paraId="027920A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PLMN_List p_EquivalentPlmnList := omit,</w:t>
            </w:r>
          </w:p>
          <w:p w14:paraId="7BE7554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integer p_NoOfEmergencyNumbers := 0,</w:t>
            </w:r>
          </w:p>
          <w:p w14:paraId="74C05D9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EMM_Cause p_EMM_Cause := omit,</w:t>
            </w:r>
          </w:p>
          <w:p w14:paraId="12D43D82"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DCN_ID p_DCN_Id := omit,</w:t>
            </w:r>
          </w:p>
          <w:p w14:paraId="7348663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ExtdProtocolConfigOptions p_ExtdPcoFromUE := omit,</w:t>
            </w:r>
          </w:p>
          <w:p w14:paraId="3B870CF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EUTRA_NR_PduSessionInfoList_Type p_PduInfoFromNR := omit,</w:t>
            </w:r>
          </w:p>
          <w:p w14:paraId="47098BF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UERadioCapId p_UERadioCapId:= omit) runs on EUTRA_Multi5GS_PTC return EPS_BearerIdentity</w:t>
            </w:r>
          </w:p>
          <w:p w14:paraId="544C5974" w14:textId="77777777" w:rsidR="00CD5FDF" w:rsidRPr="00CD5FDF" w:rsidRDefault="00CD5FDF" w:rsidP="00CD5FDF">
            <w:pPr>
              <w:spacing w:after="0"/>
              <w:rPr>
                <w:rFonts w:ascii="Arial" w:hAnsi="Arial" w:cs="Arial"/>
                <w:lang w:val="en-US"/>
              </w:rPr>
            </w:pPr>
          </w:p>
          <w:p w14:paraId="10108A3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65940A7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PDN_TypeToBeUsed_Type v_PDN_TypeToBeUsed := f_EUTRA_MobileInfo_GetPdnTypeToBeUsed();</w:t>
            </w:r>
          </w:p>
          <w:p w14:paraId="7B6376C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NAS_AttDetValue_Type v_AttachType := f_GetEAttachType(p_ForcedAttach);</w:t>
            </w:r>
          </w:p>
          <w:p w14:paraId="31D0F64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3883F18F"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GutiParameters_Type v_GutiParams := f_EUTRA_CellInfo_GetGuti(p_CellId);</w:t>
            </w:r>
          </w:p>
          <w:p w14:paraId="38D6BB8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(value) MobileIdentity v_Guti := f_GutiParameters2MobileIdentity(tsc_IEI_Guti, v_GutiParams);</w:t>
            </w:r>
          </w:p>
          <w:p w14:paraId="20E566A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NAS_PlmnId v_PLMN := f_Asn2Nas_PlmnId (v_GutiParams.PLMN_Identity);</w:t>
            </w:r>
          </w:p>
          <w:p w14:paraId="1B9F5C5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4BA59F36" w14:textId="77777777" w:rsidR="00CD5FDF" w:rsidRPr="00CD5FDF" w:rsidRDefault="00CD5FDF" w:rsidP="00CD5FDF">
            <w:pPr>
              <w:spacing w:after="0"/>
              <w:rPr>
                <w:rFonts w:ascii="Arial" w:hAnsi="Arial" w:cs="Arial"/>
                <w:lang w:val="en-US"/>
              </w:rPr>
            </w:pPr>
            <w:r w:rsidRPr="00CD5FDF">
              <w:rPr>
                <w:rFonts w:ascii="Arial" w:hAnsi="Arial" w:cs="Arial"/>
                <w:lang w:val="en-US"/>
              </w:rPr>
              <w:lastRenderedPageBreak/>
              <w:t xml:space="preserve">    var NAS_Lac v_LAC := f_EUTRA_CellInfo_GetLocationAreaCode(p_CellId);</w:t>
            </w:r>
          </w:p>
          <w:p w14:paraId="2BD9CA4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(omit) LocAreaId v_LAI := f_GetLAI(v_PLMN, v_LAC, p_ForcedAttach);</w:t>
            </w:r>
          </w:p>
          <w:p w14:paraId="5D31388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TrackingAreaCode v_TAC := f_EUTRA_CellInfo_GetTAC(p_CellId);</w:t>
            </w:r>
          </w:p>
          <w:p w14:paraId="4452FBE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(value) AccessPointName v_APN_Tx := f_EUTRA38_MultiPDN_GetAPN(p_CellId, p_APN);</w:t>
            </w:r>
          </w:p>
          <w:p w14:paraId="3E9754E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(omit) EmergNumList v_EmergNumList := omit;</w:t>
            </w:r>
          </w:p>
          <w:p w14:paraId="4EA0859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(omit) MobileIdentity v_MSId := f_GetMSId(p_ForcedAttach);</w:t>
            </w:r>
          </w:p>
          <w:p w14:paraId="7F31FF1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PDU_PDN_DNN_Type v_PDN_Type := f_EUTRA38_MultiPDN_GetPDNType(p_APN); // @sic R5-206296 sic@</w:t>
            </w:r>
          </w:p>
          <w:p w14:paraId="3C14249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PDN_Index_Type v_PdnIndex := f_GetMultiPdnIndex (v_PDN_Type);  // @sic R5-206296 sic@</w:t>
            </w:r>
          </w:p>
          <w:p w14:paraId="6BCDA6A0"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boolean v_IsIMS := false;</w:t>
            </w:r>
          </w:p>
          <w:p w14:paraId="4B7E312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EPS_BearerIdentity v_EpsDefaultBearerId;</w:t>
            </w:r>
          </w:p>
          <w:p w14:paraId="4331584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(omit) ESM_Cause v_ESM_Cause := omit;</w:t>
            </w:r>
          </w:p>
          <w:p w14:paraId="57154A5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(value) PDN_Address v_PDN_Address;</w:t>
            </w:r>
          </w:p>
          <w:p w14:paraId="66D24A5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EmergencyNumList v_EmergencyNumList;</w:t>
            </w:r>
          </w:p>
          <w:p w14:paraId="2C7BD2A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boolean v_StartPDN := true; // @sic R5s210149 sic@</w:t>
            </w:r>
          </w:p>
          <w:p w14:paraId="254D876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(value) ProtocolConfigOptions v_PcoToUE;</w:t>
            </w:r>
          </w:p>
          <w:p w14:paraId="2A50EE8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BEARER_CONTEXT_TYPE v_BearerContextNumber;</w:t>
            </w:r>
          </w:p>
          <w:p w14:paraId="7DDBCF5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integer i;</w:t>
            </w:r>
          </w:p>
          <w:p w14:paraId="74AF1B9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7CC18262"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(pc_IPv6 and pc_IPv4) {</w:t>
            </w:r>
          </w:p>
          <w:p w14:paraId="26B3DB6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select (v_PDN_TypeToBeUsed) {</w:t>
            </w:r>
          </w:p>
          <w:p w14:paraId="5CF56E6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case (forceIPv4only)          { v_ESM_Cause := cs_ESM_Cause_tv('00110010'B); }     // PDN type IPv4 only allowed</w:t>
            </w:r>
          </w:p>
          <w:p w14:paraId="4E99AA7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case (forceIPv6only)          { v_ESM_Cause := cs_ESM_Cause_tv('00110011'B); }     // PDN type IPv6 only allowed</w:t>
            </w:r>
          </w:p>
          <w:p w14:paraId="782DFF9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case (pdnTypeAsSupportedByUE) { v_ESM_Cause := omit; }</w:t>
            </w:r>
          </w:p>
          <w:p w14:paraId="17B2DB3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43915A0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3A38629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202BFC3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(p_NoOfEmergencyNumbers &gt; 0) {</w:t>
            </w:r>
          </w:p>
          <w:p w14:paraId="5277F2B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v_EmergencyNumList := f_Get_EmergencyNumList (p_NoOfEmergencyNumbers, f_EUTRA_MobileInfo_GetLocalEmergencyNumberList());</w:t>
            </w:r>
          </w:p>
          <w:p w14:paraId="5EA758C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f_EUTRA_MobileInfo_SetLocalEmergencyNumberList (v_EmergencyNumList); // save the list of locally usable emergency numbers</w:t>
            </w:r>
          </w:p>
          <w:p w14:paraId="5505C5A0"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v_EmergNumList := f_Build_EmergNumList(p_NoOfEmergencyNumbers, v_EmergencyNumList);</w:t>
            </w:r>
          </w:p>
          <w:p w14:paraId="597B643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6DC06AB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09CA0AE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select(v_PDN_Type) { // @sic R5-206296 sic@</w:t>
            </w:r>
          </w:p>
          <w:p w14:paraId="27110A7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case (Internet_DNN) {</w:t>
            </w:r>
          </w:p>
          <w:p w14:paraId="53CB938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v_BearerContextNumber := DEF_1;</w:t>
            </w:r>
          </w:p>
          <w:p w14:paraId="43E79E80"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27B86307" w14:textId="77777777" w:rsidR="00CD5FDF" w:rsidRPr="00CD5FDF" w:rsidRDefault="00CD5FDF" w:rsidP="00CD5FDF">
            <w:pPr>
              <w:spacing w:after="0"/>
              <w:rPr>
                <w:rFonts w:ascii="Arial" w:hAnsi="Arial" w:cs="Arial"/>
                <w:lang w:val="en-US"/>
              </w:rPr>
            </w:pPr>
            <w:r w:rsidRPr="00CD5FDF">
              <w:rPr>
                <w:rFonts w:ascii="Arial" w:hAnsi="Arial" w:cs="Arial"/>
                <w:lang w:val="en-US"/>
              </w:rPr>
              <w:lastRenderedPageBreak/>
              <w:t xml:space="preserve">      case (IMS_DNN) {</w:t>
            </w:r>
          </w:p>
          <w:p w14:paraId="67BBC4C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v_IsIMS := true;</w:t>
            </w:r>
          </w:p>
          <w:p w14:paraId="2979F4B2"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    f_IMS_IPCAN_SendCoOrdMsg(IMS[tsc_Index_IMS1], cms_IPCAN_IMS_IpcanInd);   // @sic R5s210305 sic@ // S1-N1-mode change; IMS registration at EUTRA side</w:t>
            </w:r>
          </w:p>
          <w:p w14:paraId="46AD0CA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v_BearerContextNumber := DEF_2;</w:t>
            </w:r>
          </w:p>
          <w:p w14:paraId="77CC5C0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75F288A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7472277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v_EpsDefaultBearerId := f_EUTRA38_MultiPDN_ConfigureDRB(p_CellId,</w:t>
            </w:r>
          </w:p>
          <w:p w14:paraId="5A61F41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v_PDN_Type,</w:t>
            </w:r>
          </w:p>
          <w:p w14:paraId="7ADE4F80"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v_IsIMS);</w:t>
            </w:r>
          </w:p>
          <w:p w14:paraId="3D9CDB5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4597333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v_PcoToUE := f_NAS_ProtocolConfigOptionsTX(f_EUTRA38_MultiPDN_GetPCOs(p_CellId,</w:t>
            </w:r>
          </w:p>
          <w:p w14:paraId="54943E3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v_PdnIndex,</w:t>
            </w:r>
          </w:p>
          <w:p w14:paraId="562476A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v_IsIMS,</w:t>
            </w:r>
          </w:p>
          <w:p w14:paraId="4FE91CB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v_EpsDefaultBearerId,</w:t>
            </w:r>
          </w:p>
          <w:p w14:paraId="3CFE9056"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p_ExtdPcoFromUE,</w:t>
            </w:r>
          </w:p>
          <w:p w14:paraId="0CF40B8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p_PcoFromUE));</w:t>
            </w:r>
          </w:p>
          <w:p w14:paraId="096A5305" w14:textId="77777777" w:rsidR="00CD5FDF" w:rsidRPr="00CD5FDF" w:rsidRDefault="00CD5FDF" w:rsidP="00CD5FDF">
            <w:pPr>
              <w:spacing w:after="0"/>
              <w:rPr>
                <w:rFonts w:ascii="Arial" w:hAnsi="Arial" w:cs="Arial"/>
                <w:lang w:val="en-US"/>
              </w:rPr>
            </w:pPr>
          </w:p>
          <w:p w14:paraId="4EFFA3A8" w14:textId="77777777" w:rsidR="00CD5FDF" w:rsidRPr="00CD5FDF" w:rsidRDefault="00CD5FDF" w:rsidP="00CD5FDF">
            <w:pPr>
              <w:spacing w:after="0"/>
              <w:rPr>
                <w:rFonts w:ascii="Arial" w:hAnsi="Arial" w:cs="Arial"/>
                <w:lang w:val="en-US"/>
              </w:rPr>
            </w:pPr>
          </w:p>
          <w:p w14:paraId="403650C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(isvalue (p_ExtdPcoFromUE)) {</w:t>
            </w:r>
          </w:p>
          <w:p w14:paraId="7EC4C51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 FFS - At the moment, 36.508 table 4.7.3-6 specifies ExtdPCO should be not present</w:t>
            </w:r>
          </w:p>
          <w:p w14:paraId="5DCA006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297E9C2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79386B9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(isvalue(p_PduInfoFromNR)) { // @sic R5s210149 sic@</w:t>
            </w:r>
          </w:p>
          <w:p w14:paraId="048546C6"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 The UE has just moved from NR. If so, data from NR should be used, rather than created anew</w:t>
            </w:r>
          </w:p>
          <w:p w14:paraId="07F8BA3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for (i := 0; i &lt; lengthof (p_PduInfoFromNR); i := i + 1) {</w:t>
            </w:r>
          </w:p>
          <w:p w14:paraId="6C0D018F"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(v_PdnIndex == valueof(p_PduInfoFromNR[i].PdnIndex)) {</w:t>
            </w:r>
          </w:p>
          <w:p w14:paraId="4A01B78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 Data from NR should be used, rather than created anew</w:t>
            </w:r>
          </w:p>
          <w:p w14:paraId="3EEA4AC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v_StartPDN := false; // no need to change DRB mapping as this has already been done in calling function</w:t>
            </w:r>
          </w:p>
          <w:p w14:paraId="3D445A0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break;</w:t>
            </w:r>
          </w:p>
          <w:p w14:paraId="023E0022"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1F97C01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1BB009FF"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4B7C407F"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(v_StartPDN) { // completely new PDN connection @sic R5s210149 sic@</w:t>
            </w:r>
          </w:p>
          <w:p w14:paraId="78C31F3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f_IP_Handling_StartPDN(IP, v_PdnIndex, cs_DrbInfo_EUTRA(p_CellId, (hex2int(v_EpsDefaultBearerId)-4)));</w:t>
            </w:r>
          </w:p>
          <w:p w14:paraId="7090EA46"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02787E4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63917DE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v_PDN_Address := f_EUTRA_GetPDNAddress(p_IPv4AllocationViaNasFlag, v_PdnIndex);</w:t>
            </w:r>
          </w:p>
          <w:p w14:paraId="5F98CAE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03AD2703" w14:textId="77777777" w:rsidR="00CD5FDF" w:rsidRPr="00CD5FDF" w:rsidRDefault="00CD5FDF" w:rsidP="00CD5FDF">
            <w:pPr>
              <w:spacing w:after="0"/>
              <w:rPr>
                <w:rFonts w:ascii="Arial" w:hAnsi="Arial" w:cs="Arial"/>
                <w:lang w:val="en-US"/>
              </w:rPr>
            </w:pPr>
            <w:r w:rsidRPr="00CD5FDF">
              <w:rPr>
                <w:rFonts w:ascii="Arial" w:hAnsi="Arial" w:cs="Arial"/>
                <w:lang w:val="en-US"/>
              </w:rPr>
              <w:lastRenderedPageBreak/>
              <w:t xml:space="preserve">    f_EUTRA_RRCConnectionReconfigurationWithAttachAcceptAllParams(p_CellId,</w:t>
            </w:r>
          </w:p>
          <w:p w14:paraId="24BE53D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v_EpsDefaultBearerId,</w:t>
            </w:r>
          </w:p>
          <w:p w14:paraId="34A2357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tsc_RRC_TI_Def,</w:t>
            </w:r>
          </w:p>
          <w:p w14:paraId="4DEA0D7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p_EPS_TI,</w:t>
            </w:r>
          </w:p>
          <w:p w14:paraId="2712818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v_AttachType,</w:t>
            </w:r>
          </w:p>
          <w:p w14:paraId="0BFF7A26"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v_PDN_Address,</w:t>
            </w:r>
          </w:p>
          <w:p w14:paraId="62FDCB6F"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v_Guti,</w:t>
            </w:r>
          </w:p>
          <w:p w14:paraId="3D72540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cs_TAIListNonConsecutive_lv(v_PLMN, {bit2oct(v_TAC)}),</w:t>
            </w:r>
          </w:p>
          <w:p w14:paraId="660EE0F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v_LAI,</w:t>
            </w:r>
          </w:p>
          <w:p w14:paraId="63DA568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v_MSId,</w:t>
            </w:r>
          </w:p>
          <w:p w14:paraId="4A3736B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v_ESM_Cause,</w:t>
            </w:r>
          </w:p>
          <w:p w14:paraId="433BD07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v_APN_Tx,  // @sic R5-206296 sic@</w:t>
            </w:r>
          </w:p>
          <w:p w14:paraId="68BA57D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v_PcoToUE,</w:t>
            </w:r>
          </w:p>
          <w:p w14:paraId="4FC822A0"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f_GetAdditionalUpdateResult(p_AdditionalUpdateType, p_ForcedAttach),</w:t>
            </w:r>
          </w:p>
          <w:p w14:paraId="4BE54052"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p_T3412,</w:t>
            </w:r>
          </w:p>
          <w:p w14:paraId="34E16EB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p_T3402,</w:t>
            </w:r>
          </w:p>
          <w:p w14:paraId="4761560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p_T3423,</w:t>
            </w:r>
          </w:p>
          <w:p w14:paraId="7C2DDB1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p_EquivalentPlmnList,</w:t>
            </w:r>
          </w:p>
          <w:p w14:paraId="063B53C2"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v_EmergNumList,</w:t>
            </w:r>
          </w:p>
          <w:p w14:paraId="2D08EEC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4ABC1B3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2D6CA9D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v_BearerContextNumber,</w:t>
            </w:r>
          </w:p>
          <w:p w14:paraId="3CBC013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p_EMM_Cause,</w:t>
            </w:r>
          </w:p>
          <w:p w14:paraId="13881EC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omit,</w:t>
            </w:r>
          </w:p>
          <w:p w14:paraId="6810C8A6"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p_DCN_Id,</w:t>
            </w:r>
          </w:p>
          <w:p w14:paraId="66EE6FC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omit,</w:t>
            </w:r>
          </w:p>
          <w:p w14:paraId="64431F9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7E1F3506"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p_UERadioCapId); // @sic R5-216280 sic@</w:t>
            </w:r>
          </w:p>
          <w:p w14:paraId="0E42133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return v_EpsDefaultBearerId;</w:t>
            </w:r>
          </w:p>
          <w:p w14:paraId="1FC01302" w14:textId="17E86F37" w:rsidR="00934618" w:rsidRPr="008E5453" w:rsidRDefault="00CD5FDF" w:rsidP="00CD5FDF">
            <w:pPr>
              <w:spacing w:after="0"/>
              <w:rPr>
                <w:rFonts w:ascii="Arial" w:hAnsi="Arial" w:cs="Arial"/>
                <w:lang w:val="en-US"/>
              </w:rPr>
            </w:pPr>
            <w:r w:rsidRPr="00CD5FDF">
              <w:rPr>
                <w:rFonts w:ascii="Arial" w:hAnsi="Arial" w:cs="Arial"/>
                <w:lang w:val="en-US"/>
              </w:rPr>
              <w:t xml:space="preserve">  }</w:t>
            </w:r>
          </w:p>
        </w:tc>
      </w:tr>
    </w:tbl>
    <w:p w14:paraId="4641A073" w14:textId="77777777" w:rsidR="00934618" w:rsidRPr="008E5453" w:rsidRDefault="00934618" w:rsidP="00934618">
      <w:pPr>
        <w:rPr>
          <w:rFonts w:ascii="Arial" w:hAnsi="Arial" w:cs="Arial"/>
          <w:lang w:val="en-US"/>
        </w:rPr>
      </w:pPr>
    </w:p>
    <w:p w14:paraId="5EB538B0" w14:textId="77777777" w:rsidR="00934618" w:rsidRPr="008E5453" w:rsidRDefault="00934618" w:rsidP="00934618">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934618" w:rsidRPr="008E5453" w14:paraId="0A6DA541" w14:textId="77777777" w:rsidTr="00A22A5D">
        <w:tc>
          <w:tcPr>
            <w:tcW w:w="9855" w:type="dxa"/>
          </w:tcPr>
          <w:p w14:paraId="3C8FCA04" w14:textId="77777777" w:rsidR="00CD5FDF" w:rsidRPr="00CD5FDF" w:rsidRDefault="00934618" w:rsidP="00CD5FDF">
            <w:pPr>
              <w:spacing w:after="0"/>
              <w:rPr>
                <w:rFonts w:ascii="Arial" w:hAnsi="Arial" w:cs="Arial"/>
                <w:lang w:val="en-US"/>
              </w:rPr>
            </w:pPr>
            <w:r w:rsidRPr="0069782B">
              <w:rPr>
                <w:rFonts w:ascii="Arial" w:hAnsi="Arial" w:cs="Arial"/>
                <w:lang w:val="en-US"/>
              </w:rPr>
              <w:t xml:space="preserve">          </w:t>
            </w:r>
            <w:r w:rsidR="00CD5FDF" w:rsidRPr="00CD5FDF">
              <w:rPr>
                <w:rFonts w:ascii="Arial" w:hAnsi="Arial" w:cs="Arial"/>
                <w:lang w:val="en-US"/>
              </w:rPr>
              <w:t xml:space="preserve">  function f_EUTRA38_MultiPDN_InitialRegistration_Step14_15(EUTRA_CellId_Type p_CellId,</w:t>
            </w:r>
          </w:p>
          <w:p w14:paraId="7345D092"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EUTRA_ATTACH_Type p_ForcedAttach,</w:t>
            </w:r>
          </w:p>
          <w:p w14:paraId="585F5810"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AdditionalUpdateType p_AdditionalUpdateType,</w:t>
            </w:r>
          </w:p>
          <w:p w14:paraId="5CC254B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ProcedureTransactionIdentifier p_EPS_TI,</w:t>
            </w:r>
          </w:p>
          <w:p w14:paraId="2639212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boolean p_IPv4AllocationViaNasFlag,</w:t>
            </w:r>
          </w:p>
          <w:p w14:paraId="78BA0792"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ProtocolConfigOptions p_PcoFromUE,</w:t>
            </w:r>
          </w:p>
          <w:p w14:paraId="13C1588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AccessPointName p_APN,</w:t>
            </w:r>
          </w:p>
          <w:p w14:paraId="7B6E5A34" w14:textId="77777777" w:rsidR="00CD5FDF" w:rsidRPr="00CD5FDF" w:rsidRDefault="00CD5FDF" w:rsidP="00CD5FDF">
            <w:pPr>
              <w:spacing w:after="0"/>
              <w:rPr>
                <w:rFonts w:ascii="Arial" w:hAnsi="Arial" w:cs="Arial"/>
                <w:lang w:val="en-US"/>
              </w:rPr>
            </w:pPr>
            <w:r w:rsidRPr="00CD5FDF">
              <w:rPr>
                <w:rFonts w:ascii="Arial" w:hAnsi="Arial" w:cs="Arial"/>
                <w:lang w:val="en-US"/>
              </w:rPr>
              <w:lastRenderedPageBreak/>
              <w:t xml:space="preserve">                                                 template (value) GPRS_Timer p_T3412 := cs_GprsTimer_v_deact,</w:t>
            </w:r>
          </w:p>
          <w:p w14:paraId="5387864F"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GPRS_Timer p_T3402 := omit,</w:t>
            </w:r>
          </w:p>
          <w:p w14:paraId="113863A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GPRS_Timer p_T3423 := omit,</w:t>
            </w:r>
          </w:p>
          <w:p w14:paraId="3B531D0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PLMN_List p_EquivalentPlmnList := omit,</w:t>
            </w:r>
          </w:p>
          <w:p w14:paraId="7E8CC9C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integer p_NoOfEmergencyNumbers := 0,</w:t>
            </w:r>
          </w:p>
          <w:p w14:paraId="7A26321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EMM_Cause p_EMM_Cause := omit,</w:t>
            </w:r>
          </w:p>
          <w:p w14:paraId="265C387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DCN_ID p_DCN_Id := omit,</w:t>
            </w:r>
          </w:p>
          <w:p w14:paraId="3AEE987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ExtdProtocolConfigOptions p_ExtdPcoFromUE := omit,</w:t>
            </w:r>
          </w:p>
          <w:p w14:paraId="6E5C4E1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EUTRA_NR_PduSessionInfoList_Type p_PduInfoFromNR := omit,</w:t>
            </w:r>
          </w:p>
          <w:p w14:paraId="662CDD6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template (omit) UERadioCapId p_UERadioCapId:= omit,</w:t>
            </w:r>
          </w:p>
          <w:p w14:paraId="623603B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r w:rsidRPr="00CD5FDF">
              <w:rPr>
                <w:rFonts w:ascii="Arial" w:hAnsi="Arial" w:cs="Arial"/>
                <w:highlight w:val="yellow"/>
                <w:lang w:val="en-US"/>
              </w:rPr>
              <w:t>boolean p_N26 := true</w:t>
            </w:r>
            <w:r w:rsidRPr="00CD5FDF">
              <w:rPr>
                <w:rFonts w:ascii="Arial" w:hAnsi="Arial" w:cs="Arial"/>
                <w:lang w:val="en-US"/>
              </w:rPr>
              <w:t>) runs on EUTRA_Multi5GS_PTC return EPS_BearerIdentity</w:t>
            </w:r>
          </w:p>
          <w:p w14:paraId="4D3A75A0"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56BF60A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PDN_TypeToBeUsed_Type v_PDN_TypeToBeUsed := f_EUTRA_MobileInfo_GetPdnTypeToBeUsed();</w:t>
            </w:r>
          </w:p>
          <w:p w14:paraId="06EBC53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NAS_AttDetValue_Type v_AttachType := f_GetEAttachType(p_ForcedAttach);</w:t>
            </w:r>
          </w:p>
          <w:p w14:paraId="1DFA24C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2060BC0F"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GutiParameters_Type v_GutiParams := f_EUTRA_CellInfo_GetGuti(p_CellId);</w:t>
            </w:r>
          </w:p>
          <w:p w14:paraId="3A1B4AE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(value) MobileIdentity v_Guti := f_GutiParameters2MobileIdentity(tsc_IEI_Guti, v_GutiParams);</w:t>
            </w:r>
          </w:p>
          <w:p w14:paraId="4415C71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NAS_PlmnId v_PLMN := f_Asn2Nas_PlmnId (v_GutiParams.PLMN_Identity);</w:t>
            </w:r>
          </w:p>
          <w:p w14:paraId="12831C7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4AE7BEA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NAS_Lac v_LAC := f_EUTRA_CellInfo_GetLocationAreaCode(p_CellId);</w:t>
            </w:r>
          </w:p>
          <w:p w14:paraId="378AA43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(omit) LocAreaId v_LAI := f_GetLAI(v_PLMN, v_LAC, p_ForcedAttach);</w:t>
            </w:r>
          </w:p>
          <w:p w14:paraId="5CCB1372"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TrackingAreaCode v_TAC := f_EUTRA_CellInfo_GetTAC(p_CellId);</w:t>
            </w:r>
          </w:p>
          <w:p w14:paraId="75B5D61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(value) AccessPointName v_APN_Tx := f_EUTRA38_MultiPDN_GetAPN(p_CellId, p_APN);</w:t>
            </w:r>
          </w:p>
          <w:p w14:paraId="5BE38D8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(omit) EmergNumList v_EmergNumList := omit;</w:t>
            </w:r>
          </w:p>
          <w:p w14:paraId="43B9EF2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(omit) MobileIdentity v_MSId := f_GetMSId(p_ForcedAttach);</w:t>
            </w:r>
          </w:p>
          <w:p w14:paraId="4F17927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PDU_PDN_DNN_Type v_PDN_Type := f_EUTRA38_MultiPDN_GetPDNType(p_APN); // @sic R5-206296 sic@</w:t>
            </w:r>
          </w:p>
          <w:p w14:paraId="565AB206"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PDN_Index_Type v_PdnIndex := f_GetMultiPdnIndex (v_PDN_Type);  // @sic R5-206296 sic@</w:t>
            </w:r>
          </w:p>
          <w:p w14:paraId="706C855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boolean v_IsIMS := false;</w:t>
            </w:r>
          </w:p>
          <w:p w14:paraId="0E45444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EPS_BearerIdentity v_EpsDefaultBearerId;</w:t>
            </w:r>
          </w:p>
          <w:p w14:paraId="125975F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(omit) ESM_Cause v_ESM_Cause := omit;</w:t>
            </w:r>
          </w:p>
          <w:p w14:paraId="0D0F6F9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(value) PDN_Address v_PDN_Address;</w:t>
            </w:r>
          </w:p>
          <w:p w14:paraId="24385B5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EmergencyNumList v_EmergencyNumList;</w:t>
            </w:r>
          </w:p>
          <w:p w14:paraId="21157CB0"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boolean v_StartPDN := true; // @sic R5s210149 sic@</w:t>
            </w:r>
          </w:p>
          <w:p w14:paraId="505D427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template (value) ProtocolConfigOptions v_PcoToUE;</w:t>
            </w:r>
          </w:p>
          <w:p w14:paraId="24CC3AA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BEARER_CONTEXT_TYPE v_BearerContextNumber;</w:t>
            </w:r>
          </w:p>
          <w:p w14:paraId="49F30DE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var integer i;</w:t>
            </w:r>
          </w:p>
          <w:p w14:paraId="0C6A4792" w14:textId="77777777" w:rsidR="00CD5FDF" w:rsidRPr="00CD5FDF" w:rsidRDefault="00CD5FDF" w:rsidP="00CD5FDF">
            <w:pPr>
              <w:spacing w:after="0"/>
              <w:rPr>
                <w:rFonts w:ascii="Arial" w:hAnsi="Arial" w:cs="Arial"/>
                <w:lang w:val="en-US"/>
              </w:rPr>
            </w:pPr>
            <w:r w:rsidRPr="00CD5FDF">
              <w:rPr>
                <w:rFonts w:ascii="Arial" w:hAnsi="Arial" w:cs="Arial"/>
                <w:lang w:val="en-US"/>
              </w:rPr>
              <w:lastRenderedPageBreak/>
              <w:t xml:space="preserve">    </w:t>
            </w:r>
          </w:p>
          <w:p w14:paraId="644852E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(pc_IPv6 and pc_IPv4) {</w:t>
            </w:r>
          </w:p>
          <w:p w14:paraId="45A2325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select (v_PDN_TypeToBeUsed) {</w:t>
            </w:r>
          </w:p>
          <w:p w14:paraId="7A7281E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case (forceIPv4only)          { v_ESM_Cause := cs_ESM_Cause_tv('00110010'B); }     // PDN type IPv4 only allowed</w:t>
            </w:r>
          </w:p>
          <w:p w14:paraId="15ED971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case (forceIPv6only)          { v_ESM_Cause := cs_ESM_Cause_tv('00110011'B); }     // PDN type IPv6 only allowed</w:t>
            </w:r>
          </w:p>
          <w:p w14:paraId="56CB0F7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case (pdnTypeAsSupportedByUE) { v_ESM_Cause := omit; }</w:t>
            </w:r>
          </w:p>
          <w:p w14:paraId="471D69E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4E758230"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0D10442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4413686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(p_NoOfEmergencyNumbers &gt; 0) {</w:t>
            </w:r>
          </w:p>
          <w:p w14:paraId="3799284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v_EmergencyNumList := f_Get_EmergencyNumList (p_NoOfEmergencyNumbers, f_EUTRA_MobileInfo_GetLocalEmergencyNumberList());</w:t>
            </w:r>
          </w:p>
          <w:p w14:paraId="09AA5AF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f_EUTRA_MobileInfo_SetLocalEmergencyNumberList (v_EmergencyNumList); // save the list of locally usable emergency numbers</w:t>
            </w:r>
          </w:p>
          <w:p w14:paraId="676FD020"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v_EmergNumList := f_Build_EmergNumList(p_NoOfEmergencyNumbers, v_EmergencyNumList);</w:t>
            </w:r>
          </w:p>
          <w:p w14:paraId="4790502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065F39D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0E3BA36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select(v_PDN_Type) { // @sic R5-206296 sic@</w:t>
            </w:r>
          </w:p>
          <w:p w14:paraId="20F7C71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case (Internet_DNN) {</w:t>
            </w:r>
          </w:p>
          <w:p w14:paraId="5C9E5536"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v_BearerContextNumber := DEF_1;</w:t>
            </w:r>
          </w:p>
          <w:p w14:paraId="4137E2D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180727D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case (IMS_DNN) {</w:t>
            </w:r>
          </w:p>
          <w:p w14:paraId="6590C1C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v_IsIMS := true;</w:t>
            </w:r>
          </w:p>
          <w:p w14:paraId="7D675C4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    f_IMS_IPCAN_SendCoOrdMsg(IMS[tsc_Index_IMS1], cms_IPCAN_IMS_IpcanInd);   // @sic R5s210305 sic@ // S1-N1-mode change; IMS registration at EUTRA side</w:t>
            </w:r>
          </w:p>
          <w:p w14:paraId="014C710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v_BearerContextNumber := DEF_2;</w:t>
            </w:r>
          </w:p>
          <w:p w14:paraId="6C98F3F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42D4C73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77EC597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v_EpsDefaultBearerId := f_EUTRA38_MultiPDN_ConfigureDRB(p_CellId,</w:t>
            </w:r>
          </w:p>
          <w:p w14:paraId="4131BA3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v_PDN_Type,</w:t>
            </w:r>
          </w:p>
          <w:p w14:paraId="2BC1DDF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v_IsIMS);</w:t>
            </w:r>
          </w:p>
          <w:p w14:paraId="476D54F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4860D0A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v_PcoToUE := f_NAS_ProtocolConfigOptionsTX(f_EUTRA38_MultiPDN_GetPCOs(p_CellId,</w:t>
            </w:r>
          </w:p>
          <w:p w14:paraId="4531A9D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v_PdnIndex,</w:t>
            </w:r>
          </w:p>
          <w:p w14:paraId="1D4CF9F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v_IsIMS,</w:t>
            </w:r>
          </w:p>
          <w:p w14:paraId="2D1E4B4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v_EpsDefaultBearerId,</w:t>
            </w:r>
          </w:p>
          <w:p w14:paraId="7E3BA94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p_ExtdPcoFromUE,</w:t>
            </w:r>
          </w:p>
          <w:p w14:paraId="51D90C1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p_PcoFromUE,</w:t>
            </w:r>
          </w:p>
          <w:p w14:paraId="0EB284C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r w:rsidRPr="00CD5FDF">
              <w:rPr>
                <w:rFonts w:ascii="Arial" w:hAnsi="Arial" w:cs="Arial"/>
                <w:highlight w:val="yellow"/>
                <w:lang w:val="en-US"/>
              </w:rPr>
              <w:t>p_N26</w:t>
            </w:r>
            <w:r w:rsidRPr="00CD5FDF">
              <w:rPr>
                <w:rFonts w:ascii="Arial" w:hAnsi="Arial" w:cs="Arial"/>
                <w:lang w:val="en-US"/>
              </w:rPr>
              <w:t>));</w:t>
            </w:r>
          </w:p>
          <w:p w14:paraId="719CDB19" w14:textId="77777777" w:rsidR="00CD5FDF" w:rsidRPr="00CD5FDF" w:rsidRDefault="00CD5FDF" w:rsidP="00CD5FDF">
            <w:pPr>
              <w:spacing w:after="0"/>
              <w:rPr>
                <w:rFonts w:ascii="Arial" w:hAnsi="Arial" w:cs="Arial"/>
                <w:lang w:val="en-US"/>
              </w:rPr>
            </w:pPr>
          </w:p>
          <w:p w14:paraId="298E443F"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(isvalue (p_ExtdPcoFromUE)) {</w:t>
            </w:r>
          </w:p>
          <w:p w14:paraId="51DCE99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 FFS - At the moment, 36.508 table 4.7.3-6 specifies ExtdPCO should be not present</w:t>
            </w:r>
          </w:p>
          <w:p w14:paraId="22FA5BB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799D39B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1FBD2C0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(isvalue(p_PduInfoFromNR)) { // @sic R5s210149 sic@</w:t>
            </w:r>
          </w:p>
          <w:p w14:paraId="374FDCA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 The UE has just moved from NR. If so, data from NR should be used, rather than created anew</w:t>
            </w:r>
          </w:p>
          <w:p w14:paraId="0DD06B5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for (i := 0; i &lt; lengthof (p_PduInfoFromNR); i := i + 1) {</w:t>
            </w:r>
          </w:p>
          <w:p w14:paraId="0FB230A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(v_PdnIndex == valueof(p_PduInfoFromNR[i].PdnIndex)) {</w:t>
            </w:r>
          </w:p>
          <w:p w14:paraId="42009CC1"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 Data from NR should be used, rather than created anew</w:t>
            </w:r>
          </w:p>
          <w:p w14:paraId="2C8A732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v_StartPDN := false; // no need to change DRB mapping as this has already been done in calling function</w:t>
            </w:r>
          </w:p>
          <w:p w14:paraId="56706D3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break;</w:t>
            </w:r>
          </w:p>
          <w:p w14:paraId="321BC7B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6EC9189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33C1F8C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3372D27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if (v_StartPDN) { // completely new PDN connection @sic R5s210149 sic@</w:t>
            </w:r>
          </w:p>
          <w:p w14:paraId="57014B6A"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f_IP_Handling_StartPDN(IP, v_PdnIndex, cs_DrbInfo_EUTRA(p_CellId, (hex2int(v_EpsDefaultBearerId)-4)));</w:t>
            </w:r>
          </w:p>
          <w:p w14:paraId="67B70B1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7430FBD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163A77C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v_PDN_Address := f_EUTRA_GetPDNAddress(p_IPv4AllocationViaNasFlag, v_PdnIndex);</w:t>
            </w:r>
          </w:p>
          <w:p w14:paraId="5C1276F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4B6BDCB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f_EUTRA_RRCConnectionReconfigurationWithAttachAcceptAllParams(p_CellId,</w:t>
            </w:r>
          </w:p>
          <w:p w14:paraId="03FF4EA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v_EpsDefaultBearerId,</w:t>
            </w:r>
          </w:p>
          <w:p w14:paraId="7478D49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tsc_RRC_TI_Def,</w:t>
            </w:r>
          </w:p>
          <w:p w14:paraId="5A7FF3ED"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p_EPS_TI,</w:t>
            </w:r>
          </w:p>
          <w:p w14:paraId="79BDB3EB"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v_AttachType,</w:t>
            </w:r>
          </w:p>
          <w:p w14:paraId="7DAC42F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v_PDN_Address,</w:t>
            </w:r>
          </w:p>
          <w:p w14:paraId="5492F79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v_Guti,</w:t>
            </w:r>
          </w:p>
          <w:p w14:paraId="25315CA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cs_TAIListNonConsecutive_lv(v_PLMN, {bit2oct(v_TAC)}),</w:t>
            </w:r>
          </w:p>
          <w:p w14:paraId="71BC7C1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v_LAI,</w:t>
            </w:r>
          </w:p>
          <w:p w14:paraId="66F136C6"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v_MSId,</w:t>
            </w:r>
          </w:p>
          <w:p w14:paraId="4ECF419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v_ESM_Cause,</w:t>
            </w:r>
          </w:p>
          <w:p w14:paraId="00141AC5"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v_APN_Tx,  // @sic R5-206296 sic@</w:t>
            </w:r>
          </w:p>
          <w:p w14:paraId="1E53B40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v_PcoToUE,</w:t>
            </w:r>
          </w:p>
          <w:p w14:paraId="0C2E872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f_GetAdditionalUpdateResult(p_AdditionalUpdateType, p_ForcedAttach),</w:t>
            </w:r>
          </w:p>
          <w:p w14:paraId="7003A806"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p_T3412,</w:t>
            </w:r>
          </w:p>
          <w:p w14:paraId="5751EB9C"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p_T3402,</w:t>
            </w:r>
          </w:p>
          <w:p w14:paraId="7CC89C3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p_T3423,</w:t>
            </w:r>
          </w:p>
          <w:p w14:paraId="371D839B" w14:textId="77777777" w:rsidR="00CD5FDF" w:rsidRPr="00CD5FDF" w:rsidRDefault="00CD5FDF" w:rsidP="00CD5FDF">
            <w:pPr>
              <w:spacing w:after="0"/>
              <w:rPr>
                <w:rFonts w:ascii="Arial" w:hAnsi="Arial" w:cs="Arial"/>
                <w:lang w:val="en-US"/>
              </w:rPr>
            </w:pPr>
            <w:r w:rsidRPr="00CD5FDF">
              <w:rPr>
                <w:rFonts w:ascii="Arial" w:hAnsi="Arial" w:cs="Arial"/>
                <w:lang w:val="en-US"/>
              </w:rPr>
              <w:lastRenderedPageBreak/>
              <w:t xml:space="preserve">                                                                  p_EquivalentPlmnList,</w:t>
            </w:r>
          </w:p>
          <w:p w14:paraId="024EAFF2"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v_EmergNumList,</w:t>
            </w:r>
          </w:p>
          <w:p w14:paraId="1FC09A3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3AE874B7"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02D26754"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v_BearerContextNumber,</w:t>
            </w:r>
          </w:p>
          <w:p w14:paraId="5CD2A2A2"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p_EMM_Cause,</w:t>
            </w:r>
          </w:p>
          <w:p w14:paraId="17B605A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omit,</w:t>
            </w:r>
          </w:p>
          <w:p w14:paraId="3D02EE18"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p_DCN_Id,</w:t>
            </w:r>
          </w:p>
          <w:p w14:paraId="3474EB2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omit,</w:t>
            </w:r>
          </w:p>
          <w:p w14:paraId="046F2319"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w:t>
            </w:r>
          </w:p>
          <w:p w14:paraId="36A23253"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p_UERadioCapId); // @sic R5-216280 sic@</w:t>
            </w:r>
          </w:p>
          <w:p w14:paraId="0771757E" w14:textId="77777777" w:rsidR="00CD5FDF" w:rsidRPr="00CD5FDF" w:rsidRDefault="00CD5FDF" w:rsidP="00CD5FDF">
            <w:pPr>
              <w:spacing w:after="0"/>
              <w:rPr>
                <w:rFonts w:ascii="Arial" w:hAnsi="Arial" w:cs="Arial"/>
                <w:lang w:val="en-US"/>
              </w:rPr>
            </w:pPr>
            <w:r w:rsidRPr="00CD5FDF">
              <w:rPr>
                <w:rFonts w:ascii="Arial" w:hAnsi="Arial" w:cs="Arial"/>
                <w:lang w:val="en-US"/>
              </w:rPr>
              <w:t xml:space="preserve">    return v_EpsDefaultBearerId;</w:t>
            </w:r>
          </w:p>
          <w:p w14:paraId="6857C6AC" w14:textId="26B5265C" w:rsidR="00934618" w:rsidRPr="008E5453" w:rsidRDefault="00CD5FDF" w:rsidP="00CD5FDF">
            <w:pPr>
              <w:spacing w:after="0"/>
              <w:rPr>
                <w:rFonts w:ascii="Arial" w:hAnsi="Arial" w:cs="Arial"/>
                <w:lang w:val="en-US" w:eastAsia="zh-CN"/>
              </w:rPr>
            </w:pPr>
            <w:r w:rsidRPr="00CD5FDF">
              <w:rPr>
                <w:rFonts w:ascii="Arial" w:hAnsi="Arial" w:cs="Arial"/>
                <w:lang w:val="en-US"/>
              </w:rPr>
              <w:t xml:space="preserve">  }</w:t>
            </w:r>
            <w:r w:rsidR="00934618" w:rsidRPr="0069782B">
              <w:rPr>
                <w:rFonts w:ascii="Arial" w:hAnsi="Arial" w:cs="Arial"/>
                <w:lang w:val="en-US"/>
              </w:rPr>
              <w:t xml:space="preserve">               </w:t>
            </w:r>
          </w:p>
        </w:tc>
      </w:tr>
    </w:tbl>
    <w:p w14:paraId="2B697041" w14:textId="77777777" w:rsidR="00934618" w:rsidRDefault="00934618" w:rsidP="00934618"/>
    <w:p w14:paraId="06D8F571" w14:textId="77777777" w:rsidR="00934618" w:rsidRDefault="00934618" w:rsidP="005C42E8"/>
    <w:p w14:paraId="794CA349" w14:textId="602A545F" w:rsidR="005C42E8" w:rsidRDefault="005C42E8" w:rsidP="005C42E8">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97659036"/>
      <w:r>
        <w:rPr>
          <w:b/>
          <w:lang w:val="pt-BR"/>
        </w:rPr>
        <w:t xml:space="preserve">Change </w:t>
      </w:r>
      <w:r w:rsidR="00934618">
        <w:rPr>
          <w:b/>
          <w:lang w:val="pt-BR"/>
        </w:rPr>
        <w:t>6</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42E8" w:rsidRPr="008E5453" w14:paraId="3A29D2A5" w14:textId="77777777" w:rsidTr="00A22A5D">
        <w:trPr>
          <w:trHeight w:val="447"/>
        </w:trPr>
        <w:tc>
          <w:tcPr>
            <w:tcW w:w="1985" w:type="dxa"/>
          </w:tcPr>
          <w:p w14:paraId="0C211418" w14:textId="77777777" w:rsidR="005C42E8" w:rsidRPr="008E5453" w:rsidRDefault="005C42E8" w:rsidP="00A22A5D">
            <w:pPr>
              <w:spacing w:before="40" w:after="40"/>
              <w:rPr>
                <w:rFonts w:ascii="Arial" w:hAnsi="Arial" w:cs="Arial"/>
                <w:b/>
              </w:rPr>
            </w:pPr>
            <w:r w:rsidRPr="008E5453">
              <w:rPr>
                <w:rFonts w:ascii="Arial" w:hAnsi="Arial" w:cs="Arial"/>
                <w:b/>
              </w:rPr>
              <w:t>Function name</w:t>
            </w:r>
          </w:p>
        </w:tc>
        <w:tc>
          <w:tcPr>
            <w:tcW w:w="7654" w:type="dxa"/>
          </w:tcPr>
          <w:p w14:paraId="6C0C97D6" w14:textId="4217FE48" w:rsidR="005C42E8" w:rsidRPr="008E5453" w:rsidRDefault="00B12E6E" w:rsidP="00A22A5D">
            <w:pPr>
              <w:spacing w:after="0"/>
              <w:rPr>
                <w:rFonts w:ascii="Arial" w:hAnsi="Arial" w:cs="Arial"/>
              </w:rPr>
            </w:pPr>
            <w:r w:rsidRPr="00B12E6E">
              <w:rPr>
                <w:rFonts w:ascii="Arial" w:hAnsi="Arial" w:cs="Arial"/>
              </w:rPr>
              <w:t>f_EUTRA38_MultiPDN_EstablishAdditionalPDN_Step2</w:t>
            </w:r>
          </w:p>
        </w:tc>
      </w:tr>
      <w:tr w:rsidR="005C42E8" w:rsidRPr="008E5453" w14:paraId="57EFF54E" w14:textId="77777777" w:rsidTr="00A22A5D">
        <w:trPr>
          <w:trHeight w:val="452"/>
        </w:trPr>
        <w:tc>
          <w:tcPr>
            <w:tcW w:w="1985" w:type="dxa"/>
          </w:tcPr>
          <w:p w14:paraId="7182DEFA" w14:textId="77777777" w:rsidR="005C42E8" w:rsidRPr="008E5453" w:rsidRDefault="005C42E8" w:rsidP="00A22A5D">
            <w:pPr>
              <w:spacing w:before="40" w:after="40"/>
              <w:rPr>
                <w:rFonts w:ascii="Arial" w:hAnsi="Arial" w:cs="Arial"/>
                <w:b/>
              </w:rPr>
            </w:pPr>
            <w:r w:rsidRPr="008E5453">
              <w:rPr>
                <w:rFonts w:ascii="Arial" w:hAnsi="Arial" w:cs="Arial"/>
                <w:b/>
              </w:rPr>
              <w:t>Reason for change</w:t>
            </w:r>
          </w:p>
        </w:tc>
        <w:tc>
          <w:tcPr>
            <w:tcW w:w="7654" w:type="dxa"/>
          </w:tcPr>
          <w:p w14:paraId="44B11142" w14:textId="403BFC05" w:rsidR="005C42E8" w:rsidRPr="00BB7617" w:rsidRDefault="001647F1" w:rsidP="00A22A5D">
            <w:pPr>
              <w:rPr>
                <w:rFonts w:ascii="Arial" w:hAnsi="Arial" w:cs="Arial"/>
              </w:rPr>
            </w:pPr>
            <w:r>
              <w:rPr>
                <w:rFonts w:ascii="Arial" w:hAnsi="Arial" w:cs="Arial"/>
              </w:rPr>
              <w:t xml:space="preserve">We suggest </w:t>
            </w:r>
            <w:r w:rsidR="0059533D">
              <w:rPr>
                <w:rFonts w:ascii="Arial" w:hAnsi="Arial" w:cs="Arial"/>
              </w:rPr>
              <w:t xml:space="preserve">a </w:t>
            </w:r>
            <w:r>
              <w:rPr>
                <w:rFonts w:ascii="Arial" w:hAnsi="Arial" w:cs="Arial"/>
              </w:rPr>
              <w:t xml:space="preserve">simplification of this function by replacing the </w:t>
            </w:r>
            <w:r w:rsidRPr="001647F1">
              <w:rPr>
                <w:rFonts w:ascii="Arial" w:hAnsi="Arial" w:cs="Arial"/>
              </w:rPr>
              <w:t>EUTRA_NR_PduSessionInfoList_Type</w:t>
            </w:r>
            <w:r>
              <w:rPr>
                <w:rFonts w:ascii="Arial" w:hAnsi="Arial" w:cs="Arial"/>
              </w:rPr>
              <w:t xml:space="preserve"> with a Boolean type in order to signal when it is desired to configure the new PDN or not (i.e. whether to call </w:t>
            </w:r>
            <w:r w:rsidRPr="001647F1">
              <w:rPr>
                <w:rFonts w:ascii="Arial" w:hAnsi="Arial" w:cs="Arial"/>
              </w:rPr>
              <w:t>f_IP_Handling_StartPDN</w:t>
            </w:r>
            <w:r>
              <w:rPr>
                <w:rFonts w:ascii="Arial" w:hAnsi="Arial" w:cs="Arial"/>
              </w:rPr>
              <w:t xml:space="preserve"> or not). The reason is only simplification of the code, as of now no function is trying to pass the full </w:t>
            </w:r>
            <w:r w:rsidRPr="001647F1">
              <w:rPr>
                <w:rFonts w:ascii="Arial" w:hAnsi="Arial" w:cs="Arial"/>
              </w:rPr>
              <w:t>EUTRA_NR_PduSessionInfoList</w:t>
            </w:r>
            <w:r>
              <w:rPr>
                <w:rFonts w:ascii="Arial" w:hAnsi="Arial" w:cs="Arial"/>
              </w:rPr>
              <w:t xml:space="preserve"> type of information for a given PDN, the essential information is only whether to start the PDN or not.</w:t>
            </w:r>
          </w:p>
        </w:tc>
      </w:tr>
      <w:tr w:rsidR="005C42E8" w:rsidRPr="008E5453" w14:paraId="214EF612" w14:textId="77777777" w:rsidTr="00A22A5D">
        <w:tc>
          <w:tcPr>
            <w:tcW w:w="1985" w:type="dxa"/>
          </w:tcPr>
          <w:p w14:paraId="2BA2937E" w14:textId="77777777" w:rsidR="005C42E8" w:rsidRPr="008E5453" w:rsidRDefault="005C42E8" w:rsidP="00A22A5D">
            <w:pPr>
              <w:spacing w:before="40" w:after="40"/>
              <w:rPr>
                <w:rFonts w:ascii="Arial" w:hAnsi="Arial" w:cs="Arial"/>
                <w:b/>
              </w:rPr>
            </w:pPr>
            <w:r w:rsidRPr="008E5453">
              <w:rPr>
                <w:rFonts w:ascii="Arial" w:hAnsi="Arial" w:cs="Arial"/>
                <w:b/>
              </w:rPr>
              <w:t>Summary of change</w:t>
            </w:r>
          </w:p>
        </w:tc>
        <w:tc>
          <w:tcPr>
            <w:tcW w:w="7654" w:type="dxa"/>
          </w:tcPr>
          <w:p w14:paraId="170120AB" w14:textId="360F9CE0" w:rsidR="005C42E8" w:rsidRPr="008E5453" w:rsidRDefault="00E27D3F" w:rsidP="00A22A5D">
            <w:pPr>
              <w:pStyle w:val="CRCoverPage"/>
              <w:spacing w:after="0"/>
              <w:rPr>
                <w:rFonts w:cs="Arial"/>
                <w:lang w:val="en-SG"/>
              </w:rPr>
            </w:pPr>
            <w:r>
              <w:rPr>
                <w:rFonts w:cs="Arial"/>
                <w:lang w:val="en-SG"/>
              </w:rPr>
              <w:t>Simplification of this function by replacing one of the input parameter with a simpler type and removing the logic that decides whether the PDN needs to be started or not.</w:t>
            </w:r>
          </w:p>
        </w:tc>
      </w:tr>
      <w:tr w:rsidR="005C42E8" w:rsidRPr="008E5453" w14:paraId="0AF8DC6F" w14:textId="77777777" w:rsidTr="00A22A5D">
        <w:tc>
          <w:tcPr>
            <w:tcW w:w="1985" w:type="dxa"/>
          </w:tcPr>
          <w:p w14:paraId="6D42E1FC" w14:textId="77777777" w:rsidR="005C42E8" w:rsidRPr="008E5453" w:rsidRDefault="005C42E8" w:rsidP="00A22A5D">
            <w:pPr>
              <w:spacing w:before="40" w:after="40"/>
              <w:rPr>
                <w:rFonts w:ascii="Arial" w:hAnsi="Arial" w:cs="Arial"/>
                <w:b/>
              </w:rPr>
            </w:pPr>
            <w:r w:rsidRPr="008E5453">
              <w:rPr>
                <w:rFonts w:ascii="Arial" w:hAnsi="Arial" w:cs="Arial"/>
                <w:b/>
              </w:rPr>
              <w:t>TTCN module</w:t>
            </w:r>
          </w:p>
        </w:tc>
        <w:tc>
          <w:tcPr>
            <w:tcW w:w="7654" w:type="dxa"/>
          </w:tcPr>
          <w:p w14:paraId="39E46B65" w14:textId="46D8C222" w:rsidR="005C42E8" w:rsidRPr="008E5453" w:rsidRDefault="00B12E6E" w:rsidP="00A22A5D">
            <w:pPr>
              <w:spacing w:after="0"/>
              <w:rPr>
                <w:rFonts w:ascii="Arial" w:hAnsi="Arial" w:cs="Arial"/>
                <w:lang w:val="en-US"/>
              </w:rPr>
            </w:pPr>
            <w:r w:rsidRPr="00B12E6E">
              <w:rPr>
                <w:rFonts w:ascii="Arial" w:hAnsi="Arial" w:cs="Arial"/>
                <w:lang w:val="en-US"/>
              </w:rPr>
              <w:t>EUTRA38_NR5GC_InitialRegistration.ttcn</w:t>
            </w:r>
          </w:p>
        </w:tc>
      </w:tr>
      <w:tr w:rsidR="005C42E8" w:rsidRPr="008E5453" w14:paraId="713787B0" w14:textId="77777777" w:rsidTr="00A22A5D">
        <w:tc>
          <w:tcPr>
            <w:tcW w:w="1985" w:type="dxa"/>
          </w:tcPr>
          <w:p w14:paraId="082D4088" w14:textId="77777777" w:rsidR="005C42E8" w:rsidRPr="008E5453" w:rsidRDefault="005C42E8" w:rsidP="00A22A5D">
            <w:pPr>
              <w:spacing w:before="40" w:after="40"/>
              <w:rPr>
                <w:rFonts w:ascii="Arial" w:hAnsi="Arial" w:cs="Arial"/>
                <w:b/>
                <w:highlight w:val="cyan"/>
              </w:rPr>
            </w:pPr>
            <w:r w:rsidRPr="008E5453">
              <w:rPr>
                <w:rFonts w:ascii="Arial" w:hAnsi="Arial" w:cs="Arial"/>
                <w:b/>
              </w:rPr>
              <w:t>MCC160 Comment</w:t>
            </w:r>
          </w:p>
        </w:tc>
        <w:tc>
          <w:tcPr>
            <w:tcW w:w="7654" w:type="dxa"/>
          </w:tcPr>
          <w:p w14:paraId="4B114958" w14:textId="77777777" w:rsidR="005C42E8" w:rsidRPr="008E5453" w:rsidRDefault="005C42E8" w:rsidP="00A22A5D">
            <w:pPr>
              <w:rPr>
                <w:rFonts w:ascii="Arial" w:hAnsi="Arial" w:cs="Arial"/>
                <w:highlight w:val="cyan"/>
              </w:rPr>
            </w:pPr>
          </w:p>
        </w:tc>
      </w:tr>
    </w:tbl>
    <w:p w14:paraId="7A5D5927" w14:textId="77777777" w:rsidR="005C42E8" w:rsidRPr="008E5453" w:rsidRDefault="005C42E8" w:rsidP="005C42E8">
      <w:pPr>
        <w:rPr>
          <w:rFonts w:ascii="Arial" w:hAnsi="Arial" w:cs="Arial"/>
          <w:lang w:val="en-US"/>
        </w:rPr>
      </w:pPr>
    </w:p>
    <w:p w14:paraId="6A3234DC" w14:textId="77777777" w:rsidR="005C42E8" w:rsidRPr="008E5453" w:rsidRDefault="005C42E8" w:rsidP="005C42E8">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42E8" w:rsidRPr="008E5453" w14:paraId="2DFD14A0" w14:textId="77777777" w:rsidTr="00A22A5D">
        <w:tc>
          <w:tcPr>
            <w:tcW w:w="9855" w:type="dxa"/>
          </w:tcPr>
          <w:p w14:paraId="3FEB84D7" w14:textId="77777777" w:rsidR="00C83A1A" w:rsidRPr="00C83A1A" w:rsidRDefault="005C42E8" w:rsidP="00C83A1A">
            <w:pPr>
              <w:spacing w:after="0"/>
              <w:rPr>
                <w:rFonts w:ascii="Arial" w:hAnsi="Arial" w:cs="Arial"/>
                <w:lang w:val="en-US"/>
              </w:rPr>
            </w:pPr>
            <w:r w:rsidRPr="00785A2E">
              <w:rPr>
                <w:rFonts w:ascii="Arial" w:hAnsi="Arial" w:cs="Arial"/>
                <w:lang w:val="en-US"/>
              </w:rPr>
              <w:t xml:space="preserve">  </w:t>
            </w:r>
            <w:r w:rsidRPr="0066540C">
              <w:rPr>
                <w:rFonts w:ascii="Arial" w:hAnsi="Arial" w:cs="Arial"/>
                <w:lang w:val="en-US"/>
              </w:rPr>
              <w:t xml:space="preserve">  </w:t>
            </w:r>
            <w:r w:rsidR="00C83A1A" w:rsidRPr="00C83A1A">
              <w:rPr>
                <w:rFonts w:ascii="Arial" w:hAnsi="Arial" w:cs="Arial"/>
                <w:lang w:val="en-US"/>
              </w:rPr>
              <w:t xml:space="preserve">  function f_EUTRA38_MultiPDN_EstablishAdditionalPDN_Step2(EUTRA_CellId_Type p_CellId,</w:t>
            </w:r>
          </w:p>
          <w:p w14:paraId="49540C8A" w14:textId="77777777" w:rsidR="00C83A1A" w:rsidRPr="00C83A1A" w:rsidRDefault="00C83A1A" w:rsidP="00C83A1A">
            <w:pPr>
              <w:spacing w:after="0"/>
              <w:rPr>
                <w:rFonts w:ascii="Arial" w:hAnsi="Arial" w:cs="Arial"/>
                <w:lang w:val="en-US"/>
              </w:rPr>
            </w:pPr>
            <w:r w:rsidRPr="00C83A1A">
              <w:rPr>
                <w:rFonts w:ascii="Arial" w:hAnsi="Arial" w:cs="Arial"/>
                <w:lang w:val="en-US"/>
              </w:rPr>
              <w:lastRenderedPageBreak/>
              <w:t xml:space="preserve">                                                           PDN_CONNECTIVITY_REQUEST p_PDNConnReq,</w:t>
            </w:r>
          </w:p>
          <w:p w14:paraId="3871DB3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boolean p_ConfigureSRB2 := false,</w:t>
            </w:r>
          </w:p>
          <w:p w14:paraId="02F34844"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template (omit) NasCount_Type p_NasCountUL := omit,</w:t>
            </w:r>
          </w:p>
          <w:p w14:paraId="4A27FB2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template (omit) EUTRA_NR_PduSessionInfoList_Type </w:t>
            </w:r>
            <w:r w:rsidRPr="00C83A1A">
              <w:rPr>
                <w:rFonts w:ascii="Arial" w:hAnsi="Arial" w:cs="Arial"/>
                <w:highlight w:val="yellow"/>
                <w:lang w:val="en-US"/>
              </w:rPr>
              <w:t>p_PduInfoFromNR := omit</w:t>
            </w:r>
            <w:r w:rsidRPr="00C83A1A">
              <w:rPr>
                <w:rFonts w:ascii="Arial" w:hAnsi="Arial" w:cs="Arial"/>
                <w:lang w:val="en-US"/>
              </w:rPr>
              <w:t>) runs on EUTRA_Multi5GS_PTC return EPS_BearerIdentity</w:t>
            </w:r>
          </w:p>
          <w:p w14:paraId="7ADB8FBD" w14:textId="77777777" w:rsidR="00C83A1A" w:rsidRPr="00C83A1A" w:rsidRDefault="00C83A1A" w:rsidP="00C83A1A">
            <w:pPr>
              <w:spacing w:after="0"/>
              <w:rPr>
                <w:rFonts w:ascii="Arial" w:hAnsi="Arial" w:cs="Arial"/>
                <w:lang w:val="en-US"/>
              </w:rPr>
            </w:pPr>
          </w:p>
          <w:p w14:paraId="542644D0"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5B2AC2D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ProcedureTransactionIdentifier v_PTId_UE;</w:t>
            </w:r>
          </w:p>
          <w:p w14:paraId="1281A5C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(omit) ProtocolConfigOptions v_PcoFromUE;</w:t>
            </w:r>
          </w:p>
          <w:p w14:paraId="12C247F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(value) ProtocolConfigOptions v_PcoToUE;</w:t>
            </w:r>
          </w:p>
          <w:p w14:paraId="424FCC2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(omit) ExtdProtocolConfigOptions v_ExtdPcoFromUE := omit;</w:t>
            </w:r>
          </w:p>
          <w:p w14:paraId="0A581D4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(value) AccessPointName v_APN_Tx := f_EUTRA38_MultiPDN_GetAPN(p_CellId, p_PDNConnReq.accessPointName);</w:t>
            </w:r>
          </w:p>
          <w:p w14:paraId="71682B9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PDU_PDN_DNN_Type v_PDN_Type;</w:t>
            </w:r>
          </w:p>
          <w:p w14:paraId="445C66C4"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PDN_Index_Type v_PdnIndex;</w:t>
            </w:r>
          </w:p>
          <w:p w14:paraId="27DF483E"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boolean v_IsIMS := false;</w:t>
            </w:r>
          </w:p>
          <w:p w14:paraId="3BE3409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EPS_BearerIdentity v_EpsDefaultBearerId;</w:t>
            </w:r>
          </w:p>
          <w:p w14:paraId="183211C4"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PDN_Address v_PDN_Address;</w:t>
            </w:r>
          </w:p>
          <w:p w14:paraId="53E03A0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BEARER_CONTEXT_TYPE v_BearerContextNumber;</w:t>
            </w:r>
          </w:p>
          <w:p w14:paraId="5C20319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(omit) ESM_Cause v_ESM_Cause := omit;        // @sic R5s170882 sic@</w:t>
            </w:r>
          </w:p>
          <w:p w14:paraId="5A1AFCB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PDN_TypeToBeUsed_Type v_PDN_TypeToBeUsed := f_EUTRA_MobileInfo_GetPdnTypeToBeUsed();   /* @sic R5s170882 sic@ */</w:t>
            </w:r>
          </w:p>
          <w:p w14:paraId="585CEACA"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(omit) SRB_ToAddModList v_SRB_ToAddModList := omit;</w:t>
            </w:r>
          </w:p>
          <w:p w14:paraId="7FA83513"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(value) EUTRA38_DRBInfoList_Type v_NewDRBs := {};</w:t>
            </w:r>
          </w:p>
          <w:p w14:paraId="7309171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(value) RadioBearerList_Type v_SS_ConfigList;</w:t>
            </w:r>
          </w:p>
          <w:p w14:paraId="3EC854B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(value) DRB_ToAddModList v_DRB_ToAddModList;</w:t>
            </w:r>
          </w:p>
          <w:p w14:paraId="26674F6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EUTRA38_DRBInfoList_Type v_ExistingDRBs := f_EUTRA38_MobileInfo_GetDRBInfoList();</w:t>
            </w:r>
          </w:p>
          <w:p w14:paraId="645D97C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integer v_NewDRBId;</w:t>
            </w:r>
          </w:p>
          <w:p w14:paraId="75948F1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EUTRA_SecurityParams_Type v_AuthParams := f_EUTRA_Security_Get();</w:t>
            </w:r>
          </w:p>
          <w:p w14:paraId="5F41A750"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r w:rsidRPr="00FB0B8F">
              <w:rPr>
                <w:rFonts w:ascii="Arial" w:hAnsi="Arial" w:cs="Arial"/>
                <w:highlight w:val="yellow"/>
                <w:lang w:val="en-US"/>
              </w:rPr>
              <w:t>var boolean v_StartPDN := true;</w:t>
            </w:r>
            <w:r w:rsidRPr="00C83A1A">
              <w:rPr>
                <w:rFonts w:ascii="Arial" w:hAnsi="Arial" w:cs="Arial"/>
                <w:lang w:val="en-US"/>
              </w:rPr>
              <w:t xml:space="preserve"> // @sic R5s210149 sic@</w:t>
            </w:r>
          </w:p>
          <w:p w14:paraId="74BC98FA"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integer i;</w:t>
            </w:r>
          </w:p>
          <w:p w14:paraId="0245A4C3" w14:textId="77777777" w:rsidR="00C83A1A" w:rsidRPr="00C83A1A" w:rsidRDefault="00C83A1A" w:rsidP="00C83A1A">
            <w:pPr>
              <w:spacing w:after="0"/>
              <w:rPr>
                <w:rFonts w:ascii="Arial" w:hAnsi="Arial" w:cs="Arial"/>
                <w:lang w:val="en-US"/>
              </w:rPr>
            </w:pPr>
          </w:p>
          <w:p w14:paraId="44CE7CB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v_PTId_UE := p_PDNConnReq.procedureTransactionIdentifier;</w:t>
            </w:r>
          </w:p>
          <w:p w14:paraId="40937B4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v_PDN_Type := f_EUTRA38_MultiPDN_GetPDNType(p_PDNConnReq.accessPointName);   /* get APN without any ESM information transfer @sic R5-206296 sic@ */</w:t>
            </w:r>
          </w:p>
          <w:p w14:paraId="74EE55B8" w14:textId="77777777" w:rsidR="00C83A1A" w:rsidRPr="00C83A1A" w:rsidRDefault="00C83A1A" w:rsidP="00C83A1A">
            <w:pPr>
              <w:spacing w:after="0"/>
              <w:rPr>
                <w:rFonts w:ascii="Arial" w:hAnsi="Arial" w:cs="Arial"/>
                <w:lang w:val="en-US"/>
              </w:rPr>
            </w:pPr>
          </w:p>
          <w:p w14:paraId="765B73BE"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if (match(p_PDNConnReq.requestType.typeValue, '100'B)) { // @sic R5s211357 sic@      //Anritsu TTCN CR R5s220065</w:t>
            </w:r>
          </w:p>
          <w:p w14:paraId="2D7442A0"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this is the only way to flag it's an emergency PDN</w:t>
            </w:r>
          </w:p>
          <w:p w14:paraId="602CBEA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v_PDN_Type := Emergency_PDN;</w:t>
            </w:r>
          </w:p>
          <w:p w14:paraId="2F9BE8C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v_APN_Tx := cs_AccessPointName(f_DomainName_EncodeLabels({"sos"}));  // @sic R5s211357 sic@</w:t>
            </w:r>
          </w:p>
          <w:p w14:paraId="0B3E3D1E" w14:textId="77777777" w:rsidR="00C83A1A" w:rsidRPr="00C83A1A" w:rsidRDefault="00C83A1A" w:rsidP="00C83A1A">
            <w:pPr>
              <w:spacing w:after="0"/>
              <w:rPr>
                <w:rFonts w:ascii="Arial" w:hAnsi="Arial" w:cs="Arial"/>
                <w:lang w:val="en-US"/>
              </w:rPr>
            </w:pPr>
            <w:r w:rsidRPr="00C83A1A">
              <w:rPr>
                <w:rFonts w:ascii="Arial" w:hAnsi="Arial" w:cs="Arial"/>
                <w:lang w:val="en-US"/>
              </w:rPr>
              <w:lastRenderedPageBreak/>
              <w:t xml:space="preserve">    }</w:t>
            </w:r>
          </w:p>
          <w:p w14:paraId="6DBB500F" w14:textId="77777777" w:rsidR="00C83A1A" w:rsidRPr="00C83A1A" w:rsidRDefault="00C83A1A" w:rsidP="00C83A1A">
            <w:pPr>
              <w:spacing w:after="0"/>
              <w:rPr>
                <w:rFonts w:ascii="Arial" w:hAnsi="Arial" w:cs="Arial"/>
                <w:lang w:val="en-US"/>
              </w:rPr>
            </w:pPr>
          </w:p>
          <w:p w14:paraId="45FB3713"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v_PcoFromUE := p_PDNConnReq.protocolConfigurationOptions;</w:t>
            </w:r>
          </w:p>
          <w:p w14:paraId="517CB5D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v_ExtdPcoFromUE := p_PDNConnReq.extdProtocolConfigurationOptions;</w:t>
            </w:r>
          </w:p>
          <w:p w14:paraId="385895B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v_PdnIndex := f_GetMultiPdnIndex (v_PDN_Type); // @sic R5-206296 sic@</w:t>
            </w:r>
          </w:p>
          <w:p w14:paraId="3974E93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v_PDN_Address := f_EUTRA_GetPDNAddress(f_CheckPCOforIPallocationViaNas(v_PcoFromUE), v_PdnIndex);</w:t>
            </w:r>
          </w:p>
          <w:p w14:paraId="5524E635" w14:textId="77777777" w:rsidR="00C83A1A" w:rsidRPr="00C83A1A" w:rsidRDefault="00C83A1A" w:rsidP="00C83A1A">
            <w:pPr>
              <w:spacing w:after="0"/>
              <w:rPr>
                <w:rFonts w:ascii="Arial" w:hAnsi="Arial" w:cs="Arial"/>
                <w:lang w:val="en-US"/>
              </w:rPr>
            </w:pPr>
          </w:p>
          <w:p w14:paraId="03A074A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select(v_PDN_Type) { // @sic R5-206296 sic@</w:t>
            </w:r>
          </w:p>
          <w:p w14:paraId="3DA88FC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case (Internet_DNN) {</w:t>
            </w:r>
          </w:p>
          <w:p w14:paraId="06A1707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v_BearerContextNumber := DEF_1;</w:t>
            </w:r>
          </w:p>
          <w:p w14:paraId="7A6503A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104B4B16"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case (IMS_DNN, Emergency_PDN) { // @sic R5s210149 sic@</w:t>
            </w:r>
          </w:p>
          <w:p w14:paraId="338C3DD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v_IsIMS := true;</w:t>
            </w:r>
          </w:p>
          <w:p w14:paraId="262E544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v_BearerContextNumber := DEF_2;</w:t>
            </w:r>
          </w:p>
          <w:p w14:paraId="5A64E1F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6B3DB25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38EEDBB7" w14:textId="77777777" w:rsidR="00C83A1A" w:rsidRPr="00C83A1A" w:rsidRDefault="00C83A1A" w:rsidP="00C83A1A">
            <w:pPr>
              <w:spacing w:after="0"/>
              <w:rPr>
                <w:rFonts w:ascii="Arial" w:hAnsi="Arial" w:cs="Arial"/>
                <w:lang w:val="en-US"/>
              </w:rPr>
            </w:pPr>
          </w:p>
          <w:p w14:paraId="3E6FD2E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get new default DRB and add to existing list   @sic R5-206289 sic@</w:t>
            </w:r>
          </w:p>
          <w:p w14:paraId="62FB809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v_NewDRBId := f_EUTRA38_GetNextDRBId (v_PDN_Type, true);</w:t>
            </w:r>
          </w:p>
          <w:p w14:paraId="658157C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v_EpsDefaultBearerId := int2hex(v_NewDRBId + 4, 1);</w:t>
            </w:r>
          </w:p>
          <w:p w14:paraId="2E106FB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v_NewDRBs[0] := cs_DRB_Info (v_NewDRBId, hex2int(v_EpsDefaultBearerId), true, cs_OneDRB_ConfigAM(v_NewDRBId), cs_508_DRB_ToAddMod_DEFAULT_AM(v_NewDRBId), v_PDN_Type);</w:t>
            </w:r>
          </w:p>
          <w:p w14:paraId="479A88D6"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v_ExistingDRBs := f_EUTRA38_DRBInfo_AddListOfEntries (valueof(v_ExistingDRBs), valueof(v_NewDRBs));</w:t>
            </w:r>
          </w:p>
          <w:p w14:paraId="0E804CEA"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f_EUTRA38_MobileInfo_SetDRBInfoList (valueof(v_ExistingDRBs));</w:t>
            </w:r>
          </w:p>
          <w:p w14:paraId="6B13784F" w14:textId="77777777" w:rsidR="00C83A1A" w:rsidRPr="00C83A1A" w:rsidRDefault="00C83A1A" w:rsidP="00C83A1A">
            <w:pPr>
              <w:spacing w:after="0"/>
              <w:rPr>
                <w:rFonts w:ascii="Arial" w:hAnsi="Arial" w:cs="Arial"/>
                <w:lang w:val="en-US"/>
              </w:rPr>
            </w:pPr>
          </w:p>
          <w:p w14:paraId="64FB5D9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if (p_ConfigureSRB2) {  // @sic R5-206289 sic@</w:t>
            </w:r>
          </w:p>
          <w:p w14:paraId="1A42637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v_SRB_ToAddModList := {cs_508_SRB2_ToAddMod_DEFAULT};</w:t>
            </w:r>
          </w:p>
          <w:p w14:paraId="7FEE9E80"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Need to configure the whole list</w:t>
            </w:r>
          </w:p>
          <w:p w14:paraId="00437F4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for (i:=0;  i &lt; lengthof(v_ExistingDRBs); i :=i+1) {</w:t>
            </w:r>
          </w:p>
          <w:p w14:paraId="38767420"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v_SS_ConfigList[i] := v_ExistingDRBs[i].SS_Config;</w:t>
            </w:r>
          </w:p>
          <w:p w14:paraId="3351C55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v_DRB_ToAddModList[i] := v_ExistingDRBs[i].DRB_ToAdd;</w:t>
            </w:r>
          </w:p>
          <w:p w14:paraId="630CA166"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7698BD7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If called after TAU, then NAS Count MUST be a value</w:t>
            </w:r>
          </w:p>
          <w:p w14:paraId="5CAA52C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This will also configure all DRBs</w:t>
            </w:r>
          </w:p>
          <w:p w14:paraId="0D368B9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v_AuthParams := f_EUTRA_RRC_ActivateSecurity(p_CellId, v_AuthParams, valueof(p_NasCountUL), v_SS_ConfigList);</w:t>
            </w:r>
          </w:p>
          <w:p w14:paraId="0094E30A"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f_EUTRA_Security_Set(v_AuthParams);</w:t>
            </w:r>
          </w:p>
          <w:p w14:paraId="6AD6B44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else {</w:t>
            </w:r>
          </w:p>
          <w:p w14:paraId="49CFB442" w14:textId="77777777" w:rsidR="00C83A1A" w:rsidRPr="00C83A1A" w:rsidRDefault="00C83A1A" w:rsidP="00C83A1A">
            <w:pPr>
              <w:spacing w:after="0"/>
              <w:rPr>
                <w:rFonts w:ascii="Arial" w:hAnsi="Arial" w:cs="Arial"/>
                <w:lang w:val="en-US"/>
              </w:rPr>
            </w:pPr>
            <w:r w:rsidRPr="00C83A1A">
              <w:rPr>
                <w:rFonts w:ascii="Arial" w:hAnsi="Arial" w:cs="Arial"/>
                <w:lang w:val="en-US"/>
              </w:rPr>
              <w:lastRenderedPageBreak/>
              <w:t xml:space="preserve">      // Only need to configure the latest DRB (all others already configured)</w:t>
            </w:r>
          </w:p>
          <w:p w14:paraId="4043158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v_SS_ConfigList[0] := v_NewDRBs[0].SS_Config;</w:t>
            </w:r>
          </w:p>
          <w:p w14:paraId="689DB5CE"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v_DRB_ToAddModList[0] := v_NewDRBs[0].DRB_ToAdd;</w:t>
            </w:r>
          </w:p>
          <w:p w14:paraId="055490E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f_EUTRA_SS_CommonRadioBearerConfig(p_CellId, valueof(v_SS_ConfigList));</w:t>
            </w:r>
          </w:p>
          <w:p w14:paraId="1847CB6E"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f_EUTRA_SS_RRC_RestartSecurity(p_CellId);</w:t>
            </w:r>
          </w:p>
          <w:p w14:paraId="155408D0"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53E2E2D6"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42250C53" w14:textId="77777777" w:rsidR="00C83A1A" w:rsidRPr="00C83A1A" w:rsidRDefault="00C83A1A" w:rsidP="00C83A1A">
            <w:pPr>
              <w:spacing w:after="0"/>
              <w:rPr>
                <w:rFonts w:ascii="Arial" w:hAnsi="Arial" w:cs="Arial"/>
                <w:lang w:val="en-US"/>
              </w:rPr>
            </w:pPr>
          </w:p>
          <w:p w14:paraId="2256AB2A" w14:textId="77777777" w:rsidR="00C83A1A" w:rsidRPr="00FB0B8F" w:rsidRDefault="00C83A1A" w:rsidP="00C83A1A">
            <w:pPr>
              <w:spacing w:after="0"/>
              <w:rPr>
                <w:rFonts w:ascii="Arial" w:hAnsi="Arial" w:cs="Arial"/>
                <w:highlight w:val="yellow"/>
                <w:lang w:val="en-US"/>
              </w:rPr>
            </w:pPr>
            <w:r w:rsidRPr="00C83A1A">
              <w:rPr>
                <w:rFonts w:ascii="Arial" w:hAnsi="Arial" w:cs="Arial"/>
                <w:lang w:val="en-US"/>
              </w:rPr>
              <w:t xml:space="preserve">    </w:t>
            </w:r>
            <w:r w:rsidRPr="00FB0B8F">
              <w:rPr>
                <w:rFonts w:ascii="Arial" w:hAnsi="Arial" w:cs="Arial"/>
                <w:highlight w:val="yellow"/>
                <w:lang w:val="en-US"/>
              </w:rPr>
              <w:t>if (isvalue(p_PduInfoFromNR)) { // @sic R5s210149 sic@</w:t>
            </w:r>
          </w:p>
          <w:p w14:paraId="71F12A05"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 The UE has just moved from NR. If so, data from NR should be used, rather than created anew</w:t>
            </w:r>
          </w:p>
          <w:p w14:paraId="4BE5F1C2"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for (i := 0; i &lt; lengthof (p_PduInfoFromNR); i := i + 1) {</w:t>
            </w:r>
          </w:p>
          <w:p w14:paraId="4F7887B4"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if (v_PdnIndex == valueof(p_PduInfoFromNR[i].PdnIndex)) {</w:t>
            </w:r>
          </w:p>
          <w:p w14:paraId="5DFAD144"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 Data from NR should be used, rather than created anew</w:t>
            </w:r>
          </w:p>
          <w:p w14:paraId="7A3B057A"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v_StartPDN := false; // no need to change DRB mapping as this has already been done in calling function</w:t>
            </w:r>
          </w:p>
          <w:p w14:paraId="454E091D"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break;</w:t>
            </w:r>
          </w:p>
          <w:p w14:paraId="5DC077AC"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w:t>
            </w:r>
          </w:p>
          <w:p w14:paraId="3BBBEF08"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w:t>
            </w:r>
          </w:p>
          <w:p w14:paraId="33CDCED0"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w:t>
            </w:r>
          </w:p>
          <w:p w14:paraId="7983D148" w14:textId="77777777" w:rsidR="00C83A1A" w:rsidRPr="00C83A1A" w:rsidRDefault="00C83A1A" w:rsidP="00C83A1A">
            <w:pPr>
              <w:spacing w:after="0"/>
              <w:rPr>
                <w:rFonts w:ascii="Arial" w:hAnsi="Arial" w:cs="Arial"/>
                <w:lang w:val="en-US"/>
              </w:rPr>
            </w:pPr>
            <w:r w:rsidRPr="00FB0B8F">
              <w:rPr>
                <w:rFonts w:ascii="Arial" w:hAnsi="Arial" w:cs="Arial"/>
                <w:highlight w:val="yellow"/>
                <w:lang w:val="en-US"/>
              </w:rPr>
              <w:t xml:space="preserve">    if (v_StartPDN)</w:t>
            </w:r>
            <w:r w:rsidRPr="00C83A1A">
              <w:rPr>
                <w:rFonts w:ascii="Arial" w:hAnsi="Arial" w:cs="Arial"/>
                <w:lang w:val="en-US"/>
              </w:rPr>
              <w:t xml:space="preserve"> { // completely new PDN connection @sic R5s210149 sic@</w:t>
            </w:r>
          </w:p>
          <w:p w14:paraId="5100C18C" w14:textId="77777777" w:rsidR="00C83A1A" w:rsidRPr="00C83A1A" w:rsidRDefault="00C83A1A" w:rsidP="00C83A1A">
            <w:pPr>
              <w:spacing w:after="0"/>
              <w:rPr>
                <w:rFonts w:ascii="Arial" w:hAnsi="Arial" w:cs="Arial"/>
                <w:lang w:val="en-US"/>
              </w:rPr>
            </w:pPr>
          </w:p>
          <w:p w14:paraId="250E049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f_IP_Handling_StartPDN(IP, v_PdnIndex, cs_DrbInfo_EUTRA(p_CellId, v_NewDRBId));</w:t>
            </w:r>
          </w:p>
          <w:p w14:paraId="25D2911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1A15B5DE"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4DEEBF3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v_PcoToUE := f_NAS_ProtocolConfigOptionsTX(f_EUTRA38_MultiPDN_GetPCOs(p_CellId,</w:t>
            </w:r>
          </w:p>
          <w:p w14:paraId="5B29A7D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v_PdnIndex,</w:t>
            </w:r>
          </w:p>
          <w:p w14:paraId="68180824"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v_IsIMS,</w:t>
            </w:r>
          </w:p>
          <w:p w14:paraId="7CFD39A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v_EpsDefaultBearerId,</w:t>
            </w:r>
          </w:p>
          <w:p w14:paraId="199976B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v_ExtdPcoFromUE,</w:t>
            </w:r>
          </w:p>
          <w:p w14:paraId="2F6C030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v_PcoFromUE));</w:t>
            </w:r>
          </w:p>
          <w:p w14:paraId="5DBDE8E1" w14:textId="77777777" w:rsidR="00C83A1A" w:rsidRPr="00C83A1A" w:rsidRDefault="00C83A1A" w:rsidP="00C83A1A">
            <w:pPr>
              <w:spacing w:after="0"/>
              <w:rPr>
                <w:rFonts w:ascii="Arial" w:hAnsi="Arial" w:cs="Arial"/>
                <w:lang w:val="en-US"/>
              </w:rPr>
            </w:pPr>
          </w:p>
          <w:p w14:paraId="599BF3C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if (isvalue (v_ExtdPcoFromUE)) {</w:t>
            </w:r>
          </w:p>
          <w:p w14:paraId="4EE4E72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FFS - At the moment, 36.508 table 4.7.3-6 specifies ExtdPCO should be not present</w:t>
            </w:r>
          </w:p>
          <w:p w14:paraId="3E856BC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1F85C276" w14:textId="77777777" w:rsidR="00C83A1A" w:rsidRPr="00C83A1A" w:rsidRDefault="00C83A1A" w:rsidP="00C83A1A">
            <w:pPr>
              <w:spacing w:after="0"/>
              <w:rPr>
                <w:rFonts w:ascii="Arial" w:hAnsi="Arial" w:cs="Arial"/>
                <w:lang w:val="en-US"/>
              </w:rPr>
            </w:pPr>
          </w:p>
          <w:p w14:paraId="6981EFA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if (pc_IPv6 and pc_IPv4) {              /* @sic R5s170882 sic@ */</w:t>
            </w:r>
          </w:p>
          <w:p w14:paraId="38D48C46"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select (v_PDN_TypeToBeUsed) {</w:t>
            </w:r>
          </w:p>
          <w:p w14:paraId="4D163DC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case (forceIPv4only)          { v_ESM_Cause := cs_ESM_Cause_tv('00110010'B); }     // PDN type IPv4 only allowed</w:t>
            </w:r>
          </w:p>
          <w:p w14:paraId="694C1DA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case (forceIPv6only)          { v_ESM_Cause := cs_ESM_Cause_tv('00110011'B); }     // PDN type IPv6 only allowed</w:t>
            </w:r>
          </w:p>
          <w:p w14:paraId="2819A7BF" w14:textId="77777777" w:rsidR="00C83A1A" w:rsidRPr="00C83A1A" w:rsidRDefault="00C83A1A" w:rsidP="00C83A1A">
            <w:pPr>
              <w:spacing w:after="0"/>
              <w:rPr>
                <w:rFonts w:ascii="Arial" w:hAnsi="Arial" w:cs="Arial"/>
                <w:lang w:val="en-US"/>
              </w:rPr>
            </w:pPr>
            <w:r w:rsidRPr="00C83A1A">
              <w:rPr>
                <w:rFonts w:ascii="Arial" w:hAnsi="Arial" w:cs="Arial"/>
                <w:lang w:val="en-US"/>
              </w:rPr>
              <w:lastRenderedPageBreak/>
              <w:t xml:space="preserve">        case (pdnTypeAsSupportedByUE) { v_ESM_Cause := omit; }</w:t>
            </w:r>
          </w:p>
          <w:p w14:paraId="7B45005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212AB4B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7E62AEDB" w14:textId="77777777" w:rsidR="00C83A1A" w:rsidRPr="00C83A1A" w:rsidRDefault="00C83A1A" w:rsidP="00C83A1A">
            <w:pPr>
              <w:spacing w:after="0"/>
              <w:rPr>
                <w:rFonts w:ascii="Arial" w:hAnsi="Arial" w:cs="Arial"/>
                <w:lang w:val="en-US"/>
              </w:rPr>
            </w:pPr>
          </w:p>
          <w:p w14:paraId="2ADB0F7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Step 8 of procedure in 36.508 cl. 4.5.3.3 */</w:t>
            </w:r>
          </w:p>
          <w:p w14:paraId="30EDA85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f_EUTRA_RRCConnectionReconfiguration_Send(p_CellId,             // @sic R5s211690 sic@</w:t>
            </w:r>
          </w:p>
          <w:p w14:paraId="285FF676"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tsc_RRC_TI_Def,</w:t>
            </w:r>
          </w:p>
          <w:p w14:paraId="047ED314"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0,</w:t>
            </w:r>
          </w:p>
          <w:p w14:paraId="10746150"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v_SRB_ToAddModList,</w:t>
            </w:r>
          </w:p>
          <w:p w14:paraId="5BC5F2A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v_DRB_ToAddModList,</w:t>
            </w:r>
          </w:p>
          <w:p w14:paraId="53FA100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w:t>
            </w:r>
          </w:p>
          <w:p w14:paraId="3B4510C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{cs_NAS_Request(tsc_SHT_IntegrityProtected_Ciphered, cs_508_ActivateDefEpsBearerContextRequest(v_EpsDefaultBearerId,</w:t>
            </w:r>
          </w:p>
          <w:p w14:paraId="63A1FD1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v_PTId_UE,</w:t>
            </w:r>
          </w:p>
          <w:p w14:paraId="5876F774"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v_APN_Tx,    // @sic R5-206296 sic@</w:t>
            </w:r>
          </w:p>
          <w:p w14:paraId="66FFFB66"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v_PDN_Address,</w:t>
            </w:r>
          </w:p>
          <w:p w14:paraId="055C653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v_ESM_Cause, /* @sic R5s170882 sic@ */</w:t>
            </w:r>
          </w:p>
          <w:p w14:paraId="44A42E7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v_PcoToUE,</w:t>
            </w:r>
          </w:p>
          <w:p w14:paraId="6998A27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v_BearerContextNumber))});</w:t>
            </w:r>
          </w:p>
          <w:p w14:paraId="1F9D9164"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return v_EpsDefaultBearerId;</w:t>
            </w:r>
          </w:p>
          <w:p w14:paraId="2322DA54" w14:textId="7ADF5ADA" w:rsidR="005C42E8" w:rsidRPr="008E5453" w:rsidRDefault="00C83A1A" w:rsidP="00C83A1A">
            <w:pPr>
              <w:spacing w:after="0"/>
              <w:rPr>
                <w:rFonts w:ascii="Arial" w:hAnsi="Arial" w:cs="Arial"/>
                <w:lang w:val="en-US"/>
              </w:rPr>
            </w:pPr>
            <w:r w:rsidRPr="00C83A1A">
              <w:rPr>
                <w:rFonts w:ascii="Arial" w:hAnsi="Arial" w:cs="Arial"/>
                <w:lang w:val="en-US"/>
              </w:rPr>
              <w:t xml:space="preserve">  }</w:t>
            </w:r>
          </w:p>
          <w:p w14:paraId="0B1E8C67" w14:textId="77777777" w:rsidR="005C42E8" w:rsidRPr="008E5453" w:rsidRDefault="005C42E8" w:rsidP="00A22A5D">
            <w:pPr>
              <w:spacing w:after="0"/>
              <w:rPr>
                <w:rFonts w:ascii="Arial" w:hAnsi="Arial" w:cs="Arial"/>
                <w:lang w:val="en-US"/>
              </w:rPr>
            </w:pPr>
          </w:p>
        </w:tc>
      </w:tr>
    </w:tbl>
    <w:p w14:paraId="610D035B" w14:textId="77777777" w:rsidR="005C42E8" w:rsidRPr="008E5453" w:rsidRDefault="005C42E8" w:rsidP="005C42E8">
      <w:pPr>
        <w:rPr>
          <w:rFonts w:ascii="Arial" w:hAnsi="Arial" w:cs="Arial"/>
          <w:lang w:val="en-US"/>
        </w:rPr>
      </w:pPr>
    </w:p>
    <w:p w14:paraId="4B46B3F7" w14:textId="77777777" w:rsidR="005C42E8" w:rsidRPr="008E5453" w:rsidRDefault="005C42E8" w:rsidP="005C42E8">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42E8" w:rsidRPr="008E5453" w14:paraId="0F1F8946" w14:textId="77777777" w:rsidTr="00A22A5D">
        <w:tc>
          <w:tcPr>
            <w:tcW w:w="9855" w:type="dxa"/>
          </w:tcPr>
          <w:p w14:paraId="744B9DF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function f_EUTRA38_MultiPDN_EstablishAdditionalPDN_Step2(EUTRA_CellId_Type p_CellId,</w:t>
            </w:r>
          </w:p>
          <w:p w14:paraId="13F8DD63"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PDN_CONNECTIVITY_REQUEST p_PDNConnReq,</w:t>
            </w:r>
          </w:p>
          <w:p w14:paraId="4D51D6C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boolean p_ConfigureSRB2 := false,</w:t>
            </w:r>
          </w:p>
          <w:p w14:paraId="57A9C33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template (omit) NasCount_Type p_NasCountUL := omit,</w:t>
            </w:r>
          </w:p>
          <w:p w14:paraId="26B33242" w14:textId="1287CA5E"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439BCB9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r w:rsidRPr="00FB0B8F">
              <w:rPr>
                <w:rFonts w:ascii="Arial" w:hAnsi="Arial" w:cs="Arial"/>
                <w:highlight w:val="yellow"/>
                <w:lang w:val="en-US"/>
              </w:rPr>
              <w:t>boolean p_StartPDN := true</w:t>
            </w:r>
            <w:r w:rsidRPr="00C83A1A">
              <w:rPr>
                <w:rFonts w:ascii="Arial" w:hAnsi="Arial" w:cs="Arial"/>
                <w:lang w:val="en-US"/>
              </w:rPr>
              <w:t>) runs on EUTRA_Multi5GS_PTC return EPS_BearerIdentity</w:t>
            </w:r>
          </w:p>
          <w:p w14:paraId="4ADD5F5A"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299FEC3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ProcedureTransactionIdentifier v_PTId_UE;</w:t>
            </w:r>
          </w:p>
          <w:p w14:paraId="7734EE3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(omit) ProtocolConfigOptions v_PcoFromUE;</w:t>
            </w:r>
          </w:p>
          <w:p w14:paraId="44A47D3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(value) ProtocolConfigOptions v_PcoToUE;</w:t>
            </w:r>
          </w:p>
          <w:p w14:paraId="756485E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(omit) ExtdProtocolConfigOptions v_ExtdPcoFromUE := omit;</w:t>
            </w:r>
          </w:p>
          <w:p w14:paraId="2C72412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(value) AccessPointName v_APN_Tx := f_EUTRA38_MultiPDN_GetAPN(p_CellId, p_PDNConnReq.accessPointName);</w:t>
            </w:r>
          </w:p>
          <w:p w14:paraId="363ADC7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PDU_PDN_DNN_Type v_PDN_Type;</w:t>
            </w:r>
          </w:p>
          <w:p w14:paraId="0B28DD3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PDN_Index_Type v_PdnIndex;</w:t>
            </w:r>
          </w:p>
          <w:p w14:paraId="39BC0104" w14:textId="77777777" w:rsidR="00C83A1A" w:rsidRPr="00C83A1A" w:rsidRDefault="00C83A1A" w:rsidP="00C83A1A">
            <w:pPr>
              <w:spacing w:after="0"/>
              <w:rPr>
                <w:rFonts w:ascii="Arial" w:hAnsi="Arial" w:cs="Arial"/>
                <w:lang w:val="en-US"/>
              </w:rPr>
            </w:pPr>
            <w:r w:rsidRPr="00C83A1A">
              <w:rPr>
                <w:rFonts w:ascii="Arial" w:hAnsi="Arial" w:cs="Arial"/>
                <w:lang w:val="en-US"/>
              </w:rPr>
              <w:lastRenderedPageBreak/>
              <w:t xml:space="preserve">    var boolean v_IsIMS := false;</w:t>
            </w:r>
          </w:p>
          <w:p w14:paraId="7C7FD57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EPS_BearerIdentity v_EpsDefaultBearerId;</w:t>
            </w:r>
          </w:p>
          <w:p w14:paraId="4F2CF5FE"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PDN_Address v_PDN_Address;</w:t>
            </w:r>
          </w:p>
          <w:p w14:paraId="0AE6014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BEARER_CONTEXT_TYPE v_BearerContextNumber;</w:t>
            </w:r>
          </w:p>
          <w:p w14:paraId="34CC62E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(omit) ESM_Cause v_ESM_Cause := omit;        // @sic R5s170882 sic@</w:t>
            </w:r>
          </w:p>
          <w:p w14:paraId="1FFBFF4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PDN_TypeToBeUsed_Type v_PDN_TypeToBeUsed := f_EUTRA_MobileInfo_GetPdnTypeToBeUsed();   /* @sic R5s170882 sic@ */</w:t>
            </w:r>
          </w:p>
          <w:p w14:paraId="217D3730"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(omit) SRB_ToAddModList v_SRB_ToAddModList := omit;</w:t>
            </w:r>
          </w:p>
          <w:p w14:paraId="5BBAF19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(value) EUTRA38_DRBInfoList_Type v_NewDRBs := {};</w:t>
            </w:r>
          </w:p>
          <w:p w14:paraId="2DD3472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(value) RadioBearerList_Type v_SS_ConfigList;</w:t>
            </w:r>
          </w:p>
          <w:p w14:paraId="1D5DBBC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template (value) DRB_ToAddModList v_DRB_ToAddModList;</w:t>
            </w:r>
          </w:p>
          <w:p w14:paraId="2FFA5B06"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EUTRA38_DRBInfoList_Type v_ExistingDRBs := f_EUTRA38_MobileInfo_GetDRBInfoList();</w:t>
            </w:r>
          </w:p>
          <w:p w14:paraId="3282CDD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integer v_NewDRBId;</w:t>
            </w:r>
          </w:p>
          <w:p w14:paraId="5F1EC68E"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EUTRA_SecurityParams_Type v_AuthParams := f_EUTRA_Security_Get();</w:t>
            </w:r>
          </w:p>
          <w:p w14:paraId="3AB42A8D" w14:textId="42BA078A" w:rsidR="00C83A1A" w:rsidRPr="00C83A1A" w:rsidRDefault="00C83A1A" w:rsidP="00C83A1A">
            <w:pPr>
              <w:spacing w:after="0"/>
              <w:rPr>
                <w:rFonts w:ascii="Arial" w:hAnsi="Arial" w:cs="Arial"/>
                <w:lang w:val="en-US"/>
              </w:rPr>
            </w:pPr>
            <w:r w:rsidRPr="00C83A1A">
              <w:rPr>
                <w:rFonts w:ascii="Arial" w:hAnsi="Arial" w:cs="Arial"/>
                <w:lang w:val="en-US"/>
              </w:rPr>
              <w:t xml:space="preserve">    </w:t>
            </w:r>
            <w:r w:rsidR="00FB0B8F" w:rsidRPr="00FB0B8F">
              <w:rPr>
                <w:rFonts w:ascii="Arial" w:hAnsi="Arial" w:cs="Arial"/>
                <w:highlight w:val="yellow"/>
                <w:lang w:val="en-US"/>
              </w:rPr>
              <w:t>//REMOVED</w:t>
            </w:r>
            <w:r w:rsidR="00FB0B8F">
              <w:rPr>
                <w:rFonts w:ascii="Arial" w:hAnsi="Arial" w:cs="Arial"/>
                <w:lang w:val="en-US"/>
              </w:rPr>
              <w:t xml:space="preserve"> </w:t>
            </w:r>
            <w:r w:rsidRPr="00FB0B8F">
              <w:rPr>
                <w:rFonts w:ascii="Arial" w:hAnsi="Arial" w:cs="Arial"/>
                <w:highlight w:val="yellow"/>
                <w:lang w:val="en-US"/>
              </w:rPr>
              <w:t>var boolean v_StartPDN := true;</w:t>
            </w:r>
            <w:r w:rsidRPr="00C83A1A">
              <w:rPr>
                <w:rFonts w:ascii="Arial" w:hAnsi="Arial" w:cs="Arial"/>
                <w:lang w:val="en-US"/>
              </w:rPr>
              <w:t xml:space="preserve"> // @sic R5s210149 sic@</w:t>
            </w:r>
          </w:p>
          <w:p w14:paraId="2CD12B74"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var integer i;</w:t>
            </w:r>
          </w:p>
          <w:p w14:paraId="6F7CDEE0" w14:textId="77777777" w:rsidR="00C83A1A" w:rsidRPr="00C83A1A" w:rsidRDefault="00C83A1A" w:rsidP="00C83A1A">
            <w:pPr>
              <w:spacing w:after="0"/>
              <w:rPr>
                <w:rFonts w:ascii="Arial" w:hAnsi="Arial" w:cs="Arial"/>
                <w:lang w:val="en-US"/>
              </w:rPr>
            </w:pPr>
          </w:p>
          <w:p w14:paraId="247F1A2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v_PTId_UE := p_PDNConnReq.procedureTransactionIdentifier;</w:t>
            </w:r>
          </w:p>
          <w:p w14:paraId="3B1A4D6A"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v_PDN_Type := f_EUTRA38_MultiPDN_GetPDNType(p_PDNConnReq.accessPointName);   /* get APN without any ESM information transfer @sic R5-206296 sic@ */</w:t>
            </w:r>
          </w:p>
          <w:p w14:paraId="7B18A4C9" w14:textId="77777777" w:rsidR="00C83A1A" w:rsidRPr="00C83A1A" w:rsidRDefault="00C83A1A" w:rsidP="00C83A1A">
            <w:pPr>
              <w:spacing w:after="0"/>
              <w:rPr>
                <w:rFonts w:ascii="Arial" w:hAnsi="Arial" w:cs="Arial"/>
                <w:lang w:val="en-US"/>
              </w:rPr>
            </w:pPr>
          </w:p>
          <w:p w14:paraId="7B76A59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if (match(p_PDNConnReq.requestType.typeValue, '100'B)) { // @sic R5s211357 sic@      //Anritsu TTCN CR R5s220065</w:t>
            </w:r>
          </w:p>
          <w:p w14:paraId="11BB3AF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this is the only way to flag it's an emergency PDN</w:t>
            </w:r>
          </w:p>
          <w:p w14:paraId="56D2F17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v_PDN_Type := Emergency_PDN;</w:t>
            </w:r>
          </w:p>
          <w:p w14:paraId="7586889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v_APN_Tx := cs_AccessPointName(f_DomainName_EncodeLabels({"sos"}));  // @sic R5s211357 sic@</w:t>
            </w:r>
          </w:p>
          <w:p w14:paraId="45322C2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30D55373" w14:textId="77777777" w:rsidR="00C83A1A" w:rsidRPr="00C83A1A" w:rsidRDefault="00C83A1A" w:rsidP="00C83A1A">
            <w:pPr>
              <w:spacing w:after="0"/>
              <w:rPr>
                <w:rFonts w:ascii="Arial" w:hAnsi="Arial" w:cs="Arial"/>
                <w:lang w:val="en-US"/>
              </w:rPr>
            </w:pPr>
          </w:p>
          <w:p w14:paraId="02EF36DA"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v_PcoFromUE := p_PDNConnReq.protocolConfigurationOptions;</w:t>
            </w:r>
          </w:p>
          <w:p w14:paraId="2E17F50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v_ExtdPcoFromUE := p_PDNConnReq.extdProtocolConfigurationOptions;</w:t>
            </w:r>
          </w:p>
          <w:p w14:paraId="681FF15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v_PdnIndex := f_GetMultiPdnIndex (v_PDN_Type); // @sic R5-206296 sic@</w:t>
            </w:r>
          </w:p>
          <w:p w14:paraId="2C7AD214"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v_PDN_Address := f_EUTRA_GetPDNAddress(f_CheckPCOforIPallocationViaNas(v_PcoFromUE), v_PdnIndex);</w:t>
            </w:r>
          </w:p>
          <w:p w14:paraId="7EDA0E92" w14:textId="77777777" w:rsidR="00C83A1A" w:rsidRPr="00C83A1A" w:rsidRDefault="00C83A1A" w:rsidP="00C83A1A">
            <w:pPr>
              <w:spacing w:after="0"/>
              <w:rPr>
                <w:rFonts w:ascii="Arial" w:hAnsi="Arial" w:cs="Arial"/>
                <w:lang w:val="en-US"/>
              </w:rPr>
            </w:pPr>
          </w:p>
          <w:p w14:paraId="0E6DF7E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select(v_PDN_Type) { // @sic R5-206296 sic@</w:t>
            </w:r>
          </w:p>
          <w:p w14:paraId="2BCCB60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case (Internet_DNN) {</w:t>
            </w:r>
          </w:p>
          <w:p w14:paraId="67702B9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v_BearerContextNumber := DEF_1;</w:t>
            </w:r>
          </w:p>
          <w:p w14:paraId="554451A3"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38FCACA3"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case (IMS_DNN, Emergency_PDN) { // @sic R5s210149 sic@</w:t>
            </w:r>
          </w:p>
          <w:p w14:paraId="5077BB8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v_IsIMS := true;</w:t>
            </w:r>
          </w:p>
          <w:p w14:paraId="1C634EB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v_BearerContextNumber := DEF_2;</w:t>
            </w:r>
          </w:p>
          <w:p w14:paraId="28CEABCD" w14:textId="77777777" w:rsidR="00C83A1A" w:rsidRPr="00C83A1A" w:rsidRDefault="00C83A1A" w:rsidP="00C83A1A">
            <w:pPr>
              <w:spacing w:after="0"/>
              <w:rPr>
                <w:rFonts w:ascii="Arial" w:hAnsi="Arial" w:cs="Arial"/>
                <w:lang w:val="en-US"/>
              </w:rPr>
            </w:pPr>
            <w:r w:rsidRPr="00C83A1A">
              <w:rPr>
                <w:rFonts w:ascii="Arial" w:hAnsi="Arial" w:cs="Arial"/>
                <w:lang w:val="en-US"/>
              </w:rPr>
              <w:lastRenderedPageBreak/>
              <w:t xml:space="preserve">      }</w:t>
            </w:r>
          </w:p>
          <w:p w14:paraId="1BA1A69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23810E3B" w14:textId="77777777" w:rsidR="00C83A1A" w:rsidRPr="00C83A1A" w:rsidRDefault="00C83A1A" w:rsidP="00C83A1A">
            <w:pPr>
              <w:spacing w:after="0"/>
              <w:rPr>
                <w:rFonts w:ascii="Arial" w:hAnsi="Arial" w:cs="Arial"/>
                <w:lang w:val="en-US"/>
              </w:rPr>
            </w:pPr>
          </w:p>
          <w:p w14:paraId="290BAE53"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get new default DRB and add to existing list   @sic R5-206289 sic@</w:t>
            </w:r>
          </w:p>
          <w:p w14:paraId="402B652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v_NewDRBId := f_EUTRA38_GetNextDRBId (v_PDN_Type, true);</w:t>
            </w:r>
          </w:p>
          <w:p w14:paraId="5BD4F33E"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v_EpsDefaultBearerId := int2hex(v_NewDRBId + 4, 1);</w:t>
            </w:r>
          </w:p>
          <w:p w14:paraId="13847C73"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v_NewDRBs[0] := cs_DRB_Info (v_NewDRBId, hex2int(v_EpsDefaultBearerId), true, cs_OneDRB_ConfigAM(v_NewDRBId), cs_508_DRB_ToAddMod_DEFAULT_AM(v_NewDRBId), v_PDN_Type);</w:t>
            </w:r>
          </w:p>
          <w:p w14:paraId="5CA702F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v_ExistingDRBs := f_EUTRA38_DRBInfo_AddListOfEntries (valueof(v_ExistingDRBs), valueof(v_NewDRBs));</w:t>
            </w:r>
          </w:p>
          <w:p w14:paraId="0E29D0F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f_EUTRA38_MobileInfo_SetDRBInfoList (valueof(v_ExistingDRBs));</w:t>
            </w:r>
          </w:p>
          <w:p w14:paraId="75426AA5" w14:textId="77777777" w:rsidR="00C83A1A" w:rsidRPr="00C83A1A" w:rsidRDefault="00C83A1A" w:rsidP="00C83A1A">
            <w:pPr>
              <w:spacing w:after="0"/>
              <w:rPr>
                <w:rFonts w:ascii="Arial" w:hAnsi="Arial" w:cs="Arial"/>
                <w:lang w:val="en-US"/>
              </w:rPr>
            </w:pPr>
          </w:p>
          <w:p w14:paraId="100230C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if (p_ConfigureSRB2) {  // @sic R5-206289 sic@</w:t>
            </w:r>
          </w:p>
          <w:p w14:paraId="3F153CD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v_SRB_ToAddModList := {cs_508_SRB2_ToAddMod_DEFAULT};</w:t>
            </w:r>
          </w:p>
          <w:p w14:paraId="2CCC176A"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Need to configure the whole list</w:t>
            </w:r>
          </w:p>
          <w:p w14:paraId="2CAB1B6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for (i:=0;  i &lt; lengthof(v_ExistingDRBs); i :=i+1) {</w:t>
            </w:r>
          </w:p>
          <w:p w14:paraId="3B46BC05"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v_SS_ConfigList[i] := v_ExistingDRBs[i].SS_Config;</w:t>
            </w:r>
          </w:p>
          <w:p w14:paraId="23A7ECDA"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v_DRB_ToAddModList[i] := v_ExistingDRBs[i].DRB_ToAdd;</w:t>
            </w:r>
          </w:p>
          <w:p w14:paraId="7C36234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43F49B4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If called after TAU, then NAS Count MUST be a value</w:t>
            </w:r>
          </w:p>
          <w:p w14:paraId="19F60B6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This will also configure all DRBs</w:t>
            </w:r>
          </w:p>
          <w:p w14:paraId="0F21082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v_AuthParams := f_EUTRA_RRC_ActivateSecurity(p_CellId, v_AuthParams, valueof(p_NasCountUL), v_SS_ConfigList);</w:t>
            </w:r>
          </w:p>
          <w:p w14:paraId="01427273"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f_EUTRA_Security_Set(v_AuthParams);</w:t>
            </w:r>
          </w:p>
          <w:p w14:paraId="6D2D54AE"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else {</w:t>
            </w:r>
          </w:p>
          <w:p w14:paraId="7F168C2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Only need to configure the latest DRB (all others already configured)</w:t>
            </w:r>
          </w:p>
          <w:p w14:paraId="1F0C6E3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v_SS_ConfigList[0] := v_NewDRBs[0].SS_Config;</w:t>
            </w:r>
          </w:p>
          <w:p w14:paraId="3AEC318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v_DRB_ToAddModList[0] := v_NewDRBs[0].DRB_ToAdd;</w:t>
            </w:r>
          </w:p>
          <w:p w14:paraId="1234FF2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f_EUTRA_SS_CommonRadioBearerConfig(p_CellId, valueof(v_SS_ConfigList));</w:t>
            </w:r>
          </w:p>
          <w:p w14:paraId="162E5A36"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f_EUTRA_SS_RRC_RestartSecurity(p_CellId);</w:t>
            </w:r>
          </w:p>
          <w:p w14:paraId="0B477C92"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5082B44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414B977C" w14:textId="0D010280"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w:t>
            </w:r>
            <w:r w:rsidR="00FB0B8F" w:rsidRPr="00FB0B8F">
              <w:rPr>
                <w:rFonts w:ascii="Arial" w:hAnsi="Arial" w:cs="Arial"/>
                <w:highlight w:val="yellow"/>
                <w:lang w:val="en-US"/>
              </w:rPr>
              <w:t>REMOVED</w:t>
            </w:r>
            <w:r w:rsidRPr="00FB0B8F">
              <w:rPr>
                <w:rFonts w:ascii="Arial" w:hAnsi="Arial" w:cs="Arial"/>
                <w:highlight w:val="yellow"/>
                <w:lang w:val="en-US"/>
              </w:rPr>
              <w:t xml:space="preserve"> </w:t>
            </w:r>
          </w:p>
          <w:p w14:paraId="0BFF3BA7"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if (isvalue(p_PduInfoFromNR)) { // @sic R5s210149 sic@</w:t>
            </w:r>
          </w:p>
          <w:p w14:paraId="59A033B5"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 The UE has just moved from NR. If so, data from NR should be used, rather than created anew</w:t>
            </w:r>
          </w:p>
          <w:p w14:paraId="71EC8FE0"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for (i := 0; i &lt; lengthof (p_PduInfoFromNR); i := i + 1) {</w:t>
            </w:r>
          </w:p>
          <w:p w14:paraId="1B587E83"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if (v_PdnIndex == valueof(p_PduInfoFromNR[i].PdnIndex)) {</w:t>
            </w:r>
          </w:p>
          <w:p w14:paraId="2CFA1E10"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 Data from NR should be used, rather than created anew</w:t>
            </w:r>
          </w:p>
          <w:p w14:paraId="126027AD"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v_StartPDN := false; // no need to change DRB mapping as this has already been done in calling function</w:t>
            </w:r>
          </w:p>
          <w:p w14:paraId="0DDEE5DA"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lastRenderedPageBreak/>
              <w:t xml:space="preserve">          break;</w:t>
            </w:r>
          </w:p>
          <w:p w14:paraId="3B24930B"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w:t>
            </w:r>
          </w:p>
          <w:p w14:paraId="0529E557"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w:t>
            </w:r>
          </w:p>
          <w:p w14:paraId="334FF400" w14:textId="77777777" w:rsidR="00C83A1A" w:rsidRPr="00FB0B8F" w:rsidRDefault="00C83A1A" w:rsidP="00C83A1A">
            <w:pPr>
              <w:spacing w:after="0"/>
              <w:rPr>
                <w:rFonts w:ascii="Arial" w:hAnsi="Arial" w:cs="Arial"/>
                <w:highlight w:val="yellow"/>
                <w:lang w:val="en-US"/>
              </w:rPr>
            </w:pPr>
            <w:r w:rsidRPr="00FB0B8F">
              <w:rPr>
                <w:rFonts w:ascii="Arial" w:hAnsi="Arial" w:cs="Arial"/>
                <w:highlight w:val="yellow"/>
                <w:lang w:val="en-US"/>
              </w:rPr>
              <w:t xml:space="preserve">    }</w:t>
            </w:r>
          </w:p>
          <w:p w14:paraId="1D508316" w14:textId="77777777" w:rsidR="00C83A1A" w:rsidRPr="00C83A1A" w:rsidRDefault="00C83A1A" w:rsidP="00C83A1A">
            <w:pPr>
              <w:spacing w:after="0"/>
              <w:rPr>
                <w:rFonts w:ascii="Arial" w:hAnsi="Arial" w:cs="Arial"/>
                <w:lang w:val="en-US"/>
              </w:rPr>
            </w:pPr>
            <w:r w:rsidRPr="00FB0B8F">
              <w:rPr>
                <w:rFonts w:ascii="Arial" w:hAnsi="Arial" w:cs="Arial"/>
                <w:highlight w:val="yellow"/>
                <w:lang w:val="en-US"/>
              </w:rPr>
              <w:t>*/</w:t>
            </w:r>
          </w:p>
          <w:p w14:paraId="34C1A9BA"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r w:rsidRPr="00FB0B8F">
              <w:rPr>
                <w:rFonts w:ascii="Arial" w:hAnsi="Arial" w:cs="Arial"/>
                <w:highlight w:val="yellow"/>
                <w:lang w:val="en-US"/>
              </w:rPr>
              <w:t>if (p_StartPDN</w:t>
            </w:r>
            <w:r w:rsidRPr="00C83A1A">
              <w:rPr>
                <w:rFonts w:ascii="Arial" w:hAnsi="Arial" w:cs="Arial"/>
                <w:lang w:val="en-US"/>
              </w:rPr>
              <w:t>) { // completely new PDN connection @sic R5s210149 sic@</w:t>
            </w:r>
          </w:p>
          <w:p w14:paraId="04990A0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f_IP_Handling_StartPDN(IP, v_PdnIndex, cs_DrbInfo_EUTRA(p_CellId, v_NewDRBId));</w:t>
            </w:r>
          </w:p>
          <w:p w14:paraId="7E2296F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1007700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0862A494"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v_PcoToUE := f_NAS_ProtocolConfigOptionsTX(f_EUTRA38_MultiPDN_GetPCOs(p_CellId,</w:t>
            </w:r>
          </w:p>
          <w:p w14:paraId="4B506CE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v_PdnIndex,</w:t>
            </w:r>
          </w:p>
          <w:p w14:paraId="676F8B8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v_IsIMS,</w:t>
            </w:r>
          </w:p>
          <w:p w14:paraId="3D4976B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v_EpsDefaultBearerId,</w:t>
            </w:r>
          </w:p>
          <w:p w14:paraId="465B2F4E"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v_ExtdPcoFromUE,</w:t>
            </w:r>
          </w:p>
          <w:p w14:paraId="3332965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v_PcoFromUE));</w:t>
            </w:r>
          </w:p>
          <w:p w14:paraId="36BF04CA" w14:textId="77777777" w:rsidR="00C83A1A" w:rsidRPr="00C83A1A" w:rsidRDefault="00C83A1A" w:rsidP="00C83A1A">
            <w:pPr>
              <w:spacing w:after="0"/>
              <w:rPr>
                <w:rFonts w:ascii="Arial" w:hAnsi="Arial" w:cs="Arial"/>
                <w:lang w:val="en-US"/>
              </w:rPr>
            </w:pPr>
          </w:p>
          <w:p w14:paraId="59278A2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if (isvalue (v_ExtdPcoFromUE)) {</w:t>
            </w:r>
          </w:p>
          <w:p w14:paraId="5CEBF30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FFS - At the moment, 36.508 table 4.7.3-6 specifies ExtdPCO should be not present</w:t>
            </w:r>
          </w:p>
          <w:p w14:paraId="62D72CD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73E0BB2D" w14:textId="77777777" w:rsidR="00C83A1A" w:rsidRPr="00C83A1A" w:rsidRDefault="00C83A1A" w:rsidP="00C83A1A">
            <w:pPr>
              <w:spacing w:after="0"/>
              <w:rPr>
                <w:rFonts w:ascii="Arial" w:hAnsi="Arial" w:cs="Arial"/>
                <w:lang w:val="en-US"/>
              </w:rPr>
            </w:pPr>
          </w:p>
          <w:p w14:paraId="0F79A396"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if (pc_IPv6 and pc_IPv4) {              /* @sic R5s170882 sic@ */</w:t>
            </w:r>
          </w:p>
          <w:p w14:paraId="48857D3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select (v_PDN_TypeToBeUsed) {</w:t>
            </w:r>
          </w:p>
          <w:p w14:paraId="4422A5DD"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case (forceIPv4only)          { v_ESM_Cause := cs_ESM_Cause_tv('00110010'B); }     // PDN type IPv4 only allowed</w:t>
            </w:r>
          </w:p>
          <w:p w14:paraId="0041F02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case (forceIPv6only)          { v_ESM_Cause := cs_ESM_Cause_tv('00110011'B); }     // PDN type IPv6 only allowed</w:t>
            </w:r>
          </w:p>
          <w:p w14:paraId="7CA77623"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case (pdnTypeAsSupportedByUE) { v_ESM_Cause := omit; }</w:t>
            </w:r>
          </w:p>
          <w:p w14:paraId="3F6C18B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30FD4AB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w:t>
            </w:r>
          </w:p>
          <w:p w14:paraId="00295D8E" w14:textId="77777777" w:rsidR="00C83A1A" w:rsidRPr="00C83A1A" w:rsidRDefault="00C83A1A" w:rsidP="00C83A1A">
            <w:pPr>
              <w:spacing w:after="0"/>
              <w:rPr>
                <w:rFonts w:ascii="Arial" w:hAnsi="Arial" w:cs="Arial"/>
                <w:lang w:val="en-US"/>
              </w:rPr>
            </w:pPr>
          </w:p>
          <w:p w14:paraId="4DF6ADBC"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Step 8 of procedure in 36.508 cl. 4.5.3.3 */</w:t>
            </w:r>
          </w:p>
          <w:p w14:paraId="0B73D20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f_EUTRA_RRCConnectionReconfiguration_Send(p_CellId,             // @sic R5s211690 sic@</w:t>
            </w:r>
          </w:p>
          <w:p w14:paraId="754D1867"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tsc_RRC_TI_Def,</w:t>
            </w:r>
          </w:p>
          <w:p w14:paraId="29AE1AA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0,</w:t>
            </w:r>
          </w:p>
          <w:p w14:paraId="174186F6"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v_SRB_ToAddModList,</w:t>
            </w:r>
          </w:p>
          <w:p w14:paraId="47E33C5F"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v_DRB_ToAddModList,</w:t>
            </w:r>
          </w:p>
          <w:p w14:paraId="738FDA6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 -,</w:t>
            </w:r>
          </w:p>
          <w:p w14:paraId="70BAB613"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{cs_NAS_Request(tsc_SHT_IntegrityProtected_Ciphered, cs_508_ActivateDefEpsBearerContextRequest(v_EpsDefaultBearerId,</w:t>
            </w:r>
          </w:p>
          <w:p w14:paraId="45E7DF21"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v_PTId_UE,</w:t>
            </w:r>
          </w:p>
          <w:p w14:paraId="6B67C1F0"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v_APN_Tx,    // @sic R5-206296 sic@</w:t>
            </w:r>
          </w:p>
          <w:p w14:paraId="068802EF" w14:textId="77777777" w:rsidR="00C83A1A" w:rsidRPr="00C83A1A" w:rsidRDefault="00C83A1A" w:rsidP="00C83A1A">
            <w:pPr>
              <w:spacing w:after="0"/>
              <w:rPr>
                <w:rFonts w:ascii="Arial" w:hAnsi="Arial" w:cs="Arial"/>
                <w:lang w:val="en-US"/>
              </w:rPr>
            </w:pPr>
            <w:r w:rsidRPr="00C83A1A">
              <w:rPr>
                <w:rFonts w:ascii="Arial" w:hAnsi="Arial" w:cs="Arial"/>
                <w:lang w:val="en-US"/>
              </w:rPr>
              <w:lastRenderedPageBreak/>
              <w:t xml:space="preserve">                                                                                                       v_PDN_Address,</w:t>
            </w:r>
          </w:p>
          <w:p w14:paraId="2AE55049"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v_ESM_Cause, /* @sic R5s170882 sic@ */</w:t>
            </w:r>
          </w:p>
          <w:p w14:paraId="3A45C29B"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v_PcoToUE,</w:t>
            </w:r>
          </w:p>
          <w:p w14:paraId="21479618"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v_BearerContextNumber))});</w:t>
            </w:r>
          </w:p>
          <w:p w14:paraId="5255CBC4" w14:textId="77777777" w:rsidR="00C83A1A" w:rsidRPr="00C83A1A" w:rsidRDefault="00C83A1A" w:rsidP="00C83A1A">
            <w:pPr>
              <w:spacing w:after="0"/>
              <w:rPr>
                <w:rFonts w:ascii="Arial" w:hAnsi="Arial" w:cs="Arial"/>
                <w:lang w:val="en-US"/>
              </w:rPr>
            </w:pPr>
            <w:r w:rsidRPr="00C83A1A">
              <w:rPr>
                <w:rFonts w:ascii="Arial" w:hAnsi="Arial" w:cs="Arial"/>
                <w:lang w:val="en-US"/>
              </w:rPr>
              <w:t xml:space="preserve">    return v_EpsDefaultBearerId;</w:t>
            </w:r>
          </w:p>
          <w:p w14:paraId="7272F8DF" w14:textId="40770F1F" w:rsidR="005C42E8" w:rsidRPr="00785A2E" w:rsidRDefault="00C83A1A" w:rsidP="00C83A1A">
            <w:pPr>
              <w:spacing w:after="0"/>
              <w:rPr>
                <w:rFonts w:ascii="Arial" w:hAnsi="Arial" w:cs="Arial"/>
                <w:lang w:val="en-US"/>
              </w:rPr>
            </w:pPr>
            <w:r w:rsidRPr="00C83A1A">
              <w:rPr>
                <w:rFonts w:ascii="Arial" w:hAnsi="Arial" w:cs="Arial"/>
                <w:lang w:val="en-US"/>
              </w:rPr>
              <w:t xml:space="preserve">  }</w:t>
            </w:r>
          </w:p>
          <w:p w14:paraId="3FC283AA" w14:textId="77777777" w:rsidR="005C42E8" w:rsidRPr="008E5453" w:rsidRDefault="005C42E8" w:rsidP="00A22A5D">
            <w:pPr>
              <w:spacing w:after="0"/>
              <w:rPr>
                <w:rFonts w:ascii="Arial" w:hAnsi="Arial" w:cs="Arial"/>
                <w:lang w:val="en-US" w:eastAsia="zh-CN"/>
              </w:rPr>
            </w:pPr>
            <w:r w:rsidRPr="00785A2E">
              <w:rPr>
                <w:rFonts w:ascii="Arial" w:hAnsi="Arial" w:cs="Arial"/>
                <w:lang w:val="en-US"/>
              </w:rPr>
              <w:t xml:space="preserve"> </w:t>
            </w:r>
          </w:p>
          <w:p w14:paraId="2441E5F4" w14:textId="77777777" w:rsidR="005C42E8" w:rsidRPr="008E5453" w:rsidRDefault="005C42E8" w:rsidP="00A22A5D">
            <w:pPr>
              <w:spacing w:after="0"/>
              <w:rPr>
                <w:rFonts w:ascii="Arial" w:hAnsi="Arial" w:cs="Arial"/>
                <w:lang w:val="en-US" w:eastAsia="zh-CN"/>
              </w:rPr>
            </w:pPr>
          </w:p>
        </w:tc>
      </w:tr>
    </w:tbl>
    <w:p w14:paraId="47E20EC8" w14:textId="77777777" w:rsidR="005C42E8" w:rsidRDefault="005C42E8" w:rsidP="005C42E8"/>
    <w:p w14:paraId="6DFE6899" w14:textId="59FC5118" w:rsidR="00B12E6E" w:rsidRDefault="00B12E6E" w:rsidP="00B12E6E">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5" w:name="_Toc97659037"/>
      <w:r>
        <w:rPr>
          <w:b/>
          <w:lang w:val="pt-BR"/>
        </w:rPr>
        <w:t>Change 7</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12E6E" w:rsidRPr="008E5453" w14:paraId="52C4184B" w14:textId="77777777" w:rsidTr="00A22A5D">
        <w:trPr>
          <w:trHeight w:val="447"/>
        </w:trPr>
        <w:tc>
          <w:tcPr>
            <w:tcW w:w="1985" w:type="dxa"/>
          </w:tcPr>
          <w:p w14:paraId="53FF97D0" w14:textId="77777777" w:rsidR="00B12E6E" w:rsidRPr="008E5453" w:rsidRDefault="00B12E6E" w:rsidP="00A22A5D">
            <w:pPr>
              <w:spacing w:before="40" w:after="40"/>
              <w:rPr>
                <w:rFonts w:ascii="Arial" w:hAnsi="Arial" w:cs="Arial"/>
                <w:b/>
              </w:rPr>
            </w:pPr>
            <w:r w:rsidRPr="008E5453">
              <w:rPr>
                <w:rFonts w:ascii="Arial" w:hAnsi="Arial" w:cs="Arial"/>
                <w:b/>
              </w:rPr>
              <w:t>Function name</w:t>
            </w:r>
          </w:p>
        </w:tc>
        <w:tc>
          <w:tcPr>
            <w:tcW w:w="7654" w:type="dxa"/>
          </w:tcPr>
          <w:p w14:paraId="0F6FE580" w14:textId="6DA17B77" w:rsidR="00B12E6E" w:rsidRPr="008E5453" w:rsidRDefault="008F2D32" w:rsidP="00A22A5D">
            <w:pPr>
              <w:spacing w:after="0"/>
              <w:rPr>
                <w:rFonts w:ascii="Arial" w:hAnsi="Arial" w:cs="Arial"/>
              </w:rPr>
            </w:pPr>
            <w:r w:rsidRPr="008F2D32">
              <w:rPr>
                <w:rFonts w:ascii="Arial" w:hAnsi="Arial" w:cs="Arial"/>
              </w:rPr>
              <w:t>f_EUTRA38_MultiPDN_EstablishAdditionalPDNs</w:t>
            </w:r>
          </w:p>
        </w:tc>
      </w:tr>
      <w:tr w:rsidR="00B12E6E" w:rsidRPr="008E5453" w14:paraId="690D28E1" w14:textId="77777777" w:rsidTr="00A22A5D">
        <w:trPr>
          <w:trHeight w:val="452"/>
        </w:trPr>
        <w:tc>
          <w:tcPr>
            <w:tcW w:w="1985" w:type="dxa"/>
          </w:tcPr>
          <w:p w14:paraId="47E4E94F" w14:textId="77777777" w:rsidR="00B12E6E" w:rsidRPr="008E5453" w:rsidRDefault="00B12E6E" w:rsidP="00A22A5D">
            <w:pPr>
              <w:spacing w:before="40" w:after="40"/>
              <w:rPr>
                <w:rFonts w:ascii="Arial" w:hAnsi="Arial" w:cs="Arial"/>
                <w:b/>
              </w:rPr>
            </w:pPr>
            <w:r w:rsidRPr="008E5453">
              <w:rPr>
                <w:rFonts w:ascii="Arial" w:hAnsi="Arial" w:cs="Arial"/>
                <w:b/>
              </w:rPr>
              <w:t>Reason for change</w:t>
            </w:r>
          </w:p>
        </w:tc>
        <w:tc>
          <w:tcPr>
            <w:tcW w:w="7654" w:type="dxa"/>
          </w:tcPr>
          <w:p w14:paraId="33D76367" w14:textId="5B597064" w:rsidR="00B12E6E" w:rsidRPr="00BB7617" w:rsidRDefault="00941AF2" w:rsidP="00A22A5D">
            <w:pPr>
              <w:rPr>
                <w:rFonts w:ascii="Arial" w:hAnsi="Arial" w:cs="Arial"/>
              </w:rPr>
            </w:pPr>
            <w:r>
              <w:rPr>
                <w:rFonts w:ascii="Arial" w:hAnsi="Arial" w:cs="Arial"/>
              </w:rPr>
              <w:t>To accommodate change 3 in this document.</w:t>
            </w:r>
          </w:p>
        </w:tc>
      </w:tr>
      <w:tr w:rsidR="00B12E6E" w:rsidRPr="008E5453" w14:paraId="47074DA0" w14:textId="77777777" w:rsidTr="00A22A5D">
        <w:tc>
          <w:tcPr>
            <w:tcW w:w="1985" w:type="dxa"/>
          </w:tcPr>
          <w:p w14:paraId="38E61E00" w14:textId="77777777" w:rsidR="00B12E6E" w:rsidRPr="008E5453" w:rsidRDefault="00B12E6E" w:rsidP="00A22A5D">
            <w:pPr>
              <w:spacing w:before="40" w:after="40"/>
              <w:rPr>
                <w:rFonts w:ascii="Arial" w:hAnsi="Arial" w:cs="Arial"/>
                <w:b/>
              </w:rPr>
            </w:pPr>
            <w:r w:rsidRPr="008E5453">
              <w:rPr>
                <w:rFonts w:ascii="Arial" w:hAnsi="Arial" w:cs="Arial"/>
                <w:b/>
              </w:rPr>
              <w:t>Summary of change</w:t>
            </w:r>
          </w:p>
        </w:tc>
        <w:tc>
          <w:tcPr>
            <w:tcW w:w="7654" w:type="dxa"/>
          </w:tcPr>
          <w:p w14:paraId="6F19ACCE" w14:textId="4F0C2D56" w:rsidR="00B12E6E" w:rsidRPr="008E5453" w:rsidRDefault="00941AF2" w:rsidP="00A22A5D">
            <w:pPr>
              <w:pStyle w:val="CRCoverPage"/>
              <w:spacing w:after="0"/>
              <w:rPr>
                <w:rFonts w:cs="Arial"/>
                <w:lang w:val="en-SG"/>
              </w:rPr>
            </w:pPr>
            <w:r>
              <w:rPr>
                <w:rFonts w:cs="Arial"/>
                <w:lang w:val="en-SG"/>
              </w:rPr>
              <w:t>New parameter was added to signal whether the new PDN needs to be configured or not.</w:t>
            </w:r>
          </w:p>
        </w:tc>
      </w:tr>
      <w:tr w:rsidR="00B12E6E" w:rsidRPr="008E5453" w14:paraId="2B53BEA7" w14:textId="77777777" w:rsidTr="00A22A5D">
        <w:tc>
          <w:tcPr>
            <w:tcW w:w="1985" w:type="dxa"/>
          </w:tcPr>
          <w:p w14:paraId="7E39D773" w14:textId="77777777" w:rsidR="00B12E6E" w:rsidRPr="008E5453" w:rsidRDefault="00B12E6E" w:rsidP="00A22A5D">
            <w:pPr>
              <w:spacing w:before="40" w:after="40"/>
              <w:rPr>
                <w:rFonts w:ascii="Arial" w:hAnsi="Arial" w:cs="Arial"/>
                <w:b/>
              </w:rPr>
            </w:pPr>
            <w:r w:rsidRPr="008E5453">
              <w:rPr>
                <w:rFonts w:ascii="Arial" w:hAnsi="Arial" w:cs="Arial"/>
                <w:b/>
              </w:rPr>
              <w:t>TTCN module</w:t>
            </w:r>
          </w:p>
        </w:tc>
        <w:tc>
          <w:tcPr>
            <w:tcW w:w="7654" w:type="dxa"/>
          </w:tcPr>
          <w:p w14:paraId="0C0B5F4D" w14:textId="5D5F7487" w:rsidR="00B12E6E" w:rsidRPr="008E5453" w:rsidRDefault="00B12E6E" w:rsidP="00A22A5D">
            <w:pPr>
              <w:spacing w:after="0"/>
              <w:rPr>
                <w:rFonts w:ascii="Arial" w:hAnsi="Arial" w:cs="Arial"/>
                <w:lang w:val="en-US"/>
              </w:rPr>
            </w:pPr>
            <w:r w:rsidRPr="00B12E6E">
              <w:rPr>
                <w:rFonts w:ascii="Arial" w:hAnsi="Arial" w:cs="Arial"/>
                <w:lang w:val="en-US"/>
              </w:rPr>
              <w:t>EUTRA38_NR5GC_InitialRegistration.ttcn</w:t>
            </w:r>
          </w:p>
        </w:tc>
      </w:tr>
      <w:tr w:rsidR="00B12E6E" w:rsidRPr="008E5453" w14:paraId="50CB50FB" w14:textId="77777777" w:rsidTr="00A22A5D">
        <w:tc>
          <w:tcPr>
            <w:tcW w:w="1985" w:type="dxa"/>
          </w:tcPr>
          <w:p w14:paraId="46C5D08E" w14:textId="77777777" w:rsidR="00B12E6E" w:rsidRPr="008E5453" w:rsidRDefault="00B12E6E" w:rsidP="00A22A5D">
            <w:pPr>
              <w:spacing w:before="40" w:after="40"/>
              <w:rPr>
                <w:rFonts w:ascii="Arial" w:hAnsi="Arial" w:cs="Arial"/>
                <w:b/>
                <w:highlight w:val="cyan"/>
              </w:rPr>
            </w:pPr>
            <w:r w:rsidRPr="008E5453">
              <w:rPr>
                <w:rFonts w:ascii="Arial" w:hAnsi="Arial" w:cs="Arial"/>
                <w:b/>
              </w:rPr>
              <w:t>MCC160 Comment</w:t>
            </w:r>
          </w:p>
        </w:tc>
        <w:tc>
          <w:tcPr>
            <w:tcW w:w="7654" w:type="dxa"/>
          </w:tcPr>
          <w:p w14:paraId="2DDEA0CB" w14:textId="77777777" w:rsidR="00B12E6E" w:rsidRPr="008E5453" w:rsidRDefault="00B12E6E" w:rsidP="00A22A5D">
            <w:pPr>
              <w:rPr>
                <w:rFonts w:ascii="Arial" w:hAnsi="Arial" w:cs="Arial"/>
                <w:highlight w:val="cyan"/>
              </w:rPr>
            </w:pPr>
          </w:p>
        </w:tc>
      </w:tr>
    </w:tbl>
    <w:p w14:paraId="22EE80BB" w14:textId="77777777" w:rsidR="00B12E6E" w:rsidRPr="008E5453" w:rsidRDefault="00B12E6E" w:rsidP="00B12E6E">
      <w:pPr>
        <w:rPr>
          <w:rFonts w:ascii="Arial" w:hAnsi="Arial" w:cs="Arial"/>
          <w:lang w:val="en-US"/>
        </w:rPr>
      </w:pPr>
    </w:p>
    <w:p w14:paraId="32CD4DB7" w14:textId="77777777" w:rsidR="00B12E6E" w:rsidRPr="008E5453" w:rsidRDefault="00B12E6E" w:rsidP="00B12E6E">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B12E6E" w:rsidRPr="008E5453" w14:paraId="645D4999" w14:textId="77777777" w:rsidTr="00A22A5D">
        <w:tc>
          <w:tcPr>
            <w:tcW w:w="9855" w:type="dxa"/>
          </w:tcPr>
          <w:p w14:paraId="56AF4DEE" w14:textId="77777777" w:rsidR="00941AF2" w:rsidRPr="00941AF2" w:rsidRDefault="00B12E6E" w:rsidP="00941AF2">
            <w:pPr>
              <w:spacing w:after="0"/>
              <w:rPr>
                <w:rFonts w:ascii="Arial" w:hAnsi="Arial" w:cs="Arial"/>
                <w:lang w:val="en-US"/>
              </w:rPr>
            </w:pPr>
            <w:r w:rsidRPr="00785A2E">
              <w:rPr>
                <w:rFonts w:ascii="Arial" w:hAnsi="Arial" w:cs="Arial"/>
                <w:lang w:val="en-US"/>
              </w:rPr>
              <w:t xml:space="preserve">  </w:t>
            </w:r>
            <w:r w:rsidRPr="0066540C">
              <w:rPr>
                <w:rFonts w:ascii="Arial" w:hAnsi="Arial" w:cs="Arial"/>
                <w:lang w:val="en-US"/>
              </w:rPr>
              <w:t xml:space="preserve">  </w:t>
            </w:r>
            <w:r w:rsidR="00941AF2" w:rsidRPr="00941AF2">
              <w:rPr>
                <w:rFonts w:ascii="Arial" w:hAnsi="Arial" w:cs="Arial"/>
                <w:lang w:val="en-US"/>
              </w:rPr>
              <w:t>function f_EUTRA38_MultiPDN_EstablishAdditionalPDNs(EUTRA_CellId_Type p_CellId,</w:t>
            </w:r>
          </w:p>
          <w:p w14:paraId="1E4D894A"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integer p_ExpectedNoOfNewPDNs,</w:t>
            </w:r>
          </w:p>
          <w:p w14:paraId="1F98AFF4"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boolean p_FailWhenK_LessN := true,</w:t>
            </w:r>
          </w:p>
          <w:p w14:paraId="3FA2F5D6"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integer p_SRB := tsc_SRB2,  // @sic R5s210341 sic@</w:t>
            </w:r>
          </w:p>
          <w:p w14:paraId="69BDF68B"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template (omit) NasCount_Type p_NasCountUL := omit,</w:t>
            </w:r>
          </w:p>
          <w:p w14:paraId="37A8309A"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B3_Type p_RequestType := '001'B,</w:t>
            </w:r>
          </w:p>
          <w:p w14:paraId="4A5D525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template AccessPointName p_AccessPointName := cr_AccessPointName_Any</w:t>
            </w:r>
          </w:p>
          <w:p w14:paraId="792BED7A"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runs on EUTRA_Multi5GS_PTC return integer</w:t>
            </w:r>
          </w:p>
          <w:p w14:paraId="25424B6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7B542980"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SRB_COMMON_IND v_ReceivedAsp;</w:t>
            </w:r>
          </w:p>
          <w:p w14:paraId="66C90756"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NAS_MSG_Indication_Type v_NasInd;</w:t>
            </w:r>
          </w:p>
          <w:p w14:paraId="492B678D"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PDN_CONNECTIVITY_REQUEST v_PDNConnReq;</w:t>
            </w:r>
          </w:p>
          <w:p w14:paraId="213068F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DelayForUserPlaneSignalling_Type v_WaitForUserplaneSignalling := noDelay; // Default: no IP signalling possible</w:t>
            </w:r>
          </w:p>
          <w:p w14:paraId="59386070" w14:textId="77777777" w:rsidR="00941AF2" w:rsidRPr="00941AF2" w:rsidRDefault="00941AF2" w:rsidP="00941AF2">
            <w:pPr>
              <w:spacing w:after="0"/>
              <w:rPr>
                <w:rFonts w:ascii="Arial" w:hAnsi="Arial" w:cs="Arial"/>
                <w:lang w:val="en-US"/>
              </w:rPr>
            </w:pPr>
            <w:r w:rsidRPr="00941AF2">
              <w:rPr>
                <w:rFonts w:ascii="Arial" w:hAnsi="Arial" w:cs="Arial"/>
                <w:lang w:val="en-US"/>
              </w:rPr>
              <w:lastRenderedPageBreak/>
              <w:t xml:space="preserve">    var EPS_BearerIdentity v_EpsBearerId;</w:t>
            </w:r>
          </w:p>
          <w:p w14:paraId="62D8A12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integer v_L_NumOfReqsReceivedInParallel := 0;</w:t>
            </w:r>
          </w:p>
          <w:p w14:paraId="2BABF1D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integer v_K_NumOfPDNsProcessed := 0;</w:t>
            </w:r>
          </w:p>
          <w:p w14:paraId="7E68E126"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boolean v_EndLoop := false;</w:t>
            </w:r>
          </w:p>
          <w:p w14:paraId="1892632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boolean v_RxdMsg;</w:t>
            </w:r>
          </w:p>
          <w:p w14:paraId="42F345E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integer v_SRB := p_SRB;</w:t>
            </w:r>
          </w:p>
          <w:p w14:paraId="09CDB49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default v_MyDefaultVar := null;</w:t>
            </w:r>
          </w:p>
          <w:p w14:paraId="3395E07E"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17D2213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timer t_Wait := 10.0;</w:t>
            </w:r>
          </w:p>
          <w:p w14:paraId="7351BE01" w14:textId="77777777" w:rsidR="00941AF2" w:rsidRPr="00941AF2" w:rsidRDefault="00941AF2" w:rsidP="00941AF2">
            <w:pPr>
              <w:spacing w:after="0"/>
              <w:rPr>
                <w:rFonts w:ascii="Arial" w:hAnsi="Arial" w:cs="Arial"/>
                <w:lang w:val="en-US"/>
              </w:rPr>
            </w:pPr>
          </w:p>
          <w:p w14:paraId="21F329F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First clear store of previously received messages</w:t>
            </w:r>
          </w:p>
          <w:p w14:paraId="089CECE1"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f_EUTRA38_MsgInDefault_ResetStoreOfPDNConnectivityReq();</w:t>
            </w:r>
          </w:p>
          <w:p w14:paraId="07381D8D"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Then activate store for any new msgs received</w:t>
            </w:r>
          </w:p>
          <w:p w14:paraId="0ED26B57"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v_MyDefaultVar := activate(a_EUTRA38_AdditionalPDNConnectivityReq(p_CellId, cr_PDNConnReqAdditionalPDN(f_GetPdnType(), p_AccessPointName, p_RequestType))); // @sic R5-216188 sic@</w:t>
            </w:r>
          </w:p>
          <w:p w14:paraId="396C962A" w14:textId="77777777" w:rsidR="00941AF2" w:rsidRPr="00941AF2" w:rsidRDefault="00941AF2" w:rsidP="00941AF2">
            <w:pPr>
              <w:spacing w:after="0"/>
              <w:rPr>
                <w:rFonts w:ascii="Arial" w:hAnsi="Arial" w:cs="Arial"/>
                <w:lang w:val="en-US"/>
              </w:rPr>
            </w:pPr>
          </w:p>
          <w:p w14:paraId="15C98D85"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while ((v_K_NumOfPDNsProcessed &lt; p_ExpectedNoOfNewPDNs) and not v_EndLoop) {</w:t>
            </w:r>
          </w:p>
          <w:p w14:paraId="7046ECFF"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v_RxdMsg := false;</w:t>
            </w:r>
          </w:p>
          <w:p w14:paraId="6BFEEFFD"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t_Wait.start;</w:t>
            </w:r>
          </w:p>
          <w:p w14:paraId="2E49B8C5"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if (f_EUTRA38_MsgInDefault_GetNumOfPDNConnectivityReq() &gt; v_L_NumOfReqsReceivedInParallel) {</w:t>
            </w:r>
          </w:p>
          <w:p w14:paraId="5D421AC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t_Wait.stop;</w:t>
            </w:r>
          </w:p>
          <w:p w14:paraId="4C0A53DB"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v_L_NumOfReqsReceivedInParallel := v_L_NumOfReqsReceivedInParallel +1;</w:t>
            </w:r>
          </w:p>
          <w:p w14:paraId="433FD34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v_ReceivedAsp := f_EUTRA38_MsgInDefault_GetOnePDNConnectivityReq(v_L_NumOfReqsReceivedInParallel);</w:t>
            </w:r>
          </w:p>
          <w:p w14:paraId="0299E32E"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v_RxdMsg := true;</w:t>
            </w:r>
          </w:p>
          <w:p w14:paraId="64AD03A5"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else { // no outstanding msgs, so must wait for next one</w:t>
            </w:r>
          </w:p>
          <w:p w14:paraId="5C71CA07"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alt {</w:t>
            </w:r>
          </w:p>
          <w:p w14:paraId="14604D6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SRB.receive(car_SRB_NasPdu_IND(p_CellId, v_SRB, cr_NAS_Indication(tsc_SHT_IntegrityProtected_Ciphered, cr_PDNConnReqAdditionalPDN(f_GetPdnType(), p_AccessPointName, p_RequestType))))  // @sic R5-216188 sic@</w:t>
            </w:r>
          </w:p>
          <w:p w14:paraId="4D86409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-&gt; value v_ReceivedAsp    /* NOTE: acc. to the prose the ESM information transfer flag is still "Not present or any allowed value"</w:t>
            </w:r>
          </w:p>
          <w:p w14:paraId="3269727F"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nevertheless if the UE sets the ESM information transfer flag to true this may cause issues</w:t>
            </w:r>
          </w:p>
          <w:p w14:paraId="125A331A"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as the generic procedure does not handle any requested ESM information transfer */</w:t>
            </w:r>
          </w:p>
          <w:p w14:paraId="2967326E"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77067276"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t_Wait.stop;</w:t>
            </w:r>
          </w:p>
          <w:p w14:paraId="4D62042A"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v_RxdMsg := true;</w:t>
            </w:r>
          </w:p>
          <w:p w14:paraId="44469D4B"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640D1E82" w14:textId="77777777" w:rsidR="00941AF2" w:rsidRPr="00941AF2" w:rsidRDefault="00941AF2" w:rsidP="00941AF2">
            <w:pPr>
              <w:spacing w:after="0"/>
              <w:rPr>
                <w:rFonts w:ascii="Arial" w:hAnsi="Arial" w:cs="Arial"/>
                <w:lang w:val="en-US"/>
              </w:rPr>
            </w:pPr>
            <w:r w:rsidRPr="00941AF2">
              <w:rPr>
                <w:rFonts w:ascii="Arial" w:hAnsi="Arial" w:cs="Arial"/>
                <w:lang w:val="en-US"/>
              </w:rPr>
              <w:lastRenderedPageBreak/>
              <w:t xml:space="preserve">         [] t_Wait.timeout</w:t>
            </w:r>
          </w:p>
          <w:p w14:paraId="66586061"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 @sic R5-206291 sic@</w:t>
            </w:r>
          </w:p>
          <w:p w14:paraId="67764C71"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if (p_FailWhenK_LessN and (v_K_NumOfPDNsProcessed &lt; p_ExpectedNoOfNewPDNs)) {</w:t>
            </w:r>
          </w:p>
          <w:p w14:paraId="405F77C6"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f_EUTRA_SetVerdictFailOrInconc(__FILE__, __LINE__, "Established " &amp; int2str(v_K_NumOfPDNsProcessed) &amp; "PDNs instead of " &amp; int2str(p_ExpectedNoOfNewPDNs));</w:t>
            </w:r>
          </w:p>
          <w:p w14:paraId="2982AFE9"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else if (not p_FailWhenK_LessN) { // New message not received in time, so just end the loop</w:t>
            </w:r>
          </w:p>
          <w:p w14:paraId="15A35457"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v_EndLoop := true;</w:t>
            </w:r>
          </w:p>
          <w:p w14:paraId="35E74727"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04A169D4"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3F65A88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39FE496F"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6B5408BB"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if (v_RxdMsg) { // this will be false if either just triggered a new PDN, or about to end the loop</w:t>
            </w:r>
          </w:p>
          <w:p w14:paraId="11DFCCDF"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Update K now as latest msg is about to be processed</w:t>
            </w:r>
          </w:p>
          <w:p w14:paraId="51C33FE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v_K_NumOfPDNsProcessed := v_K_NumOfPDNsProcessed +1;</w:t>
            </w:r>
          </w:p>
          <w:p w14:paraId="4A7695C5"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v_NasInd := v_ReceivedAsp.Signalling.Nas[0];</w:t>
            </w:r>
          </w:p>
          <w:p w14:paraId="425C8A25"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v_PDNConnReq := v_NasInd.Pdu.Msg.pDN_CONNECTIVITY_REQUEST;</w:t>
            </w:r>
          </w:p>
          <w:p w14:paraId="732C96A3" w14:textId="77777777" w:rsidR="00941AF2" w:rsidRPr="00941AF2" w:rsidRDefault="00941AF2" w:rsidP="00941AF2">
            <w:pPr>
              <w:spacing w:after="0"/>
              <w:rPr>
                <w:rFonts w:ascii="Arial" w:hAnsi="Arial" w:cs="Arial"/>
                <w:lang w:val="en-US"/>
              </w:rPr>
            </w:pPr>
          </w:p>
          <w:p w14:paraId="109BEC5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v_EpsBearerId := f_EUTRA38_MultiPDN_EstablishAdditionalPDN_Step2(p_CellId, v_PDNConnReq, (v_SRB != tsc_SRB2), p_NasCountUL);</w:t>
            </w:r>
          </w:p>
          <w:p w14:paraId="48C5B811"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a_EUTRA_IdleUpdated_ConnectToAdditionalPDN_Step3(p_CellId);</w:t>
            </w:r>
          </w:p>
          <w:p w14:paraId="64333971"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v_SRB := tsc_SRB2;  // SRB2 will have been configured by now, even if not earlier</w:t>
            </w:r>
          </w:p>
          <w:p w14:paraId="1C2F9904"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a_EUTRA38_MultiPDN_ConnectToAdditionalPDN_Step4(p_CellId, v_EpsBearerId);</w:t>
            </w:r>
          </w:p>
          <w:p w14:paraId="690DF6AF" w14:textId="77777777" w:rsidR="00941AF2" w:rsidRPr="00941AF2" w:rsidRDefault="00941AF2" w:rsidP="00941AF2">
            <w:pPr>
              <w:spacing w:after="0"/>
              <w:rPr>
                <w:rFonts w:ascii="Arial" w:hAnsi="Arial" w:cs="Arial"/>
                <w:lang w:val="en-US"/>
              </w:rPr>
            </w:pPr>
          </w:p>
          <w:p w14:paraId="57BD754F"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select (f_EUTRA38_MultiPDN_GetPDNType(v_PDNConnReq.accessPointName)) { // @sic R5-206296 sic@</w:t>
            </w:r>
          </w:p>
          <w:p w14:paraId="1A4A3A75"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case (IMS_DNN) {</w:t>
            </w:r>
          </w:p>
          <w:p w14:paraId="2CB15D6B"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v_WaitForUserplaneSignalling := waitForIMS;</w:t>
            </w:r>
          </w:p>
          <w:p w14:paraId="2B598D37"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258B4B6D"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case (Internet_DNN) {</w:t>
            </w:r>
          </w:p>
          <w:p w14:paraId="6BD96345"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v_WaitForUserplaneSignalling := dontWaitForIMS;</w:t>
            </w:r>
          </w:p>
          <w:p w14:paraId="0DC243A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70A9512D"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2A9C1573"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40EF980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42A8D1D6"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Now all PDNs on same connection have been established, wait for any signalling on user plane to finish before releasing connection</w:t>
            </w:r>
          </w:p>
          <w:p w14:paraId="6186D189"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f_EUTRA_DelayForUserPlaneSignalling (v_WaitForUserplaneSignalling);</w:t>
            </w:r>
          </w:p>
          <w:p w14:paraId="0C2169F6" w14:textId="77777777" w:rsidR="00941AF2" w:rsidRPr="00941AF2" w:rsidRDefault="00941AF2" w:rsidP="00941AF2">
            <w:pPr>
              <w:spacing w:after="0"/>
              <w:rPr>
                <w:rFonts w:ascii="Arial" w:hAnsi="Arial" w:cs="Arial"/>
                <w:lang w:val="en-US"/>
              </w:rPr>
            </w:pPr>
          </w:p>
          <w:p w14:paraId="78EAB923"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all expected msgs have been processed,  so deactivate the extra default</w:t>
            </w:r>
          </w:p>
          <w:p w14:paraId="5FCD6B73"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deactivate(v_MyDefaultVar);</w:t>
            </w:r>
          </w:p>
          <w:p w14:paraId="669FFECE"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22FF117C" w14:textId="77777777" w:rsidR="00941AF2" w:rsidRPr="00941AF2" w:rsidRDefault="00941AF2" w:rsidP="00941AF2">
            <w:pPr>
              <w:spacing w:after="0"/>
              <w:rPr>
                <w:rFonts w:ascii="Arial" w:hAnsi="Arial" w:cs="Arial"/>
                <w:lang w:val="en-US"/>
              </w:rPr>
            </w:pPr>
            <w:r w:rsidRPr="00941AF2">
              <w:rPr>
                <w:rFonts w:ascii="Arial" w:hAnsi="Arial" w:cs="Arial"/>
                <w:lang w:val="en-US"/>
              </w:rPr>
              <w:lastRenderedPageBreak/>
              <w:t xml:space="preserve">    return v_SRB;</w:t>
            </w:r>
          </w:p>
          <w:p w14:paraId="092B3FC6" w14:textId="2E4E840F" w:rsidR="00B12E6E" w:rsidRPr="008E5453" w:rsidRDefault="00941AF2" w:rsidP="00941AF2">
            <w:pPr>
              <w:spacing w:after="0"/>
              <w:rPr>
                <w:rFonts w:ascii="Arial" w:hAnsi="Arial" w:cs="Arial"/>
                <w:lang w:val="en-US"/>
              </w:rPr>
            </w:pPr>
            <w:r w:rsidRPr="00941AF2">
              <w:rPr>
                <w:rFonts w:ascii="Arial" w:hAnsi="Arial" w:cs="Arial"/>
                <w:lang w:val="en-US"/>
              </w:rPr>
              <w:t xml:space="preserve">  }</w:t>
            </w:r>
          </w:p>
          <w:p w14:paraId="5B3A3DAF" w14:textId="77777777" w:rsidR="00B12E6E" w:rsidRPr="008E5453" w:rsidRDefault="00B12E6E" w:rsidP="00A22A5D">
            <w:pPr>
              <w:spacing w:after="0"/>
              <w:rPr>
                <w:rFonts w:ascii="Arial" w:hAnsi="Arial" w:cs="Arial"/>
                <w:lang w:val="en-US"/>
              </w:rPr>
            </w:pPr>
          </w:p>
        </w:tc>
      </w:tr>
    </w:tbl>
    <w:p w14:paraId="69DD696B" w14:textId="77777777" w:rsidR="00B12E6E" w:rsidRPr="008E5453" w:rsidRDefault="00B12E6E" w:rsidP="00B12E6E">
      <w:pPr>
        <w:rPr>
          <w:rFonts w:ascii="Arial" w:hAnsi="Arial" w:cs="Arial"/>
          <w:lang w:val="en-US"/>
        </w:rPr>
      </w:pPr>
    </w:p>
    <w:p w14:paraId="6E220ADB" w14:textId="77777777" w:rsidR="00B12E6E" w:rsidRPr="008E5453" w:rsidRDefault="00B12E6E" w:rsidP="00B12E6E">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B12E6E" w:rsidRPr="008E5453" w14:paraId="335A29C8" w14:textId="77777777" w:rsidTr="00A22A5D">
        <w:tc>
          <w:tcPr>
            <w:tcW w:w="9855" w:type="dxa"/>
          </w:tcPr>
          <w:p w14:paraId="31627084"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function f_EUTRA38_MultiPDN_EstablishAdditionalPDNs(EUTRA_CellId_Type p_CellId,</w:t>
            </w:r>
          </w:p>
          <w:p w14:paraId="2883483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integer p_ExpectedNoOfNewPDNs,</w:t>
            </w:r>
          </w:p>
          <w:p w14:paraId="4F758177"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boolean p_FailWhenK_LessN := true,</w:t>
            </w:r>
          </w:p>
          <w:p w14:paraId="69F48583"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integer p_SRB := tsc_SRB2,  // @sic R5s210341 sic@</w:t>
            </w:r>
          </w:p>
          <w:p w14:paraId="64B2DB7D"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template (omit) NasCount_Type p_NasCountUL := omit,</w:t>
            </w:r>
          </w:p>
          <w:p w14:paraId="3C9B2FA4"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B3_Type p_RequestType := '001'B,</w:t>
            </w:r>
          </w:p>
          <w:p w14:paraId="287F6944"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template AccessPointName p_AccessPointName := cr_AccessPointName_Any,</w:t>
            </w:r>
          </w:p>
          <w:p w14:paraId="3AF62281"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r w:rsidRPr="00941AF2">
              <w:rPr>
                <w:rFonts w:ascii="Arial" w:hAnsi="Arial" w:cs="Arial"/>
                <w:highlight w:val="yellow"/>
                <w:lang w:val="en-US"/>
              </w:rPr>
              <w:t>boolean p_StartPDN := true</w:t>
            </w:r>
            <w:r w:rsidRPr="00941AF2">
              <w:rPr>
                <w:rFonts w:ascii="Arial" w:hAnsi="Arial" w:cs="Arial"/>
                <w:lang w:val="en-US"/>
              </w:rPr>
              <w:t>) runs on EUTRA_Multi5GS_PTC return integer</w:t>
            </w:r>
          </w:p>
          <w:p w14:paraId="0F968FAD"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1E12870A"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SRB_COMMON_IND v_ReceivedAsp;</w:t>
            </w:r>
          </w:p>
          <w:p w14:paraId="47D33E09"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NAS_MSG_Indication_Type v_NasInd;</w:t>
            </w:r>
          </w:p>
          <w:p w14:paraId="0DFFA9FA"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PDN_CONNECTIVITY_REQUEST v_PDNConnReq;</w:t>
            </w:r>
          </w:p>
          <w:p w14:paraId="242892F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DelayForUserPlaneSignalling_Type v_WaitForUserplaneSignalling := noDelay; // Default: no IP signalling possible</w:t>
            </w:r>
          </w:p>
          <w:p w14:paraId="439B01F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EPS_BearerIdentity v_EpsBearerId;</w:t>
            </w:r>
          </w:p>
          <w:p w14:paraId="2CA67031"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integer v_L_NumOfReqsReceivedInParallel := 0;</w:t>
            </w:r>
          </w:p>
          <w:p w14:paraId="082AC206"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integer v_K_NumOfPDNsProcessed := 0;</w:t>
            </w:r>
          </w:p>
          <w:p w14:paraId="6B6218D3"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boolean v_EndLoop := false;</w:t>
            </w:r>
          </w:p>
          <w:p w14:paraId="2D5F3CC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boolean v_RxdMsg;</w:t>
            </w:r>
          </w:p>
          <w:p w14:paraId="39AB8E50"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integer v_SRB := p_SRB;</w:t>
            </w:r>
          </w:p>
          <w:p w14:paraId="057F5BBF"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var default v_MyDefaultVar := null;</w:t>
            </w:r>
          </w:p>
          <w:p w14:paraId="01EF6936"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58A3E04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timer t_Wait := 10.0;</w:t>
            </w:r>
          </w:p>
          <w:p w14:paraId="21E015AF" w14:textId="77777777" w:rsidR="00941AF2" w:rsidRPr="00941AF2" w:rsidRDefault="00941AF2" w:rsidP="00941AF2">
            <w:pPr>
              <w:spacing w:after="0"/>
              <w:rPr>
                <w:rFonts w:ascii="Arial" w:hAnsi="Arial" w:cs="Arial"/>
                <w:lang w:val="en-US"/>
              </w:rPr>
            </w:pPr>
          </w:p>
          <w:p w14:paraId="2CAC97CB"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First clear store of previously received messages</w:t>
            </w:r>
          </w:p>
          <w:p w14:paraId="74480994"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f_EUTRA38_MsgInDefault_ResetStoreOfPDNConnectivityReq();</w:t>
            </w:r>
          </w:p>
          <w:p w14:paraId="0AA473DF"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Then activate store for any new msgs received</w:t>
            </w:r>
          </w:p>
          <w:p w14:paraId="61FDE449"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v_MyDefaultVar := activate(a_EUTRA38_AdditionalPDNConnectivityReq(p_CellId, cr_PDNConnReqAdditionalPDN(f_GetPdnType(), p_AccessPointName, p_RequestType))); // @sic R5-216188 sic@</w:t>
            </w:r>
          </w:p>
          <w:p w14:paraId="642BC026" w14:textId="77777777" w:rsidR="00941AF2" w:rsidRPr="00941AF2" w:rsidRDefault="00941AF2" w:rsidP="00941AF2">
            <w:pPr>
              <w:spacing w:after="0"/>
              <w:rPr>
                <w:rFonts w:ascii="Arial" w:hAnsi="Arial" w:cs="Arial"/>
                <w:lang w:val="en-US"/>
              </w:rPr>
            </w:pPr>
          </w:p>
          <w:p w14:paraId="7D7766C4"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while ((v_K_NumOfPDNsProcessed &lt; p_ExpectedNoOfNewPDNs) and not v_EndLoop) {</w:t>
            </w:r>
          </w:p>
          <w:p w14:paraId="68AE5BC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v_RxdMsg := false;</w:t>
            </w:r>
          </w:p>
          <w:p w14:paraId="04047ED9" w14:textId="77777777" w:rsidR="00941AF2" w:rsidRPr="00941AF2" w:rsidRDefault="00941AF2" w:rsidP="00941AF2">
            <w:pPr>
              <w:spacing w:after="0"/>
              <w:rPr>
                <w:rFonts w:ascii="Arial" w:hAnsi="Arial" w:cs="Arial"/>
                <w:lang w:val="en-US"/>
              </w:rPr>
            </w:pPr>
            <w:r w:rsidRPr="00941AF2">
              <w:rPr>
                <w:rFonts w:ascii="Arial" w:hAnsi="Arial" w:cs="Arial"/>
                <w:lang w:val="en-US"/>
              </w:rPr>
              <w:lastRenderedPageBreak/>
              <w:t xml:space="preserve">      t_Wait.start;</w:t>
            </w:r>
          </w:p>
          <w:p w14:paraId="3B83073A"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if (f_EUTRA38_MsgInDefault_GetNumOfPDNConnectivityReq() &gt; v_L_NumOfReqsReceivedInParallel) {</w:t>
            </w:r>
          </w:p>
          <w:p w14:paraId="2CB8FEF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t_Wait.stop;</w:t>
            </w:r>
          </w:p>
          <w:p w14:paraId="501AC4E4"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v_L_NumOfReqsReceivedInParallel := v_L_NumOfReqsReceivedInParallel +1;</w:t>
            </w:r>
          </w:p>
          <w:p w14:paraId="2E003346"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v_ReceivedAsp := f_EUTRA38_MsgInDefault_GetOnePDNConnectivityReq(v_L_NumOfReqsReceivedInParallel);</w:t>
            </w:r>
          </w:p>
          <w:p w14:paraId="58BBD31A"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v_RxdMsg := true;</w:t>
            </w:r>
          </w:p>
          <w:p w14:paraId="389E820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else { // no outstanding msgs, so must wait for next one</w:t>
            </w:r>
          </w:p>
          <w:p w14:paraId="33EE605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alt {</w:t>
            </w:r>
          </w:p>
          <w:p w14:paraId="5AF2CCB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SRB.receive(car_SRB_NasPdu_IND(p_CellId, v_SRB, cr_NAS_Indication(tsc_SHT_IntegrityProtected_Ciphered, cr_PDNConnReqAdditionalPDN(f_GetPdnType(), p_AccessPointName, p_RequestType))))  // @sic R5-216188 sic@</w:t>
            </w:r>
          </w:p>
          <w:p w14:paraId="2FA52E0D"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-&gt; value v_ReceivedAsp    /* NOTE: acc. to the prose the ESM information transfer flag is still "Not present or any allowed value"</w:t>
            </w:r>
          </w:p>
          <w:p w14:paraId="6EE475D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nevertheless if the UE sets the ESM information transfer flag to true this may cause issues</w:t>
            </w:r>
          </w:p>
          <w:p w14:paraId="4D88F5F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as the generic procedure does not handle any requested ESM information transfer */</w:t>
            </w:r>
          </w:p>
          <w:p w14:paraId="1A510E87"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32A705F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t_Wait.stop;</w:t>
            </w:r>
          </w:p>
          <w:p w14:paraId="4C9BD18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v_RxdMsg := true;</w:t>
            </w:r>
          </w:p>
          <w:p w14:paraId="10C2263A"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03412E0E"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t_Wait.timeout</w:t>
            </w:r>
          </w:p>
          <w:p w14:paraId="76907E4A"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 @sic R5-206291 sic@</w:t>
            </w:r>
          </w:p>
          <w:p w14:paraId="2049C75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if (p_FailWhenK_LessN and (v_K_NumOfPDNsProcessed &lt; p_ExpectedNoOfNewPDNs)) {</w:t>
            </w:r>
          </w:p>
          <w:p w14:paraId="4971E32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f_EUTRA_SetVerdictFailOrInconc(__FILE__, __LINE__, "Established " &amp; int2str(v_K_NumOfPDNsProcessed) &amp; "PDNs instead of " &amp; int2str(p_ExpectedNoOfNewPDNs));</w:t>
            </w:r>
          </w:p>
          <w:p w14:paraId="3124E527"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else if (not p_FailWhenK_LessN) { // New message not received in time, so just end the loop</w:t>
            </w:r>
          </w:p>
          <w:p w14:paraId="6F77DEA9"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v_EndLoop := true;</w:t>
            </w:r>
          </w:p>
          <w:p w14:paraId="64A5DCE6"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4A1845C9"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203A0EE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6E59A5ED"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003F6D49"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if (v_RxdMsg) { // this will be false if either just triggered a new PDN, or about to end the loop</w:t>
            </w:r>
          </w:p>
          <w:p w14:paraId="1C504A7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Update K now as latest msg is about to be processed</w:t>
            </w:r>
          </w:p>
          <w:p w14:paraId="4F463D0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v_K_NumOfPDNsProcessed := v_K_NumOfPDNsProcessed +1;</w:t>
            </w:r>
          </w:p>
          <w:p w14:paraId="54A036CB"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v_NasInd := v_ReceivedAsp.Signalling.Nas[0];</w:t>
            </w:r>
          </w:p>
          <w:p w14:paraId="2162F040"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v_PDNConnReq := v_NasInd.Pdu.Msg.pDN_CONNECTIVITY_REQUEST;</w:t>
            </w:r>
          </w:p>
          <w:p w14:paraId="6BA78D4E" w14:textId="77777777" w:rsidR="00941AF2" w:rsidRPr="00941AF2" w:rsidRDefault="00941AF2" w:rsidP="00941AF2">
            <w:pPr>
              <w:spacing w:after="0"/>
              <w:rPr>
                <w:rFonts w:ascii="Arial" w:hAnsi="Arial" w:cs="Arial"/>
                <w:lang w:val="en-US"/>
              </w:rPr>
            </w:pPr>
          </w:p>
          <w:p w14:paraId="15E4E32C" w14:textId="30DABDB0" w:rsidR="00941AF2" w:rsidRPr="00941AF2" w:rsidRDefault="00941AF2" w:rsidP="00941AF2">
            <w:pPr>
              <w:spacing w:after="0"/>
              <w:rPr>
                <w:rFonts w:ascii="Arial" w:hAnsi="Arial" w:cs="Arial"/>
                <w:lang w:val="en-US"/>
              </w:rPr>
            </w:pPr>
            <w:r w:rsidRPr="00941AF2">
              <w:rPr>
                <w:rFonts w:ascii="Arial" w:hAnsi="Arial" w:cs="Arial"/>
                <w:lang w:val="en-US"/>
              </w:rPr>
              <w:t xml:space="preserve">        v_EpsBearerId := f_EUTRA38_MultiPDN_EstablishAdditionalPDN_Step2(p_CellId, v_PDNConnReq, (v_SRB != tsc_SRB2), p_NasCountUL, </w:t>
            </w:r>
            <w:r w:rsidRPr="00941AF2">
              <w:rPr>
                <w:rFonts w:ascii="Arial" w:hAnsi="Arial" w:cs="Arial"/>
                <w:highlight w:val="yellow"/>
                <w:lang w:val="en-US"/>
              </w:rPr>
              <w:t>p_StartPDN</w:t>
            </w:r>
            <w:r w:rsidRPr="00941AF2">
              <w:rPr>
                <w:rFonts w:ascii="Arial" w:hAnsi="Arial" w:cs="Arial"/>
                <w:lang w:val="en-US"/>
              </w:rPr>
              <w:t xml:space="preserve">); </w:t>
            </w:r>
          </w:p>
          <w:p w14:paraId="08EBCFF3" w14:textId="77777777" w:rsidR="00941AF2" w:rsidRPr="00941AF2" w:rsidRDefault="00941AF2" w:rsidP="00941AF2">
            <w:pPr>
              <w:spacing w:after="0"/>
              <w:rPr>
                <w:rFonts w:ascii="Arial" w:hAnsi="Arial" w:cs="Arial"/>
                <w:lang w:val="en-US"/>
              </w:rPr>
            </w:pPr>
            <w:r w:rsidRPr="00941AF2">
              <w:rPr>
                <w:rFonts w:ascii="Arial" w:hAnsi="Arial" w:cs="Arial"/>
                <w:lang w:val="en-US"/>
              </w:rPr>
              <w:lastRenderedPageBreak/>
              <w:t xml:space="preserve">        a_EUTRA_IdleUpdated_ConnectToAdditionalPDN_Step3(p_CellId);</w:t>
            </w:r>
          </w:p>
          <w:p w14:paraId="5995634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v_SRB := tsc_SRB2;  // SRB2 will have been configured by now, even if not earlier</w:t>
            </w:r>
          </w:p>
          <w:p w14:paraId="530DCDD7"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a_EUTRA38_MultiPDN_ConnectToAdditionalPDN_Step4(p_CellId, v_EpsBearerId);</w:t>
            </w:r>
          </w:p>
          <w:p w14:paraId="539E9C67" w14:textId="77777777" w:rsidR="00941AF2" w:rsidRPr="00941AF2" w:rsidRDefault="00941AF2" w:rsidP="00941AF2">
            <w:pPr>
              <w:spacing w:after="0"/>
              <w:rPr>
                <w:rFonts w:ascii="Arial" w:hAnsi="Arial" w:cs="Arial"/>
                <w:lang w:val="en-US"/>
              </w:rPr>
            </w:pPr>
          </w:p>
          <w:p w14:paraId="06E2F975"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select (f_EUTRA38_MultiPDN_GetPDNType(v_PDNConnReq.accessPointName)) { // @sic R5-206296 sic@</w:t>
            </w:r>
          </w:p>
          <w:p w14:paraId="4C88AF6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case (IMS_DNN) {</w:t>
            </w:r>
          </w:p>
          <w:p w14:paraId="32BE0193"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v_WaitForUserplaneSignalling := waitForIMS;</w:t>
            </w:r>
          </w:p>
          <w:p w14:paraId="3E4F213F"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7CBB343E"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case (Internet_DNN) {</w:t>
            </w:r>
          </w:p>
          <w:p w14:paraId="34D01DDE"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v_WaitForUserplaneSignalling := dontWaitForIMS;</w:t>
            </w:r>
          </w:p>
          <w:p w14:paraId="2F16A47E"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12B13D4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3487CB65"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5892A0EE"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0C34AFFE"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Now all PDNs on same connection have been established, wait for any signalling on user plane to finish before releasing connection</w:t>
            </w:r>
          </w:p>
          <w:p w14:paraId="5C505B78"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f_EUTRA_DelayForUserPlaneSignalling (v_WaitForUserplaneSignalling);</w:t>
            </w:r>
          </w:p>
          <w:p w14:paraId="11D1ED47" w14:textId="77777777" w:rsidR="00941AF2" w:rsidRPr="00941AF2" w:rsidRDefault="00941AF2" w:rsidP="00941AF2">
            <w:pPr>
              <w:spacing w:after="0"/>
              <w:rPr>
                <w:rFonts w:ascii="Arial" w:hAnsi="Arial" w:cs="Arial"/>
                <w:lang w:val="en-US"/>
              </w:rPr>
            </w:pPr>
          </w:p>
          <w:p w14:paraId="3D8878B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 all expected msgs have been processed,  so deactivate the extra default</w:t>
            </w:r>
          </w:p>
          <w:p w14:paraId="378CAA20"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deactivate(v_MyDefaultVar);</w:t>
            </w:r>
          </w:p>
          <w:p w14:paraId="2A6761B2"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w:t>
            </w:r>
          </w:p>
          <w:p w14:paraId="5B1BBBDC" w14:textId="77777777" w:rsidR="00941AF2" w:rsidRPr="00941AF2" w:rsidRDefault="00941AF2" w:rsidP="00941AF2">
            <w:pPr>
              <w:spacing w:after="0"/>
              <w:rPr>
                <w:rFonts w:ascii="Arial" w:hAnsi="Arial" w:cs="Arial"/>
                <w:lang w:val="en-US"/>
              </w:rPr>
            </w:pPr>
            <w:r w:rsidRPr="00941AF2">
              <w:rPr>
                <w:rFonts w:ascii="Arial" w:hAnsi="Arial" w:cs="Arial"/>
                <w:lang w:val="en-US"/>
              </w:rPr>
              <w:t xml:space="preserve">    return v_SRB;</w:t>
            </w:r>
          </w:p>
          <w:p w14:paraId="2B075D5C" w14:textId="5202CABA" w:rsidR="00B12E6E" w:rsidRPr="00785A2E" w:rsidRDefault="00941AF2" w:rsidP="00941AF2">
            <w:pPr>
              <w:spacing w:after="0"/>
              <w:rPr>
                <w:rFonts w:ascii="Arial" w:hAnsi="Arial" w:cs="Arial"/>
                <w:lang w:val="en-US"/>
              </w:rPr>
            </w:pPr>
            <w:r w:rsidRPr="00941AF2">
              <w:rPr>
                <w:rFonts w:ascii="Arial" w:hAnsi="Arial" w:cs="Arial"/>
                <w:lang w:val="en-US"/>
              </w:rPr>
              <w:t xml:space="preserve">  }</w:t>
            </w:r>
          </w:p>
          <w:p w14:paraId="5495582E" w14:textId="77777777" w:rsidR="00B12E6E" w:rsidRPr="008E5453" w:rsidRDefault="00B12E6E" w:rsidP="00A22A5D">
            <w:pPr>
              <w:spacing w:after="0"/>
              <w:rPr>
                <w:rFonts w:ascii="Arial" w:hAnsi="Arial" w:cs="Arial"/>
                <w:lang w:val="en-US" w:eastAsia="zh-CN"/>
              </w:rPr>
            </w:pPr>
            <w:r w:rsidRPr="00785A2E">
              <w:rPr>
                <w:rFonts w:ascii="Arial" w:hAnsi="Arial" w:cs="Arial"/>
                <w:lang w:val="en-US"/>
              </w:rPr>
              <w:t xml:space="preserve"> </w:t>
            </w:r>
          </w:p>
          <w:p w14:paraId="0064BAAD" w14:textId="77777777" w:rsidR="00B12E6E" w:rsidRPr="008E5453" w:rsidRDefault="00B12E6E" w:rsidP="00A22A5D">
            <w:pPr>
              <w:spacing w:after="0"/>
              <w:rPr>
                <w:rFonts w:ascii="Arial" w:hAnsi="Arial" w:cs="Arial"/>
                <w:lang w:val="en-US" w:eastAsia="zh-CN"/>
              </w:rPr>
            </w:pPr>
          </w:p>
        </w:tc>
      </w:tr>
    </w:tbl>
    <w:p w14:paraId="2501BA92" w14:textId="77777777" w:rsidR="00B12E6E" w:rsidRDefault="00B12E6E" w:rsidP="00B12E6E"/>
    <w:p w14:paraId="4E5F3DE4" w14:textId="1EEC4BD7" w:rsidR="00B12E6E" w:rsidRDefault="00B12E6E" w:rsidP="00B12E6E">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6" w:name="_Toc97659038"/>
      <w:r>
        <w:rPr>
          <w:b/>
          <w:lang w:val="pt-BR"/>
        </w:rPr>
        <w:t>Change 8</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12E6E" w:rsidRPr="008E5453" w14:paraId="27EDDB71" w14:textId="77777777" w:rsidTr="00A22A5D">
        <w:trPr>
          <w:trHeight w:val="447"/>
        </w:trPr>
        <w:tc>
          <w:tcPr>
            <w:tcW w:w="1985" w:type="dxa"/>
          </w:tcPr>
          <w:p w14:paraId="36D63F47" w14:textId="77777777" w:rsidR="00B12E6E" w:rsidRPr="008E5453" w:rsidRDefault="00B12E6E" w:rsidP="00A22A5D">
            <w:pPr>
              <w:spacing w:before="40" w:after="40"/>
              <w:rPr>
                <w:rFonts w:ascii="Arial" w:hAnsi="Arial" w:cs="Arial"/>
                <w:b/>
              </w:rPr>
            </w:pPr>
            <w:r w:rsidRPr="008E5453">
              <w:rPr>
                <w:rFonts w:ascii="Arial" w:hAnsi="Arial" w:cs="Arial"/>
                <w:b/>
              </w:rPr>
              <w:t>Function name</w:t>
            </w:r>
          </w:p>
        </w:tc>
        <w:tc>
          <w:tcPr>
            <w:tcW w:w="7654" w:type="dxa"/>
          </w:tcPr>
          <w:p w14:paraId="54464C67" w14:textId="1A2EC866" w:rsidR="00B12E6E" w:rsidRPr="008E5453" w:rsidRDefault="006F29BA" w:rsidP="00A22A5D">
            <w:pPr>
              <w:spacing w:after="0"/>
              <w:rPr>
                <w:rFonts w:ascii="Arial" w:hAnsi="Arial" w:cs="Arial"/>
              </w:rPr>
            </w:pPr>
            <w:r w:rsidRPr="006F29BA">
              <w:rPr>
                <w:rFonts w:ascii="Arial" w:hAnsi="Arial" w:cs="Arial"/>
              </w:rPr>
              <w:t>f_EUTRA38_MultiPDN_InitialRegistration_Step5_16</w:t>
            </w:r>
          </w:p>
        </w:tc>
      </w:tr>
      <w:tr w:rsidR="00B12E6E" w:rsidRPr="008E5453" w14:paraId="56473B7A" w14:textId="77777777" w:rsidTr="00A22A5D">
        <w:trPr>
          <w:trHeight w:val="452"/>
        </w:trPr>
        <w:tc>
          <w:tcPr>
            <w:tcW w:w="1985" w:type="dxa"/>
          </w:tcPr>
          <w:p w14:paraId="6B085796" w14:textId="77777777" w:rsidR="00B12E6E" w:rsidRPr="008E5453" w:rsidRDefault="00B12E6E" w:rsidP="00A22A5D">
            <w:pPr>
              <w:spacing w:before="40" w:after="40"/>
              <w:rPr>
                <w:rFonts w:ascii="Arial" w:hAnsi="Arial" w:cs="Arial"/>
                <w:b/>
              </w:rPr>
            </w:pPr>
            <w:r w:rsidRPr="008E5453">
              <w:rPr>
                <w:rFonts w:ascii="Arial" w:hAnsi="Arial" w:cs="Arial"/>
                <w:b/>
              </w:rPr>
              <w:t>Reason for change</w:t>
            </w:r>
          </w:p>
        </w:tc>
        <w:tc>
          <w:tcPr>
            <w:tcW w:w="7654" w:type="dxa"/>
          </w:tcPr>
          <w:p w14:paraId="3A151805" w14:textId="36F28F17" w:rsidR="00B12E6E" w:rsidRPr="00BB7617" w:rsidRDefault="007739D2" w:rsidP="00A22A5D">
            <w:pPr>
              <w:rPr>
                <w:rFonts w:ascii="Arial" w:hAnsi="Arial" w:cs="Arial"/>
              </w:rPr>
            </w:pPr>
            <w:r>
              <w:rPr>
                <w:rFonts w:ascii="Arial" w:hAnsi="Arial" w:cs="Arial"/>
              </w:rPr>
              <w:t xml:space="preserve">To accommodate change </w:t>
            </w:r>
            <w:r w:rsidR="001121E9">
              <w:rPr>
                <w:rFonts w:ascii="Arial" w:hAnsi="Arial" w:cs="Arial"/>
              </w:rPr>
              <w:t>2</w:t>
            </w:r>
            <w:r>
              <w:rPr>
                <w:rFonts w:ascii="Arial" w:hAnsi="Arial" w:cs="Arial"/>
              </w:rPr>
              <w:t xml:space="preserve">  and change 3 in this document.</w:t>
            </w:r>
          </w:p>
        </w:tc>
      </w:tr>
      <w:tr w:rsidR="00B12E6E" w:rsidRPr="008E5453" w14:paraId="1A9857DD" w14:textId="77777777" w:rsidTr="00A22A5D">
        <w:tc>
          <w:tcPr>
            <w:tcW w:w="1985" w:type="dxa"/>
          </w:tcPr>
          <w:p w14:paraId="05C191FD" w14:textId="77777777" w:rsidR="00B12E6E" w:rsidRPr="008E5453" w:rsidRDefault="00B12E6E" w:rsidP="00A22A5D">
            <w:pPr>
              <w:spacing w:before="40" w:after="40"/>
              <w:rPr>
                <w:rFonts w:ascii="Arial" w:hAnsi="Arial" w:cs="Arial"/>
                <w:b/>
              </w:rPr>
            </w:pPr>
            <w:r w:rsidRPr="008E5453">
              <w:rPr>
                <w:rFonts w:ascii="Arial" w:hAnsi="Arial" w:cs="Arial"/>
                <w:b/>
              </w:rPr>
              <w:t>Summary of change</w:t>
            </w:r>
          </w:p>
        </w:tc>
        <w:tc>
          <w:tcPr>
            <w:tcW w:w="7654" w:type="dxa"/>
          </w:tcPr>
          <w:p w14:paraId="2F7A5511" w14:textId="77777777" w:rsidR="00B12E6E" w:rsidRDefault="007739D2" w:rsidP="00A22A5D">
            <w:pPr>
              <w:pStyle w:val="CRCoverPage"/>
              <w:spacing w:after="0"/>
              <w:rPr>
                <w:rFonts w:cs="Arial"/>
                <w:lang w:val="en-SG"/>
              </w:rPr>
            </w:pPr>
            <w:r>
              <w:rPr>
                <w:rFonts w:cs="Arial"/>
                <w:lang w:val="en-SG"/>
              </w:rPr>
              <w:t>Added 2 new parameters to this function:</w:t>
            </w:r>
          </w:p>
          <w:p w14:paraId="46A4E2CB" w14:textId="77777777" w:rsidR="007739D2" w:rsidRPr="001121E9" w:rsidRDefault="001121E9" w:rsidP="007739D2">
            <w:pPr>
              <w:pStyle w:val="CRCoverPage"/>
              <w:numPr>
                <w:ilvl w:val="0"/>
                <w:numId w:val="7"/>
              </w:numPr>
              <w:spacing w:after="0"/>
              <w:rPr>
                <w:rFonts w:cs="Arial"/>
                <w:lang w:val="en-SG"/>
              </w:rPr>
            </w:pPr>
            <w:r w:rsidRPr="001121E9">
              <w:rPr>
                <w:rFonts w:cs="Arial"/>
              </w:rPr>
              <w:t>p_FallbackSignalling</w:t>
            </w:r>
            <w:r>
              <w:rPr>
                <w:rFonts w:cs="Arial"/>
              </w:rPr>
              <w:t xml:space="preserve"> – as given in MCC review of R5s220177 change 2</w:t>
            </w:r>
          </w:p>
          <w:p w14:paraId="6E0A4224" w14:textId="6F600AE3" w:rsidR="001121E9" w:rsidRPr="008E5453" w:rsidRDefault="001121E9" w:rsidP="007739D2">
            <w:pPr>
              <w:pStyle w:val="CRCoverPage"/>
              <w:numPr>
                <w:ilvl w:val="0"/>
                <w:numId w:val="7"/>
              </w:numPr>
              <w:spacing w:after="0"/>
              <w:rPr>
                <w:rFonts w:cs="Arial"/>
                <w:lang w:val="en-SG"/>
              </w:rPr>
            </w:pPr>
            <w:r w:rsidRPr="001121E9">
              <w:rPr>
                <w:rFonts w:cs="Arial"/>
                <w:lang w:val="en-SG"/>
              </w:rPr>
              <w:t>p_N26</w:t>
            </w:r>
            <w:r>
              <w:rPr>
                <w:rFonts w:cs="Arial"/>
                <w:lang w:val="en-SG"/>
              </w:rPr>
              <w:t xml:space="preserve"> to accommodate change 3 in this document</w:t>
            </w:r>
          </w:p>
        </w:tc>
      </w:tr>
      <w:tr w:rsidR="00B12E6E" w:rsidRPr="008E5453" w14:paraId="076C53F0" w14:textId="77777777" w:rsidTr="00A22A5D">
        <w:tc>
          <w:tcPr>
            <w:tcW w:w="1985" w:type="dxa"/>
          </w:tcPr>
          <w:p w14:paraId="616F8BA1" w14:textId="77777777" w:rsidR="00B12E6E" w:rsidRPr="008E5453" w:rsidRDefault="00B12E6E" w:rsidP="00A22A5D">
            <w:pPr>
              <w:spacing w:before="40" w:after="40"/>
              <w:rPr>
                <w:rFonts w:ascii="Arial" w:hAnsi="Arial" w:cs="Arial"/>
                <w:b/>
              </w:rPr>
            </w:pPr>
            <w:r w:rsidRPr="008E5453">
              <w:rPr>
                <w:rFonts w:ascii="Arial" w:hAnsi="Arial" w:cs="Arial"/>
                <w:b/>
              </w:rPr>
              <w:t>TTCN module</w:t>
            </w:r>
          </w:p>
        </w:tc>
        <w:tc>
          <w:tcPr>
            <w:tcW w:w="7654" w:type="dxa"/>
          </w:tcPr>
          <w:p w14:paraId="0F4C913C" w14:textId="0F15D61C" w:rsidR="00B12E6E" w:rsidRPr="008E5453" w:rsidRDefault="00B12E6E" w:rsidP="00A22A5D">
            <w:pPr>
              <w:spacing w:after="0"/>
              <w:rPr>
                <w:rFonts w:ascii="Arial" w:hAnsi="Arial" w:cs="Arial"/>
                <w:lang w:val="en-US"/>
              </w:rPr>
            </w:pPr>
            <w:r w:rsidRPr="00B12E6E">
              <w:rPr>
                <w:rFonts w:ascii="Arial" w:hAnsi="Arial" w:cs="Arial"/>
                <w:lang w:val="en-US"/>
              </w:rPr>
              <w:t>EUTRA38_NR5GC_InitialRegistration.ttcn</w:t>
            </w:r>
          </w:p>
        </w:tc>
      </w:tr>
      <w:tr w:rsidR="00B12E6E" w:rsidRPr="008E5453" w14:paraId="598086FC" w14:textId="77777777" w:rsidTr="00A22A5D">
        <w:tc>
          <w:tcPr>
            <w:tcW w:w="1985" w:type="dxa"/>
          </w:tcPr>
          <w:p w14:paraId="61DCC6F2" w14:textId="77777777" w:rsidR="00B12E6E" w:rsidRPr="008E5453" w:rsidRDefault="00B12E6E" w:rsidP="00A22A5D">
            <w:pPr>
              <w:spacing w:before="40" w:after="40"/>
              <w:rPr>
                <w:rFonts w:ascii="Arial" w:hAnsi="Arial" w:cs="Arial"/>
                <w:b/>
                <w:highlight w:val="cyan"/>
              </w:rPr>
            </w:pPr>
            <w:r w:rsidRPr="008E5453">
              <w:rPr>
                <w:rFonts w:ascii="Arial" w:hAnsi="Arial" w:cs="Arial"/>
                <w:b/>
              </w:rPr>
              <w:t>MCC160 Comment</w:t>
            </w:r>
          </w:p>
        </w:tc>
        <w:tc>
          <w:tcPr>
            <w:tcW w:w="7654" w:type="dxa"/>
          </w:tcPr>
          <w:p w14:paraId="6DC92AEC" w14:textId="77777777" w:rsidR="00B12E6E" w:rsidRPr="008E5453" w:rsidRDefault="00B12E6E" w:rsidP="00A22A5D">
            <w:pPr>
              <w:rPr>
                <w:rFonts w:ascii="Arial" w:hAnsi="Arial" w:cs="Arial"/>
                <w:highlight w:val="cyan"/>
              </w:rPr>
            </w:pPr>
          </w:p>
        </w:tc>
      </w:tr>
    </w:tbl>
    <w:p w14:paraId="32C75713" w14:textId="77777777" w:rsidR="00B12E6E" w:rsidRPr="008E5453" w:rsidRDefault="00B12E6E" w:rsidP="00B12E6E">
      <w:pPr>
        <w:rPr>
          <w:rFonts w:ascii="Arial" w:hAnsi="Arial" w:cs="Arial"/>
          <w:lang w:val="en-US"/>
        </w:rPr>
      </w:pPr>
    </w:p>
    <w:p w14:paraId="24645277" w14:textId="77777777" w:rsidR="00B12E6E" w:rsidRPr="008E5453" w:rsidRDefault="00B12E6E" w:rsidP="00B12E6E">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B12E6E" w:rsidRPr="008E5453" w14:paraId="3440ED16" w14:textId="77777777" w:rsidTr="00A22A5D">
        <w:tc>
          <w:tcPr>
            <w:tcW w:w="9855" w:type="dxa"/>
          </w:tcPr>
          <w:p w14:paraId="6EAB694D" w14:textId="77777777" w:rsidR="006F29BA" w:rsidRPr="006F29BA" w:rsidRDefault="00B12E6E" w:rsidP="006F29BA">
            <w:pPr>
              <w:spacing w:after="0"/>
              <w:rPr>
                <w:rFonts w:ascii="Arial" w:hAnsi="Arial" w:cs="Arial"/>
                <w:lang w:val="en-US"/>
              </w:rPr>
            </w:pPr>
            <w:r w:rsidRPr="00785A2E">
              <w:rPr>
                <w:rFonts w:ascii="Arial" w:hAnsi="Arial" w:cs="Arial"/>
                <w:lang w:val="en-US"/>
              </w:rPr>
              <w:t xml:space="preserve">  </w:t>
            </w:r>
            <w:r w:rsidRPr="0066540C">
              <w:rPr>
                <w:rFonts w:ascii="Arial" w:hAnsi="Arial" w:cs="Arial"/>
                <w:lang w:val="en-US"/>
              </w:rPr>
              <w:t xml:space="preserve">  </w:t>
            </w:r>
            <w:r w:rsidR="006F29BA" w:rsidRPr="006F29BA">
              <w:rPr>
                <w:rFonts w:ascii="Arial" w:hAnsi="Arial" w:cs="Arial"/>
                <w:lang w:val="en-US"/>
              </w:rPr>
              <w:t xml:space="preserve">  function f_EUTRA38_MultiPDN_InitialRegistration_Step5_16(EUTRA_CellId_Type p_CellId,</w:t>
            </w:r>
          </w:p>
          <w:p w14:paraId="40F3B15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NR_TESTMODE_STATE_Type p_State,</w:t>
            </w:r>
          </w:p>
          <w:p w14:paraId="5FE77F4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NAS_MSG_Indication_Type p_NAS_Ind,</w:t>
            </w:r>
          </w:p>
          <w:p w14:paraId="4F0A4F0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template (omit) PLMN_List p_EquivalentPlmnList := omit,</w:t>
            </w:r>
          </w:p>
          <w:p w14:paraId="5986E55C"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template (omit) EUTRA_NR_PduSessionInfoList_Type p_PduSessionInfoList := omit) runs on EUTRA_Multi5GS_PTC</w:t>
            </w:r>
          </w:p>
          <w:p w14:paraId="2719D324" w14:textId="77777777" w:rsidR="006F29BA" w:rsidRPr="006F29BA" w:rsidRDefault="006F29BA" w:rsidP="006F29BA">
            <w:pPr>
              <w:spacing w:after="0"/>
              <w:rPr>
                <w:rFonts w:ascii="Arial" w:hAnsi="Arial" w:cs="Arial"/>
                <w:lang w:val="en-US"/>
              </w:rPr>
            </w:pPr>
          </w:p>
          <w:p w14:paraId="24C5C1F4" w14:textId="77777777" w:rsidR="006F29BA" w:rsidRPr="006F29BA" w:rsidRDefault="006F29BA" w:rsidP="006F29BA">
            <w:pPr>
              <w:spacing w:after="0"/>
              <w:rPr>
                <w:rFonts w:ascii="Arial" w:hAnsi="Arial" w:cs="Arial"/>
                <w:lang w:val="en-US"/>
              </w:rPr>
            </w:pPr>
          </w:p>
          <w:p w14:paraId="51AE781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2D4305D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SRB_COMMON_IND v_ReceivedAsp;</w:t>
            </w:r>
          </w:p>
          <w:p w14:paraId="7F44EFDC"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template (omit) AdditionalUpdateType v_AdditionalUpdateType;</w:t>
            </w:r>
          </w:p>
          <w:p w14:paraId="12B2BF70"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NAS_UL_Message_Type v_PdnConnectivityRequest;</w:t>
            </w:r>
          </w:p>
          <w:p w14:paraId="6E66F08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ProcedureTransactionIdentifier v_EPS_TI;</w:t>
            </w:r>
          </w:p>
          <w:p w14:paraId="7E2701EC"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template (omit) ProtocolConfigOptions v_PcoFromUE := omit;  // may be omit</w:t>
            </w:r>
          </w:p>
          <w:p w14:paraId="3981BDA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template (omit) ExtdProtocolConfigOptions v_ExtdPcoFromUE := omit;</w:t>
            </w:r>
          </w:p>
          <w:p w14:paraId="4154D64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EPS_BearerIdentity v_EpsBearerId;</w:t>
            </w:r>
          </w:p>
          <w:p w14:paraId="6EAD473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boolean v_IPv4AllocationViaNasFlag;</w:t>
            </w:r>
          </w:p>
          <w:p w14:paraId="0893137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APNandPCOs_Type v_APNandPCOs;</w:t>
            </w:r>
          </w:p>
          <w:p w14:paraId="0D5F163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NasCount_Type v_NasCountUL;</w:t>
            </w:r>
          </w:p>
          <w:p w14:paraId="13E36511"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NR_Configuration_Type v_NR_ConfigType := f_EUTRA38_NR_Config_Get();</w:t>
            </w:r>
          </w:p>
          <w:p w14:paraId="15A8FC0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DelayForUserPlaneSignalling_Type v_WaitForUserplaneSignalling := noDelay; // Default: no IP signalling possible</w:t>
            </w:r>
          </w:p>
          <w:p w14:paraId="0ED9F4B0"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template (omit) UERadioCapId v_UERadioCapId:= omit;</w:t>
            </w:r>
          </w:p>
          <w:p w14:paraId="5A8CAA60" w14:textId="77777777" w:rsidR="006F29BA" w:rsidRPr="006F29BA" w:rsidRDefault="006F29BA" w:rsidP="006F29BA">
            <w:pPr>
              <w:spacing w:after="0"/>
              <w:rPr>
                <w:rFonts w:ascii="Arial" w:hAnsi="Arial" w:cs="Arial"/>
                <w:lang w:val="en-US"/>
              </w:rPr>
            </w:pPr>
          </w:p>
          <w:p w14:paraId="617105A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(not ispresent (p_NAS_Ind.Pdu.Msg.aTTACH_REQUEST.ueAddSecurityCap)){</w:t>
            </w:r>
          </w:p>
          <w:p w14:paraId="47F3D820"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f_EUTRA_SetVerdictFailOrInconc(__FILE__, __LINE__, "ueAddSecurityCap should be present");</w:t>
            </w:r>
          </w:p>
          <w:p w14:paraId="70B71D6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3BEF5008"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select (v_NR_ConfigType) {</w:t>
            </w:r>
          </w:p>
          <w:p w14:paraId="66DE207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case (EN_DC) {</w:t>
            </w:r>
          </w:p>
          <w:p w14:paraId="7291569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(not match (p_NAS_Ind.Pdu.Msg.aTTACH_REQUEST.ueNetworkCapability, cdr_EUTRA_UENetworkCap(omit))){</w:t>
            </w:r>
          </w:p>
          <w:p w14:paraId="4CB3D05F"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f_EUTRA_SetVerdictFailOrInconc(__FILE__, __LINE__, "ueNetworkCapability does not indicate support for ENDC");</w:t>
            </w:r>
          </w:p>
          <w:p w14:paraId="294DAD8C"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24078FF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512A510A"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case else { // other options FFS</w:t>
            </w:r>
          </w:p>
          <w:p w14:paraId="5F73DED2"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(not match (p_NAS_Ind.Pdu.Msg.aTTACH_REQUEST.ueNetworkCapability, cdr_NR5GC_UENetworkCap(omit))){</w:t>
            </w:r>
          </w:p>
          <w:p w14:paraId="7B381798" w14:textId="77777777" w:rsidR="006F29BA" w:rsidRPr="006F29BA" w:rsidRDefault="006F29BA" w:rsidP="006F29BA">
            <w:pPr>
              <w:spacing w:after="0"/>
              <w:rPr>
                <w:rFonts w:ascii="Arial" w:hAnsi="Arial" w:cs="Arial"/>
                <w:lang w:val="en-US"/>
              </w:rPr>
            </w:pPr>
            <w:r w:rsidRPr="006F29BA">
              <w:rPr>
                <w:rFonts w:ascii="Arial" w:hAnsi="Arial" w:cs="Arial"/>
                <w:lang w:val="en-US"/>
              </w:rPr>
              <w:lastRenderedPageBreak/>
              <w:t xml:space="preserve">          f_EUTRA_SetVerdictFailOrInconc(__FILE__, __LINE__, "ueNetworkCapability does not indicate support for EUTRA38");</w:t>
            </w:r>
          </w:p>
          <w:p w14:paraId="31EE2558"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181B760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708B312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26E9536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60314CB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v_AdditionalUpdateType := p_NAS_Ind.Pdu.Msg.aTTACH_REQUEST.addUpdateType;</w:t>
            </w:r>
          </w:p>
          <w:p w14:paraId="5E59E2F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v_PdnConnectivityRequest := p_NAS_Ind.Pdu.PiggybackedPduList[0].Msg;</w:t>
            </w:r>
          </w:p>
          <w:p w14:paraId="39645A8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v_EPS_TI := v_PdnConnectivityRequest.pDN_CONNECTIVITY_REQUEST.procedureTransactionIdentifier;</w:t>
            </w:r>
          </w:p>
          <w:p w14:paraId="59F17CC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v_PcoFromUE := v_PdnConnectivityRequest.pDN_CONNECTIVITY_REQUEST.protocolConfigurationOptions;</w:t>
            </w:r>
          </w:p>
          <w:p w14:paraId="204CBDA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v_ExtdPcoFromUE := v_PdnConnectivityRequest.pDN_CONNECTIVITY_REQUEST.extdProtocolConfigurationOptions;</w:t>
            </w:r>
          </w:p>
          <w:p w14:paraId="3B15787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41BAD57A"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Steps 5-10b6</w:t>
            </w:r>
          </w:p>
          <w:p w14:paraId="379C934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v_ReceivedAsp := f_EUTRA_MultiPDN_InitialRegistration_Step5_8 (p_CellId, p_NAS_Ind);  // @sic R5-216280 sic@</w:t>
            </w:r>
          </w:p>
          <w:p w14:paraId="0CCA91C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v_NasCountUL := v_ReceivedAsp.Signalling.Nas[0].SecurityProtection.NasCount;</w:t>
            </w:r>
          </w:p>
          <w:p w14:paraId="5246BB8F"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v_APNandPCOs := f_EUTRA38_MultiPDN_InitialRegistration_Step9_13 (p_CellId, p_State, p_NAS_Ind, v_NasCountUL);</w:t>
            </w:r>
          </w:p>
          <w:p w14:paraId="7E962EF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6295C281"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(ispresent(v_APNandPCOs.protocolConfigurationOptions)) {</w:t>
            </w:r>
          </w:p>
          <w:p w14:paraId="2653AF00"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v_PcoFromUE := v_APNandPCOs.protocolConfigurationOptions;</w:t>
            </w:r>
          </w:p>
          <w:p w14:paraId="736D4832"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else if (ispresent(v_APNandPCOs.extdProtocolConfigurationOptions)) {</w:t>
            </w:r>
          </w:p>
          <w:p w14:paraId="4277A50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v_ExtdPcoFromUE := v_APNandPCOs.extdProtocolConfigurationOptions;</w:t>
            </w:r>
          </w:p>
          <w:p w14:paraId="0302783A"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10CB008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56DFB1A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(isvalue(v_PcoFromUE)) {</w:t>
            </w:r>
          </w:p>
          <w:p w14:paraId="5EB03601"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v_IPv4AllocationViaNasFlag := f_CheckPCOforIPallocationViaNas(v_PcoFromUE);</w:t>
            </w:r>
          </w:p>
          <w:p w14:paraId="29149D61" w14:textId="77777777" w:rsidR="006F29BA" w:rsidRPr="006F29BA" w:rsidRDefault="006F29BA" w:rsidP="006F29BA">
            <w:pPr>
              <w:spacing w:after="0"/>
              <w:rPr>
                <w:rFonts w:ascii="Arial" w:hAnsi="Arial" w:cs="Arial"/>
                <w:lang w:val="en-US"/>
              </w:rPr>
            </w:pPr>
          </w:p>
          <w:p w14:paraId="16E663F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else {</w:t>
            </w:r>
          </w:p>
          <w:p w14:paraId="1F969AE8"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v_IPv4AllocationViaNasFlag := f_CheckExtdPCOforIPallocationViaNas(v_ExtdPcoFromUE);</w:t>
            </w:r>
          </w:p>
          <w:p w14:paraId="6FC18062" w14:textId="77777777" w:rsidR="006F29BA" w:rsidRPr="006F29BA" w:rsidRDefault="006F29BA" w:rsidP="006F29BA">
            <w:pPr>
              <w:spacing w:after="0"/>
              <w:rPr>
                <w:rFonts w:ascii="Arial" w:hAnsi="Arial" w:cs="Arial"/>
                <w:lang w:val="en-US"/>
              </w:rPr>
            </w:pPr>
          </w:p>
          <w:p w14:paraId="6D67221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2893BB2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468079B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(pc_EPC_RACS and isvalue (v_ReceivedAsp.Signalling.Nas[0].Pdu.Msg.sECURITY_MODE_COMPLETE.ueRadioCapId)) { // @sic R5-216280 sic@</w:t>
            </w:r>
          </w:p>
          <w:p w14:paraId="49C9A56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v_UERadioCapId := cs_UERadioCapId ('66'O, v_ReceivedAsp.Signalling.Nas[0].Pdu.Msg.sECURITY_MODE_COMPLETE.ueRadioCapId.id);</w:t>
            </w:r>
          </w:p>
          <w:p w14:paraId="57DAAD3E" w14:textId="77777777" w:rsidR="006F29BA" w:rsidRPr="006F29BA" w:rsidRDefault="006F29BA" w:rsidP="006F29BA">
            <w:pPr>
              <w:spacing w:after="0"/>
              <w:rPr>
                <w:rFonts w:ascii="Arial" w:hAnsi="Arial" w:cs="Arial"/>
                <w:lang w:val="en-US"/>
              </w:rPr>
            </w:pPr>
            <w:r w:rsidRPr="006F29BA">
              <w:rPr>
                <w:rFonts w:ascii="Arial" w:hAnsi="Arial" w:cs="Arial"/>
                <w:lang w:val="en-US"/>
              </w:rPr>
              <w:lastRenderedPageBreak/>
              <w:t xml:space="preserve">    }</w:t>
            </w:r>
          </w:p>
          <w:p w14:paraId="7B34FB0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3A8F8E7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v_EpsBearerId := f_EUTRA38_MultiPDN_InitialRegistration_Step14_15(p_CellId,</w:t>
            </w:r>
          </w:p>
          <w:p w14:paraId="3059515C"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NORMAL,</w:t>
            </w:r>
          </w:p>
          <w:p w14:paraId="6D930000"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v_AdditionalUpdateType,</w:t>
            </w:r>
          </w:p>
          <w:p w14:paraId="3B73E81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v_EPS_TI,</w:t>
            </w:r>
          </w:p>
          <w:p w14:paraId="689B064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v_IPv4AllocationViaNasFlag,</w:t>
            </w:r>
          </w:p>
          <w:p w14:paraId="1E4CC8C8"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v_PcoFromUE,</w:t>
            </w:r>
          </w:p>
          <w:p w14:paraId="02BF6538"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v_APNandPCOs.accessPointName,</w:t>
            </w:r>
          </w:p>
          <w:p w14:paraId="039AD08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cs_GprsTimer_v_deact,</w:t>
            </w:r>
          </w:p>
          <w:p w14:paraId="653F04A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omit,</w:t>
            </w:r>
          </w:p>
          <w:p w14:paraId="3DA1F57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omit,</w:t>
            </w:r>
          </w:p>
          <w:p w14:paraId="095398E0"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p_EquivalentPlmnList,</w:t>
            </w:r>
          </w:p>
          <w:p w14:paraId="671C826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0,</w:t>
            </w:r>
          </w:p>
          <w:p w14:paraId="4BC33F4C"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omit,</w:t>
            </w:r>
          </w:p>
          <w:p w14:paraId="1C6021F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2F032AD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v_ExtdPcoFromUE,</w:t>
            </w:r>
          </w:p>
          <w:p w14:paraId="279033F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p_PduSessionInfoList,  // @sic R5s210149 sic@</w:t>
            </w:r>
          </w:p>
          <w:p w14:paraId="6226F9E6"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v_UERadioCapId); // @sic R5-216280 sic@</w:t>
            </w:r>
          </w:p>
          <w:p w14:paraId="0C4DE4F8" w14:textId="77777777" w:rsidR="006F29BA" w:rsidRPr="006F29BA" w:rsidRDefault="006F29BA" w:rsidP="006F29BA">
            <w:pPr>
              <w:spacing w:after="0"/>
              <w:rPr>
                <w:rFonts w:ascii="Arial" w:hAnsi="Arial" w:cs="Arial"/>
                <w:lang w:val="en-US"/>
              </w:rPr>
            </w:pPr>
          </w:p>
          <w:p w14:paraId="2355AD9A"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28F1A691"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Step 10b7</w:t>
            </w:r>
          </w:p>
          <w:p w14:paraId="598FD64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(pc_noOf_PDNsSameConnection &gt; 0) {  // @sic R5-206296 sic@</w:t>
            </w:r>
          </w:p>
          <w:p w14:paraId="7E1D28B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In case of another PDN connectivity request this may be sent immediately by the UE</w:t>
            </w:r>
          </w:p>
          <w:p w14:paraId="3FAF6E56"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=&gt; we cannot wait after the ATTACH_COMPLETE for any trigger from the IMS_PTC but need to do this when all PDNs are configured */</w:t>
            </w:r>
          </w:p>
          <w:p w14:paraId="4828B74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v_WaitForUserplaneSignalling := noDelay;</w:t>
            </w:r>
          </w:p>
          <w:p w14:paraId="5D0BF70F"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else {</w:t>
            </w:r>
          </w:p>
          <w:p w14:paraId="2F11D33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select (f_EUTRA38_MultiPDN_GetPDNType(v_APNandPCOs.accessPointName)) { // @sic R5-206296 sic@</w:t>
            </w:r>
          </w:p>
          <w:p w14:paraId="59E1AE5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case (IMS_DNN) {</w:t>
            </w:r>
          </w:p>
          <w:p w14:paraId="41EB1282"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v_WaitForUserplaneSignalling := waitForIMS;</w:t>
            </w:r>
          </w:p>
          <w:p w14:paraId="7231CE3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7BC09DF1"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case (Internet_DNN) {</w:t>
            </w:r>
          </w:p>
          <w:p w14:paraId="27782CE6"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v_WaitForUserplaneSignalling := dontWaitForIMS;</w:t>
            </w:r>
          </w:p>
          <w:p w14:paraId="485F4141"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09574251"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7397DFE2"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2474E5BA"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f_EUTRA_NAS_AttachComplete(p_CellId, v_EpsBearerId, v_WaitForUserplaneSignalling);</w:t>
            </w:r>
          </w:p>
          <w:p w14:paraId="37BC5B8C" w14:textId="339DD787" w:rsidR="00B12E6E" w:rsidRPr="008E5453" w:rsidRDefault="006F29BA" w:rsidP="006F29BA">
            <w:pPr>
              <w:spacing w:after="0"/>
              <w:rPr>
                <w:rFonts w:ascii="Arial" w:hAnsi="Arial" w:cs="Arial"/>
                <w:lang w:val="en-US"/>
              </w:rPr>
            </w:pPr>
            <w:r w:rsidRPr="006F29BA">
              <w:rPr>
                <w:rFonts w:ascii="Arial" w:hAnsi="Arial" w:cs="Arial"/>
                <w:lang w:val="en-US"/>
              </w:rPr>
              <w:t xml:space="preserve">  }</w:t>
            </w:r>
          </w:p>
          <w:p w14:paraId="5010EC2A" w14:textId="77777777" w:rsidR="00B12E6E" w:rsidRPr="008E5453" w:rsidRDefault="00B12E6E" w:rsidP="00A22A5D">
            <w:pPr>
              <w:spacing w:after="0"/>
              <w:rPr>
                <w:rFonts w:ascii="Arial" w:hAnsi="Arial" w:cs="Arial"/>
                <w:lang w:val="en-US"/>
              </w:rPr>
            </w:pPr>
          </w:p>
        </w:tc>
      </w:tr>
    </w:tbl>
    <w:p w14:paraId="39D43910" w14:textId="77777777" w:rsidR="00B12E6E" w:rsidRPr="008E5453" w:rsidRDefault="00B12E6E" w:rsidP="00B12E6E">
      <w:pPr>
        <w:rPr>
          <w:rFonts w:ascii="Arial" w:hAnsi="Arial" w:cs="Arial"/>
          <w:lang w:val="en-US"/>
        </w:rPr>
      </w:pPr>
    </w:p>
    <w:p w14:paraId="1D9DED03" w14:textId="77777777" w:rsidR="00B12E6E" w:rsidRPr="008E5453" w:rsidRDefault="00B12E6E" w:rsidP="00B12E6E">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B12E6E" w:rsidRPr="008E5453" w14:paraId="48026C66" w14:textId="77777777" w:rsidTr="00A22A5D">
        <w:tc>
          <w:tcPr>
            <w:tcW w:w="9855" w:type="dxa"/>
          </w:tcPr>
          <w:p w14:paraId="6E4DAD72"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function f_EUTRA38_MultiPDN_InitialRegistration_Step5_16(EUTRA_CellId_Type p_CellId,</w:t>
            </w:r>
          </w:p>
          <w:p w14:paraId="3503D22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NR_TESTMODE_STATE_Type p_State,</w:t>
            </w:r>
          </w:p>
          <w:p w14:paraId="6EA1A64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NAS_MSG_Indication_Type p_NAS_Ind,</w:t>
            </w:r>
          </w:p>
          <w:p w14:paraId="4A753E5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template (omit) PLMN_List p_EquivalentPlmnList := omit,</w:t>
            </w:r>
          </w:p>
          <w:p w14:paraId="0EE5B1A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template (omit) EUTRA_NR_PduSessionInfoList_Type p_PduSessionInfoList := omit,</w:t>
            </w:r>
          </w:p>
          <w:p w14:paraId="1CDE0F6B" w14:textId="77777777" w:rsidR="006F29BA" w:rsidRPr="006F29BA" w:rsidRDefault="006F29BA" w:rsidP="006F29BA">
            <w:pPr>
              <w:spacing w:after="0"/>
              <w:rPr>
                <w:rFonts w:ascii="Arial" w:hAnsi="Arial" w:cs="Arial"/>
                <w:highlight w:val="yellow"/>
                <w:lang w:val="en-US"/>
              </w:rPr>
            </w:pPr>
            <w:r w:rsidRPr="006F29BA">
              <w:rPr>
                <w:rFonts w:ascii="Arial" w:hAnsi="Arial" w:cs="Arial"/>
                <w:lang w:val="en-US"/>
              </w:rPr>
              <w:t xml:space="preserve">                                              </w:t>
            </w:r>
            <w:r w:rsidRPr="006F29BA">
              <w:rPr>
                <w:rFonts w:ascii="Arial" w:hAnsi="Arial" w:cs="Arial"/>
                <w:highlight w:val="yellow"/>
                <w:lang w:val="en-US"/>
              </w:rPr>
              <w:t>boolean p_N26 := true,</w:t>
            </w:r>
          </w:p>
          <w:p w14:paraId="0E023FFC" w14:textId="20EE5E07" w:rsidR="006F29BA" w:rsidRPr="006F29BA" w:rsidRDefault="006F29BA" w:rsidP="006F29BA">
            <w:pPr>
              <w:spacing w:after="0"/>
              <w:rPr>
                <w:rFonts w:ascii="Arial" w:hAnsi="Arial" w:cs="Arial"/>
                <w:lang w:val="en-US"/>
              </w:rPr>
            </w:pPr>
            <w:r w:rsidRPr="006F29BA">
              <w:rPr>
                <w:rFonts w:ascii="Arial" w:hAnsi="Arial" w:cs="Arial"/>
                <w:highlight w:val="yellow"/>
                <w:lang w:val="en-US"/>
              </w:rPr>
              <w:t xml:space="preserve">                                              boolean p_FallbackSignalling := false</w:t>
            </w:r>
            <w:r w:rsidRPr="006F29BA">
              <w:rPr>
                <w:rFonts w:ascii="Arial" w:hAnsi="Arial" w:cs="Arial"/>
                <w:lang w:val="en-US"/>
              </w:rPr>
              <w:t>) runs on EUTRA_Multi5GS_PTC</w:t>
            </w:r>
          </w:p>
          <w:p w14:paraId="075D5E4C"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23F7427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SRB_COMMON_IND v_ReceivedAsp;</w:t>
            </w:r>
          </w:p>
          <w:p w14:paraId="5FBE3D5A"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template (omit) AdditionalUpdateType v_AdditionalUpdateType;</w:t>
            </w:r>
          </w:p>
          <w:p w14:paraId="2044894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NAS_UL_Message_Type v_PdnConnectivityRequest;</w:t>
            </w:r>
          </w:p>
          <w:p w14:paraId="00532BA2"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ProcedureTransactionIdentifier v_EPS_TI;</w:t>
            </w:r>
          </w:p>
          <w:p w14:paraId="11BD9A3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template (omit) ProtocolConfigOptions v_PcoFromUE := omit;  // may be omit</w:t>
            </w:r>
          </w:p>
          <w:p w14:paraId="31D27BA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template (omit) ExtdProtocolConfigOptions v_ExtdPcoFromUE := omit;</w:t>
            </w:r>
          </w:p>
          <w:p w14:paraId="72DDF8E1"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EPS_BearerIdentity v_EpsBearerId;</w:t>
            </w:r>
          </w:p>
          <w:p w14:paraId="48A1CBE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boolean v_IPv4AllocationViaNasFlag;</w:t>
            </w:r>
          </w:p>
          <w:p w14:paraId="0217E94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APNandPCOs_Type v_APNandPCOs;</w:t>
            </w:r>
          </w:p>
          <w:p w14:paraId="6A5D47D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NasCount_Type v_NasCountUL;</w:t>
            </w:r>
          </w:p>
          <w:p w14:paraId="179B1241"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NR_Configuration_Type v_NR_ConfigType := f_EUTRA38_NR_Config_Get();</w:t>
            </w:r>
          </w:p>
          <w:p w14:paraId="331802BC"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DelayForUserPlaneSignalling_Type v_WaitForUserplaneSignalling := noDelay; // Default: no IP signalling possible</w:t>
            </w:r>
          </w:p>
          <w:p w14:paraId="3B2DA5D6"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var template (omit) UERadioCapId v_UERadioCapId:= omit;</w:t>
            </w:r>
          </w:p>
          <w:p w14:paraId="613FDDC7" w14:textId="77777777" w:rsidR="006F29BA" w:rsidRPr="006F29BA" w:rsidRDefault="006F29BA" w:rsidP="006F29BA">
            <w:pPr>
              <w:spacing w:after="0"/>
              <w:rPr>
                <w:rFonts w:ascii="Arial" w:hAnsi="Arial" w:cs="Arial"/>
                <w:lang w:val="en-US"/>
              </w:rPr>
            </w:pPr>
          </w:p>
          <w:p w14:paraId="6A2C0FB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(not ispresent (p_NAS_Ind.Pdu.Msg.aTTACH_REQUEST.ueAddSecurityCap)){</w:t>
            </w:r>
          </w:p>
          <w:p w14:paraId="37645D1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f_EUTRA_SetVerdictFailOrInconc(__FILE__, __LINE__, "ueAddSecurityCap should be present");</w:t>
            </w:r>
          </w:p>
          <w:p w14:paraId="2054F5C2"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7664CD3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select (v_NR_ConfigType) {</w:t>
            </w:r>
          </w:p>
          <w:p w14:paraId="1422C57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case (EN_DC) {</w:t>
            </w:r>
          </w:p>
          <w:p w14:paraId="14FDA56C"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(not match (p_NAS_Ind.Pdu.Msg.aTTACH_REQUEST.ueNetworkCapability, cdr_EUTRA_UENetworkCap(omit))){</w:t>
            </w:r>
          </w:p>
          <w:p w14:paraId="61BFCF2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f_EUTRA_SetVerdictFailOrInconc(__FILE__, __LINE__, "ueNetworkCapability does not indicate support for ENDC");</w:t>
            </w:r>
          </w:p>
          <w:p w14:paraId="167A66A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70C1E970"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5A2571C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case else { // other options FFS</w:t>
            </w:r>
          </w:p>
          <w:p w14:paraId="698B0ED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(not match (p_NAS_Ind.Pdu.Msg.aTTACH_REQUEST.ueNetworkCapability, cdr_NR5GC_UENetworkCap(omit))){</w:t>
            </w:r>
          </w:p>
          <w:p w14:paraId="16C58B14" w14:textId="77777777" w:rsidR="006F29BA" w:rsidRPr="006F29BA" w:rsidRDefault="006F29BA" w:rsidP="006F29BA">
            <w:pPr>
              <w:spacing w:after="0"/>
              <w:rPr>
                <w:rFonts w:ascii="Arial" w:hAnsi="Arial" w:cs="Arial"/>
                <w:lang w:val="en-US"/>
              </w:rPr>
            </w:pPr>
            <w:r w:rsidRPr="006F29BA">
              <w:rPr>
                <w:rFonts w:ascii="Arial" w:hAnsi="Arial" w:cs="Arial"/>
                <w:lang w:val="en-US"/>
              </w:rPr>
              <w:lastRenderedPageBreak/>
              <w:t xml:space="preserve">          f_EUTRA_SetVerdictFailOrInconc(__FILE__, __LINE__, "ueNetworkCapability does not indicate support for EUTRA38");</w:t>
            </w:r>
          </w:p>
          <w:p w14:paraId="3375357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3291D13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1F148F9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72D54E72"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7C2F6D4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v_AdditionalUpdateType := p_NAS_Ind.Pdu.Msg.aTTACH_REQUEST.addUpdateType;</w:t>
            </w:r>
          </w:p>
          <w:p w14:paraId="427F9B4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v_PdnConnectivityRequest := p_NAS_Ind.Pdu.PiggybackedPduList[0].Msg;</w:t>
            </w:r>
          </w:p>
          <w:p w14:paraId="3475AB78"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v_EPS_TI := v_PdnConnectivityRequest.pDN_CONNECTIVITY_REQUEST.procedureTransactionIdentifier;</w:t>
            </w:r>
          </w:p>
          <w:p w14:paraId="213FF3E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v_PcoFromUE := v_PdnConnectivityRequest.pDN_CONNECTIVITY_REQUEST.protocolConfigurationOptions;</w:t>
            </w:r>
          </w:p>
          <w:p w14:paraId="2D7CF8E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v_ExtdPcoFromUE := v_PdnConnectivityRequest.pDN_CONNECTIVITY_REQUEST.extdProtocolConfigurationOptions;</w:t>
            </w:r>
          </w:p>
          <w:p w14:paraId="2E6585C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07CA885A"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Steps 5-10b6</w:t>
            </w:r>
          </w:p>
          <w:p w14:paraId="7FDDA2B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v_ReceivedAsp := f_EUTRA_MultiPDN_InitialRegistration_Step5_8 (p_CellId, p_NAS_Ind);  // @sic R5-216280 sic@</w:t>
            </w:r>
          </w:p>
          <w:p w14:paraId="74B8EF6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v_NasCountUL := v_ReceivedAsp.Signalling.Nas[0].SecurityProtection.NasCount;</w:t>
            </w:r>
          </w:p>
          <w:p w14:paraId="75C5D61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v_APNandPCOs := f_EUTRA38_MultiPDN_InitialRegistration_Step9_13 (p_CellId, p_State, p_NAS_Ind, v_NasCountUL);</w:t>
            </w:r>
          </w:p>
          <w:p w14:paraId="41B2A0FF"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7CD7277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(ispresent(v_APNandPCOs.protocolConfigurationOptions)) {</w:t>
            </w:r>
          </w:p>
          <w:p w14:paraId="65129982"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v_PcoFromUE := v_APNandPCOs.protocolConfigurationOptions;</w:t>
            </w:r>
          </w:p>
          <w:p w14:paraId="15980BF0"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else if (ispresent(v_APNandPCOs.extdProtocolConfigurationOptions)) {</w:t>
            </w:r>
          </w:p>
          <w:p w14:paraId="050EA56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v_ExtdPcoFromUE := v_APNandPCOs.extdProtocolConfigurationOptions;</w:t>
            </w:r>
          </w:p>
          <w:p w14:paraId="1DEBD7C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7BC2B19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7723805C"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(isvalue(v_PcoFromUE)) {</w:t>
            </w:r>
          </w:p>
          <w:p w14:paraId="28004488"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v_IPv4AllocationViaNasFlag := f_CheckPCOforIPallocationViaNas(v_PcoFromUE);</w:t>
            </w:r>
          </w:p>
          <w:p w14:paraId="2D51D9AB" w14:textId="77777777" w:rsidR="006F29BA" w:rsidRPr="006F29BA" w:rsidRDefault="006F29BA" w:rsidP="006F29BA">
            <w:pPr>
              <w:spacing w:after="0"/>
              <w:rPr>
                <w:rFonts w:ascii="Arial" w:hAnsi="Arial" w:cs="Arial"/>
                <w:lang w:val="en-US"/>
              </w:rPr>
            </w:pPr>
          </w:p>
          <w:p w14:paraId="38183AC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else {</w:t>
            </w:r>
          </w:p>
          <w:p w14:paraId="1494C7D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v_IPv4AllocationViaNasFlag := f_CheckExtdPCOforIPallocationViaNas(v_ExtdPcoFromUE);</w:t>
            </w:r>
          </w:p>
          <w:p w14:paraId="2AC2E56F" w14:textId="77777777" w:rsidR="006F29BA" w:rsidRPr="006F29BA" w:rsidRDefault="006F29BA" w:rsidP="006F29BA">
            <w:pPr>
              <w:spacing w:after="0"/>
              <w:rPr>
                <w:rFonts w:ascii="Arial" w:hAnsi="Arial" w:cs="Arial"/>
                <w:lang w:val="en-US"/>
              </w:rPr>
            </w:pPr>
          </w:p>
          <w:p w14:paraId="11E8AFD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26AF714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339968EA"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if (pc_EPC_RACS and isvalue (v_ReceivedAsp.Signalling.Nas[0].Pdu.Msg.sECURITY_MODE_COMPLETE.ueRadioCapId)) { // @sic R5-216280 sic@</w:t>
            </w:r>
          </w:p>
          <w:p w14:paraId="1F5AB4B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v_UERadioCapId := cs_UERadioCapId ('66'O, v_ReceivedAsp.Signalling.Nas[0].Pdu.Msg.sECURITY_MODE_COMPLETE.ueRadioCapId.id);</w:t>
            </w:r>
          </w:p>
          <w:p w14:paraId="75D3DD45" w14:textId="77777777" w:rsidR="006F29BA" w:rsidRPr="006F29BA" w:rsidRDefault="006F29BA" w:rsidP="006F29BA">
            <w:pPr>
              <w:spacing w:after="0"/>
              <w:rPr>
                <w:rFonts w:ascii="Arial" w:hAnsi="Arial" w:cs="Arial"/>
                <w:lang w:val="en-US"/>
              </w:rPr>
            </w:pPr>
            <w:r w:rsidRPr="006F29BA">
              <w:rPr>
                <w:rFonts w:ascii="Arial" w:hAnsi="Arial" w:cs="Arial"/>
                <w:lang w:val="en-US"/>
              </w:rPr>
              <w:lastRenderedPageBreak/>
              <w:t xml:space="preserve">    }</w:t>
            </w:r>
          </w:p>
          <w:p w14:paraId="5BDC858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35FB170F"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v_EpsBearerId := f_EUTRA38_MultiPDN_InitialRegistration_Step14_15(p_CellId,</w:t>
            </w:r>
          </w:p>
          <w:p w14:paraId="7CB068D2"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NORMAL,</w:t>
            </w:r>
          </w:p>
          <w:p w14:paraId="16B24058"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v_AdditionalUpdateType,</w:t>
            </w:r>
          </w:p>
          <w:p w14:paraId="4F5B33C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v_EPS_TI,</w:t>
            </w:r>
          </w:p>
          <w:p w14:paraId="78DE41E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v_IPv4AllocationViaNasFlag,</w:t>
            </w:r>
          </w:p>
          <w:p w14:paraId="0192B78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v_PcoFromUE,</w:t>
            </w:r>
          </w:p>
          <w:p w14:paraId="7498491A"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v_APNandPCOs.accessPointName,</w:t>
            </w:r>
          </w:p>
          <w:p w14:paraId="11396316"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cs_GprsTimer_v_deact,</w:t>
            </w:r>
          </w:p>
          <w:p w14:paraId="619AEC9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omit,</w:t>
            </w:r>
          </w:p>
          <w:p w14:paraId="0F72BC57"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omit,</w:t>
            </w:r>
          </w:p>
          <w:p w14:paraId="3FB00F86"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p_EquivalentPlmnList,</w:t>
            </w:r>
          </w:p>
          <w:p w14:paraId="6050712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0,</w:t>
            </w:r>
          </w:p>
          <w:p w14:paraId="0912C1F6"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omit,</w:t>
            </w:r>
          </w:p>
          <w:p w14:paraId="2FA7C27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51DB859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v_ExtdPcoFromUE,</w:t>
            </w:r>
          </w:p>
          <w:p w14:paraId="6DA04366"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p_PduSessionInfoList,  // @sic R5s210149 sic@</w:t>
            </w:r>
          </w:p>
          <w:p w14:paraId="3846889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v_UERadioCapId,</w:t>
            </w:r>
          </w:p>
          <w:p w14:paraId="04F27E98"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r w:rsidRPr="006F29BA">
              <w:rPr>
                <w:rFonts w:ascii="Arial" w:hAnsi="Arial" w:cs="Arial"/>
                <w:highlight w:val="yellow"/>
                <w:lang w:val="en-US"/>
              </w:rPr>
              <w:t>p_N26</w:t>
            </w:r>
            <w:r w:rsidRPr="006F29BA">
              <w:rPr>
                <w:rFonts w:ascii="Arial" w:hAnsi="Arial" w:cs="Arial"/>
                <w:lang w:val="en-US"/>
              </w:rPr>
              <w:t>); // @sic R5-216280 sic@</w:t>
            </w:r>
          </w:p>
          <w:p w14:paraId="65EF451D"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273B56B5"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Step 10b7</w:t>
            </w:r>
          </w:p>
          <w:p w14:paraId="2A7A2A2F" w14:textId="1270EEDC" w:rsidR="006F29BA" w:rsidRPr="006F29BA" w:rsidRDefault="006F29BA" w:rsidP="006F29BA">
            <w:pPr>
              <w:spacing w:after="0"/>
              <w:rPr>
                <w:rFonts w:ascii="Arial" w:hAnsi="Arial" w:cs="Arial"/>
                <w:lang w:val="en-US"/>
              </w:rPr>
            </w:pPr>
            <w:r w:rsidRPr="006F29BA">
              <w:rPr>
                <w:rFonts w:ascii="Arial" w:hAnsi="Arial" w:cs="Arial"/>
                <w:lang w:val="en-US"/>
              </w:rPr>
              <w:t xml:space="preserve">    if ((pc_noOf_PDNsSameConnection &gt; 0) or </w:t>
            </w:r>
            <w:r w:rsidRPr="006F29BA">
              <w:rPr>
                <w:rFonts w:ascii="Arial" w:hAnsi="Arial" w:cs="Arial"/>
                <w:highlight w:val="yellow"/>
                <w:lang w:val="en-US"/>
              </w:rPr>
              <w:t>p_FallbackSignalling</w:t>
            </w:r>
            <w:r w:rsidRPr="006F29BA">
              <w:rPr>
                <w:rFonts w:ascii="Arial" w:hAnsi="Arial" w:cs="Arial"/>
                <w:lang w:val="en-US"/>
              </w:rPr>
              <w:t xml:space="preserve"> ) {  // @sic R5-206296 sic@</w:t>
            </w:r>
          </w:p>
          <w:p w14:paraId="2BB10B0B"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In case of another PDN connectivity request this may be sent immediately by the UE</w:t>
            </w:r>
          </w:p>
          <w:p w14:paraId="420160CA"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=&gt; we cannot wait after the ATTACH_COMPLETE for any trigger from the IMS_PTC but need to do this when all PDNs are configured */</w:t>
            </w:r>
          </w:p>
          <w:p w14:paraId="49EAFD46"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v_WaitForUserplaneSignalling := noDelay;</w:t>
            </w:r>
          </w:p>
          <w:p w14:paraId="570342BE"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 else {</w:t>
            </w:r>
          </w:p>
          <w:p w14:paraId="3324447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select (f_EUTRA38_MultiPDN_GetPDNType(v_APNandPCOs.accessPointName)) { // @sic R5-206296 sic@</w:t>
            </w:r>
          </w:p>
          <w:p w14:paraId="11639A72"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case (IMS_DNN) {</w:t>
            </w:r>
          </w:p>
          <w:p w14:paraId="3528BBA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v_WaitForUserplaneSignalling := waitForIMS;</w:t>
            </w:r>
          </w:p>
          <w:p w14:paraId="76B34D34"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57A5C0CC"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case (Internet_DNN) {</w:t>
            </w:r>
          </w:p>
          <w:p w14:paraId="0CE22429"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v_WaitForUserplaneSignalling := dontWaitForIMS;</w:t>
            </w:r>
          </w:p>
          <w:p w14:paraId="5A91E866"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2A8D710A"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0F365A43"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w:t>
            </w:r>
          </w:p>
          <w:p w14:paraId="333176B6" w14:textId="77777777" w:rsidR="006F29BA" w:rsidRPr="006F29BA" w:rsidRDefault="006F29BA" w:rsidP="006F29BA">
            <w:pPr>
              <w:spacing w:after="0"/>
              <w:rPr>
                <w:rFonts w:ascii="Arial" w:hAnsi="Arial" w:cs="Arial"/>
                <w:lang w:val="en-US"/>
              </w:rPr>
            </w:pPr>
            <w:r w:rsidRPr="006F29BA">
              <w:rPr>
                <w:rFonts w:ascii="Arial" w:hAnsi="Arial" w:cs="Arial"/>
                <w:lang w:val="en-US"/>
              </w:rPr>
              <w:t xml:space="preserve">    f_EUTRA_NAS_AttachComplete(p_CellId, v_EpsBearerId, v_WaitForUserplaneSignalling);</w:t>
            </w:r>
          </w:p>
          <w:p w14:paraId="4E9A4988" w14:textId="0BA3EAB4" w:rsidR="00B12E6E" w:rsidRPr="00785A2E" w:rsidRDefault="006F29BA" w:rsidP="006F29BA">
            <w:pPr>
              <w:spacing w:after="0"/>
              <w:rPr>
                <w:rFonts w:ascii="Arial" w:hAnsi="Arial" w:cs="Arial"/>
                <w:lang w:val="en-US"/>
              </w:rPr>
            </w:pPr>
            <w:r w:rsidRPr="006F29BA">
              <w:rPr>
                <w:rFonts w:ascii="Arial" w:hAnsi="Arial" w:cs="Arial"/>
                <w:lang w:val="en-US"/>
              </w:rPr>
              <w:t xml:space="preserve">  }</w:t>
            </w:r>
          </w:p>
          <w:p w14:paraId="1003BE27" w14:textId="77777777" w:rsidR="00B12E6E" w:rsidRPr="008E5453" w:rsidRDefault="00B12E6E" w:rsidP="00A22A5D">
            <w:pPr>
              <w:spacing w:after="0"/>
              <w:rPr>
                <w:rFonts w:ascii="Arial" w:hAnsi="Arial" w:cs="Arial"/>
                <w:lang w:val="en-US" w:eastAsia="zh-CN"/>
              </w:rPr>
            </w:pPr>
            <w:r w:rsidRPr="00785A2E">
              <w:rPr>
                <w:rFonts w:ascii="Arial" w:hAnsi="Arial" w:cs="Arial"/>
                <w:lang w:val="en-US"/>
              </w:rPr>
              <w:t xml:space="preserve"> </w:t>
            </w:r>
          </w:p>
          <w:p w14:paraId="7AA2862D" w14:textId="77777777" w:rsidR="00B12E6E" w:rsidRPr="008E5453" w:rsidRDefault="00B12E6E" w:rsidP="00A22A5D">
            <w:pPr>
              <w:spacing w:after="0"/>
              <w:rPr>
                <w:rFonts w:ascii="Arial" w:hAnsi="Arial" w:cs="Arial"/>
                <w:lang w:val="en-US" w:eastAsia="zh-CN"/>
              </w:rPr>
            </w:pPr>
          </w:p>
        </w:tc>
      </w:tr>
    </w:tbl>
    <w:p w14:paraId="20056F3B" w14:textId="333825AA" w:rsidR="00B12E6E" w:rsidRDefault="00B12E6E" w:rsidP="00B12E6E"/>
    <w:p w14:paraId="6B2D1141" w14:textId="136997C9" w:rsidR="00724142" w:rsidRDefault="00724142" w:rsidP="00724142">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7" w:name="_Toc97659039"/>
      <w:r>
        <w:rPr>
          <w:b/>
          <w:lang w:val="pt-BR"/>
        </w:rPr>
        <w:t xml:space="preserve">Change </w:t>
      </w:r>
      <w:r w:rsidR="00132245">
        <w:rPr>
          <w:b/>
          <w:lang w:val="pt-BR"/>
        </w:rPr>
        <w:t>9</w:t>
      </w:r>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24142" w:rsidRPr="008E5453" w14:paraId="184710E0" w14:textId="77777777" w:rsidTr="00A22A5D">
        <w:trPr>
          <w:trHeight w:val="447"/>
        </w:trPr>
        <w:tc>
          <w:tcPr>
            <w:tcW w:w="1985" w:type="dxa"/>
          </w:tcPr>
          <w:p w14:paraId="3AFBE75F" w14:textId="67466CC9" w:rsidR="00724142" w:rsidRPr="008E5453" w:rsidRDefault="006711A0" w:rsidP="00A22A5D">
            <w:pPr>
              <w:spacing w:before="40" w:after="40"/>
              <w:rPr>
                <w:rFonts w:ascii="Arial" w:hAnsi="Arial" w:cs="Arial"/>
                <w:b/>
              </w:rPr>
            </w:pPr>
            <w:r>
              <w:rPr>
                <w:rFonts w:ascii="Arial" w:hAnsi="Arial" w:cs="Arial"/>
                <w:b/>
              </w:rPr>
              <w:t>Template</w:t>
            </w:r>
            <w:r w:rsidR="00724142" w:rsidRPr="008E5453">
              <w:rPr>
                <w:rFonts w:ascii="Arial" w:hAnsi="Arial" w:cs="Arial"/>
                <w:b/>
              </w:rPr>
              <w:t xml:space="preserve"> name</w:t>
            </w:r>
          </w:p>
        </w:tc>
        <w:tc>
          <w:tcPr>
            <w:tcW w:w="7654" w:type="dxa"/>
          </w:tcPr>
          <w:p w14:paraId="6CE7EB9E" w14:textId="49652F35" w:rsidR="00724142" w:rsidRPr="008E5453" w:rsidRDefault="00740CBC" w:rsidP="00A22A5D">
            <w:pPr>
              <w:spacing w:after="0"/>
              <w:rPr>
                <w:rFonts w:ascii="Arial" w:hAnsi="Arial" w:cs="Arial"/>
              </w:rPr>
            </w:pPr>
            <w:r w:rsidRPr="00740CBC">
              <w:rPr>
                <w:rFonts w:ascii="Arial" w:hAnsi="Arial" w:cs="Arial"/>
              </w:rPr>
              <w:t>cr_PDN_CONNECTIVITY_REQUEST_N1ToS1</w:t>
            </w:r>
          </w:p>
        </w:tc>
      </w:tr>
      <w:tr w:rsidR="00724142" w:rsidRPr="008E5453" w14:paraId="2854A651" w14:textId="77777777" w:rsidTr="00A22A5D">
        <w:trPr>
          <w:trHeight w:val="452"/>
        </w:trPr>
        <w:tc>
          <w:tcPr>
            <w:tcW w:w="1985" w:type="dxa"/>
          </w:tcPr>
          <w:p w14:paraId="795F1A3E" w14:textId="77777777" w:rsidR="00724142" w:rsidRPr="008E5453" w:rsidRDefault="00724142" w:rsidP="00A22A5D">
            <w:pPr>
              <w:spacing w:before="40" w:after="40"/>
              <w:rPr>
                <w:rFonts w:ascii="Arial" w:hAnsi="Arial" w:cs="Arial"/>
                <w:b/>
              </w:rPr>
            </w:pPr>
            <w:r w:rsidRPr="008E5453">
              <w:rPr>
                <w:rFonts w:ascii="Arial" w:hAnsi="Arial" w:cs="Arial"/>
                <w:b/>
              </w:rPr>
              <w:t>Reason for change</w:t>
            </w:r>
          </w:p>
        </w:tc>
        <w:tc>
          <w:tcPr>
            <w:tcW w:w="7654" w:type="dxa"/>
          </w:tcPr>
          <w:p w14:paraId="507EB78E" w14:textId="76465AC6" w:rsidR="00724142" w:rsidRPr="00BB7617" w:rsidRDefault="00740CBC" w:rsidP="00A22A5D">
            <w:pPr>
              <w:rPr>
                <w:rFonts w:ascii="Arial" w:hAnsi="Arial" w:cs="Arial"/>
              </w:rPr>
            </w:pPr>
            <w:r>
              <w:rPr>
                <w:rFonts w:ascii="Arial" w:hAnsi="Arial" w:cs="Arial"/>
              </w:rPr>
              <w:t xml:space="preserve">For the UEs that need to establish an additional PDN this template expects APN to be omitted, however </w:t>
            </w:r>
            <w:r w:rsidRPr="00740CBC">
              <w:rPr>
                <w:rFonts w:ascii="Arial" w:hAnsi="Arial" w:cs="Arial"/>
              </w:rPr>
              <w:t>36.508- 4.5A.16.4-1</w:t>
            </w:r>
            <w:r>
              <w:rPr>
                <w:rFonts w:ascii="Arial" w:hAnsi="Arial" w:cs="Arial"/>
              </w:rPr>
              <w:t xml:space="preserve"> states that any allowed value is possible.</w:t>
            </w:r>
          </w:p>
        </w:tc>
      </w:tr>
      <w:tr w:rsidR="00724142" w:rsidRPr="008E5453" w14:paraId="2A6151A4" w14:textId="77777777" w:rsidTr="00A22A5D">
        <w:tc>
          <w:tcPr>
            <w:tcW w:w="1985" w:type="dxa"/>
          </w:tcPr>
          <w:p w14:paraId="527D4233" w14:textId="77777777" w:rsidR="00724142" w:rsidRPr="008E5453" w:rsidRDefault="00724142" w:rsidP="00A22A5D">
            <w:pPr>
              <w:spacing w:before="40" w:after="40"/>
              <w:rPr>
                <w:rFonts w:ascii="Arial" w:hAnsi="Arial" w:cs="Arial"/>
                <w:b/>
              </w:rPr>
            </w:pPr>
            <w:r w:rsidRPr="008E5453">
              <w:rPr>
                <w:rFonts w:ascii="Arial" w:hAnsi="Arial" w:cs="Arial"/>
                <w:b/>
              </w:rPr>
              <w:t>Summary of change</w:t>
            </w:r>
          </w:p>
        </w:tc>
        <w:tc>
          <w:tcPr>
            <w:tcW w:w="7654" w:type="dxa"/>
          </w:tcPr>
          <w:p w14:paraId="7F66EB64" w14:textId="7BAF1539" w:rsidR="00724142" w:rsidRPr="008E5453" w:rsidRDefault="00740CBC" w:rsidP="006711A0">
            <w:pPr>
              <w:pStyle w:val="CRCoverPage"/>
              <w:spacing w:after="0"/>
              <w:rPr>
                <w:rFonts w:cs="Arial"/>
                <w:lang w:val="en-SG"/>
              </w:rPr>
            </w:pPr>
            <w:r>
              <w:rPr>
                <w:rFonts w:cs="Arial"/>
                <w:lang w:val="en-SG"/>
              </w:rPr>
              <w:t xml:space="preserve">Changed APN in this template from omit to be any or omit. </w:t>
            </w:r>
          </w:p>
        </w:tc>
      </w:tr>
      <w:tr w:rsidR="00724142" w:rsidRPr="008E5453" w14:paraId="459B5488" w14:textId="77777777" w:rsidTr="00A22A5D">
        <w:tc>
          <w:tcPr>
            <w:tcW w:w="1985" w:type="dxa"/>
          </w:tcPr>
          <w:p w14:paraId="7285D339" w14:textId="77777777" w:rsidR="00724142" w:rsidRPr="008E5453" w:rsidRDefault="00724142" w:rsidP="00A22A5D">
            <w:pPr>
              <w:spacing w:before="40" w:after="40"/>
              <w:rPr>
                <w:rFonts w:ascii="Arial" w:hAnsi="Arial" w:cs="Arial"/>
                <w:b/>
              </w:rPr>
            </w:pPr>
            <w:r w:rsidRPr="008E5453">
              <w:rPr>
                <w:rFonts w:ascii="Arial" w:hAnsi="Arial" w:cs="Arial"/>
                <w:b/>
              </w:rPr>
              <w:t>TTCN module</w:t>
            </w:r>
          </w:p>
        </w:tc>
        <w:tc>
          <w:tcPr>
            <w:tcW w:w="7654" w:type="dxa"/>
          </w:tcPr>
          <w:p w14:paraId="130518F6" w14:textId="53DA8DDE" w:rsidR="00724142" w:rsidRPr="008E5453" w:rsidRDefault="006711A0" w:rsidP="00A22A5D">
            <w:pPr>
              <w:spacing w:after="0"/>
              <w:rPr>
                <w:rFonts w:ascii="Arial" w:hAnsi="Arial" w:cs="Arial"/>
                <w:lang w:val="en-US"/>
              </w:rPr>
            </w:pPr>
            <w:r w:rsidRPr="006711A0">
              <w:rPr>
                <w:rFonts w:ascii="Arial" w:hAnsi="Arial" w:cs="Arial"/>
                <w:lang w:val="en-US"/>
              </w:rPr>
              <w:t>EPS_Fallback_NR5GC_EUTRA.ttcn</w:t>
            </w:r>
          </w:p>
        </w:tc>
      </w:tr>
      <w:tr w:rsidR="00724142" w:rsidRPr="008E5453" w14:paraId="2FA74787" w14:textId="77777777" w:rsidTr="00A22A5D">
        <w:tc>
          <w:tcPr>
            <w:tcW w:w="1985" w:type="dxa"/>
          </w:tcPr>
          <w:p w14:paraId="7306C3F7" w14:textId="77777777" w:rsidR="00724142" w:rsidRPr="008E5453" w:rsidRDefault="00724142" w:rsidP="00A22A5D">
            <w:pPr>
              <w:spacing w:before="40" w:after="40"/>
              <w:rPr>
                <w:rFonts w:ascii="Arial" w:hAnsi="Arial" w:cs="Arial"/>
                <w:b/>
                <w:highlight w:val="cyan"/>
              </w:rPr>
            </w:pPr>
            <w:r w:rsidRPr="008E5453">
              <w:rPr>
                <w:rFonts w:ascii="Arial" w:hAnsi="Arial" w:cs="Arial"/>
                <w:b/>
              </w:rPr>
              <w:t>MCC160 Comment</w:t>
            </w:r>
          </w:p>
        </w:tc>
        <w:tc>
          <w:tcPr>
            <w:tcW w:w="7654" w:type="dxa"/>
          </w:tcPr>
          <w:p w14:paraId="6598BD69" w14:textId="77777777" w:rsidR="00724142" w:rsidRPr="008E5453" w:rsidRDefault="00724142" w:rsidP="00A22A5D">
            <w:pPr>
              <w:rPr>
                <w:rFonts w:ascii="Arial" w:hAnsi="Arial" w:cs="Arial"/>
                <w:highlight w:val="cyan"/>
              </w:rPr>
            </w:pPr>
          </w:p>
        </w:tc>
      </w:tr>
    </w:tbl>
    <w:p w14:paraId="3F6FCC7A" w14:textId="77777777" w:rsidR="00724142" w:rsidRPr="008E5453" w:rsidRDefault="00724142" w:rsidP="00724142">
      <w:pPr>
        <w:rPr>
          <w:rFonts w:ascii="Arial" w:hAnsi="Arial" w:cs="Arial"/>
          <w:lang w:val="en-US"/>
        </w:rPr>
      </w:pPr>
    </w:p>
    <w:p w14:paraId="3F043445" w14:textId="77777777" w:rsidR="00724142" w:rsidRPr="008E5453" w:rsidRDefault="00724142" w:rsidP="00724142">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724142" w:rsidRPr="008E5453" w14:paraId="62FB365C" w14:textId="77777777" w:rsidTr="00A22A5D">
        <w:tc>
          <w:tcPr>
            <w:tcW w:w="9855" w:type="dxa"/>
          </w:tcPr>
          <w:p w14:paraId="1E5F3183" w14:textId="77777777" w:rsidR="00787591" w:rsidRPr="00787591" w:rsidRDefault="00724142" w:rsidP="00787591">
            <w:pPr>
              <w:spacing w:after="0"/>
              <w:rPr>
                <w:rFonts w:ascii="Arial" w:hAnsi="Arial" w:cs="Arial"/>
                <w:lang w:val="en-US"/>
              </w:rPr>
            </w:pPr>
            <w:r w:rsidRPr="00785A2E">
              <w:rPr>
                <w:rFonts w:ascii="Arial" w:hAnsi="Arial" w:cs="Arial"/>
                <w:lang w:val="en-US"/>
              </w:rPr>
              <w:t xml:space="preserve">  </w:t>
            </w:r>
            <w:r w:rsidRPr="0066540C">
              <w:rPr>
                <w:rFonts w:ascii="Arial" w:hAnsi="Arial" w:cs="Arial"/>
                <w:lang w:val="en-US"/>
              </w:rPr>
              <w:t xml:space="preserve">  </w:t>
            </w:r>
            <w:r w:rsidRPr="006F29BA">
              <w:rPr>
                <w:rFonts w:ascii="Arial" w:hAnsi="Arial" w:cs="Arial"/>
                <w:lang w:val="en-US"/>
              </w:rPr>
              <w:t xml:space="preserve">  </w:t>
            </w:r>
            <w:r w:rsidR="00787591" w:rsidRPr="00787591">
              <w:rPr>
                <w:rFonts w:ascii="Arial" w:hAnsi="Arial" w:cs="Arial"/>
                <w:lang w:val="en-US"/>
              </w:rPr>
              <w:t xml:space="preserve">  template (present) NAS_UL_Message_Type cr_PDN_CONNECTIVITY_REQUEST_N1ToS1(template (present) B3_Type p_RequestTypeValue,</w:t>
            </w:r>
          </w:p>
          <w:p w14:paraId="44FB2C8E"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template (present) PdnTypeValue p_PDNTypeValue,</w:t>
            </w:r>
          </w:p>
          <w:p w14:paraId="72E925BD"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template ProtocolConfigOptions p_PCO := cr_ProtocolConfigOptionsAny ifpresent,</w:t>
            </w:r>
          </w:p>
          <w:p w14:paraId="7559C1E9"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template ExtdProtocolConfigOptions p_ExtdProtocolConfigOptions := cr_ExtdPCOAny ifpresent) :=</w:t>
            </w:r>
          </w:p>
          <w:p w14:paraId="0F710A66"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cr_PDN_CONNECTIVITY_REQUEST_Common ('0'H,</w:t>
            </w:r>
          </w:p>
          <w:p w14:paraId="7EA89D2E"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w:t>
            </w:r>
          </w:p>
          <w:p w14:paraId="25A2DB68"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p_PDNTypeValue,</w:t>
            </w:r>
          </w:p>
          <w:p w14:paraId="73C7FB9F"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p_RequestTypeValue,</w:t>
            </w:r>
          </w:p>
          <w:p w14:paraId="5A0CF09B" w14:textId="3139AC37" w:rsidR="00787591" w:rsidRPr="00787591" w:rsidRDefault="00787591" w:rsidP="00787591">
            <w:pPr>
              <w:spacing w:after="0"/>
              <w:rPr>
                <w:rFonts w:ascii="Arial" w:hAnsi="Arial" w:cs="Arial"/>
                <w:lang w:val="en-US"/>
              </w:rPr>
            </w:pPr>
            <w:r w:rsidRPr="00787591">
              <w:rPr>
                <w:rFonts w:ascii="Arial" w:hAnsi="Arial" w:cs="Arial"/>
                <w:lang w:val="en-US"/>
              </w:rPr>
              <w:t xml:space="preserve">                                        *, </w:t>
            </w:r>
            <w:r w:rsidRPr="00787591">
              <w:rPr>
                <w:rFonts w:ascii="Arial" w:hAnsi="Arial" w:cs="Arial"/>
                <w:highlight w:val="yellow"/>
                <w:lang w:val="en-US"/>
              </w:rPr>
              <w:t>-</w:t>
            </w:r>
            <w:r w:rsidRPr="00787591">
              <w:rPr>
                <w:rFonts w:ascii="Arial" w:hAnsi="Arial" w:cs="Arial"/>
                <w:lang w:val="en-US"/>
              </w:rPr>
              <w:t>, // @sic R5s211660 sic@</w:t>
            </w:r>
          </w:p>
          <w:p w14:paraId="3D774F3D"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p_PCO,</w:t>
            </w:r>
          </w:p>
          <w:p w14:paraId="2527A457"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 -, -,</w:t>
            </w:r>
          </w:p>
          <w:p w14:paraId="1F560DA4" w14:textId="7CD85486" w:rsidR="006379F5" w:rsidRPr="006F29BA" w:rsidRDefault="00787591" w:rsidP="00787591">
            <w:pPr>
              <w:spacing w:after="0"/>
              <w:rPr>
                <w:rFonts w:ascii="Arial" w:hAnsi="Arial" w:cs="Arial"/>
                <w:lang w:val="en-US"/>
              </w:rPr>
            </w:pPr>
            <w:r w:rsidRPr="00787591">
              <w:rPr>
                <w:rFonts w:ascii="Arial" w:hAnsi="Arial" w:cs="Arial"/>
                <w:lang w:val="en-US"/>
              </w:rPr>
              <w:t xml:space="preserve">                                        p_ExtdProtocolConfigOptions);</w:t>
            </w:r>
          </w:p>
          <w:p w14:paraId="7335689D" w14:textId="0976296F" w:rsidR="00724142" w:rsidRPr="008E5453" w:rsidRDefault="00724142" w:rsidP="006379F5">
            <w:pPr>
              <w:spacing w:after="0"/>
              <w:rPr>
                <w:rFonts w:ascii="Arial" w:hAnsi="Arial" w:cs="Arial"/>
                <w:lang w:val="en-US"/>
              </w:rPr>
            </w:pPr>
            <w:r w:rsidRPr="006F29BA">
              <w:rPr>
                <w:rFonts w:ascii="Arial" w:hAnsi="Arial" w:cs="Arial"/>
                <w:lang w:val="en-US"/>
              </w:rPr>
              <w:t xml:space="preserve"> </w:t>
            </w:r>
          </w:p>
        </w:tc>
      </w:tr>
    </w:tbl>
    <w:p w14:paraId="5A6153D8" w14:textId="77777777" w:rsidR="00724142" w:rsidRPr="008E5453" w:rsidRDefault="00724142" w:rsidP="00724142">
      <w:pPr>
        <w:rPr>
          <w:rFonts w:ascii="Arial" w:hAnsi="Arial" w:cs="Arial"/>
          <w:lang w:val="en-US"/>
        </w:rPr>
      </w:pPr>
    </w:p>
    <w:p w14:paraId="62DA58F0" w14:textId="77777777" w:rsidR="00724142" w:rsidRPr="008E5453" w:rsidRDefault="00724142" w:rsidP="00724142">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724142" w:rsidRPr="008E5453" w14:paraId="5A5C7748" w14:textId="77777777" w:rsidTr="00A22A5D">
        <w:tc>
          <w:tcPr>
            <w:tcW w:w="9855" w:type="dxa"/>
          </w:tcPr>
          <w:p w14:paraId="6AE19BEF" w14:textId="77777777" w:rsidR="00787591" w:rsidRPr="00787591" w:rsidRDefault="00724142" w:rsidP="00787591">
            <w:pPr>
              <w:spacing w:after="0"/>
              <w:rPr>
                <w:rFonts w:ascii="Arial" w:hAnsi="Arial" w:cs="Arial"/>
                <w:lang w:val="en-US"/>
              </w:rPr>
            </w:pPr>
            <w:r w:rsidRPr="006F29BA">
              <w:rPr>
                <w:rFonts w:ascii="Arial" w:hAnsi="Arial" w:cs="Arial"/>
                <w:lang w:val="en-US"/>
              </w:rPr>
              <w:lastRenderedPageBreak/>
              <w:t xml:space="preserve">  </w:t>
            </w:r>
            <w:r w:rsidR="00787591" w:rsidRPr="00787591">
              <w:rPr>
                <w:rFonts w:ascii="Arial" w:hAnsi="Arial" w:cs="Arial"/>
                <w:lang w:val="en-US"/>
              </w:rPr>
              <w:t xml:space="preserve">  template (present) NAS_UL_Message_Type cr_PDN_CONNECTIVITY_REQUEST_N1ToS1(template (present) B3_Type p_RequestTypeValue,</w:t>
            </w:r>
          </w:p>
          <w:p w14:paraId="6C2810AA"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template (present) PdnTypeValue p_PDNTypeValue,</w:t>
            </w:r>
          </w:p>
          <w:p w14:paraId="581438E0"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template ProtocolConfigOptions p_PCO := cr_ProtocolConfigOptionsAny ifpresent,</w:t>
            </w:r>
          </w:p>
          <w:p w14:paraId="1AD6D19A"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template ExtdProtocolConfigOptions p_ExtdProtocolConfigOptions := cr_ExtdPCOAny ifpresent) :=</w:t>
            </w:r>
          </w:p>
          <w:p w14:paraId="3E33CDD2"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cr_PDN_CONNECTIVITY_REQUEST_Common ('0'H,</w:t>
            </w:r>
          </w:p>
          <w:p w14:paraId="646BD910"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w:t>
            </w:r>
          </w:p>
          <w:p w14:paraId="18732A9C"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p_PDNTypeValue,</w:t>
            </w:r>
          </w:p>
          <w:p w14:paraId="15365673"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p_RequestTypeValue,</w:t>
            </w:r>
          </w:p>
          <w:p w14:paraId="609F40F5"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 </w:t>
            </w:r>
            <w:r w:rsidRPr="00787591">
              <w:rPr>
                <w:rFonts w:ascii="Arial" w:hAnsi="Arial" w:cs="Arial"/>
                <w:highlight w:val="yellow"/>
                <w:lang w:val="en-US"/>
              </w:rPr>
              <w:t>*</w:t>
            </w:r>
            <w:r w:rsidRPr="00787591">
              <w:rPr>
                <w:rFonts w:ascii="Arial" w:hAnsi="Arial" w:cs="Arial"/>
                <w:lang w:val="en-US"/>
              </w:rPr>
              <w:t>, // @sic R5s211660 sic@</w:t>
            </w:r>
          </w:p>
          <w:p w14:paraId="588BE645"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p_PCO,</w:t>
            </w:r>
          </w:p>
          <w:p w14:paraId="0A0DDB28" w14:textId="77777777" w:rsidR="00787591" w:rsidRPr="00787591" w:rsidRDefault="00787591" w:rsidP="00787591">
            <w:pPr>
              <w:spacing w:after="0"/>
              <w:rPr>
                <w:rFonts w:ascii="Arial" w:hAnsi="Arial" w:cs="Arial"/>
                <w:lang w:val="en-US"/>
              </w:rPr>
            </w:pPr>
            <w:r w:rsidRPr="00787591">
              <w:rPr>
                <w:rFonts w:ascii="Arial" w:hAnsi="Arial" w:cs="Arial"/>
                <w:lang w:val="en-US"/>
              </w:rPr>
              <w:t xml:space="preserve">                                        -, -, -,</w:t>
            </w:r>
          </w:p>
          <w:p w14:paraId="2BEDFAC2" w14:textId="3D5AA9D0" w:rsidR="00724142" w:rsidRPr="00785A2E" w:rsidRDefault="00787591" w:rsidP="00724142">
            <w:pPr>
              <w:spacing w:after="0"/>
              <w:rPr>
                <w:rFonts w:ascii="Arial" w:hAnsi="Arial" w:cs="Arial"/>
                <w:lang w:val="en-US"/>
              </w:rPr>
            </w:pPr>
            <w:r w:rsidRPr="00787591">
              <w:rPr>
                <w:rFonts w:ascii="Arial" w:hAnsi="Arial" w:cs="Arial"/>
                <w:lang w:val="en-US"/>
              </w:rPr>
              <w:t xml:space="preserve">                                        p_ExtdProtocolConfigOptions);</w:t>
            </w:r>
          </w:p>
          <w:p w14:paraId="63B99EEB" w14:textId="77777777" w:rsidR="00724142" w:rsidRPr="008E5453" w:rsidRDefault="00724142" w:rsidP="00A22A5D">
            <w:pPr>
              <w:spacing w:after="0"/>
              <w:rPr>
                <w:rFonts w:ascii="Arial" w:hAnsi="Arial" w:cs="Arial"/>
                <w:lang w:val="en-US" w:eastAsia="zh-CN"/>
              </w:rPr>
            </w:pPr>
            <w:r w:rsidRPr="00785A2E">
              <w:rPr>
                <w:rFonts w:ascii="Arial" w:hAnsi="Arial" w:cs="Arial"/>
                <w:lang w:val="en-US"/>
              </w:rPr>
              <w:t xml:space="preserve"> </w:t>
            </w:r>
          </w:p>
          <w:p w14:paraId="63129149" w14:textId="77777777" w:rsidR="00724142" w:rsidRPr="008E5453" w:rsidRDefault="00724142" w:rsidP="00A22A5D">
            <w:pPr>
              <w:spacing w:after="0"/>
              <w:rPr>
                <w:rFonts w:ascii="Arial" w:hAnsi="Arial" w:cs="Arial"/>
                <w:lang w:val="en-US" w:eastAsia="zh-CN"/>
              </w:rPr>
            </w:pPr>
          </w:p>
        </w:tc>
      </w:tr>
    </w:tbl>
    <w:p w14:paraId="0C09B338" w14:textId="51FC4416" w:rsidR="00724142" w:rsidRDefault="00724142" w:rsidP="00B12E6E"/>
    <w:p w14:paraId="55CCF1BB" w14:textId="77777777" w:rsidR="004C664F" w:rsidRDefault="004C664F" w:rsidP="00B12E6E"/>
    <w:p w14:paraId="29DD795D" w14:textId="77777777" w:rsidR="0031314C" w:rsidRDefault="0031314C" w:rsidP="0031314C"/>
    <w:p w14:paraId="35C42E2C" w14:textId="77777777" w:rsidR="00F96833" w:rsidRDefault="00F96833" w:rsidP="0031314C">
      <w:pPr>
        <w:pStyle w:val="Heading1"/>
        <w:overflowPunct w:val="0"/>
        <w:autoSpaceDE w:val="0"/>
        <w:autoSpaceDN w:val="0"/>
        <w:adjustRightInd w:val="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4EB13" w14:textId="77777777" w:rsidR="00C475CE" w:rsidRDefault="00C475CE">
      <w:r>
        <w:separator/>
      </w:r>
    </w:p>
  </w:endnote>
  <w:endnote w:type="continuationSeparator" w:id="0">
    <w:p w14:paraId="7F5CEBCB" w14:textId="77777777" w:rsidR="00C475CE" w:rsidRDefault="00C4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99CD" w14:textId="77777777" w:rsidR="00C475CE" w:rsidRDefault="00C475CE">
      <w:r>
        <w:separator/>
      </w:r>
    </w:p>
  </w:footnote>
  <w:footnote w:type="continuationSeparator" w:id="0">
    <w:p w14:paraId="269F0730" w14:textId="77777777" w:rsidR="00C475CE" w:rsidRDefault="00C47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36AE"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C0CE"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5EE9"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762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6"/>
  </w:num>
  <w:num w:numId="5">
    <w:abstractNumId w:val="3"/>
  </w:num>
  <w:num w:numId="6">
    <w:abstractNumId w:val="1"/>
  </w:num>
  <w:num w:numId="7">
    <w:abstractNumId w:val="7"/>
  </w:num>
  <w:num w:numId="8">
    <w:abstractNumId w:val="4"/>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28A"/>
    <w:rsid w:val="000136A3"/>
    <w:rsid w:val="00015DDF"/>
    <w:rsid w:val="00021326"/>
    <w:rsid w:val="000214FA"/>
    <w:rsid w:val="000219CE"/>
    <w:rsid w:val="00022E4A"/>
    <w:rsid w:val="00024866"/>
    <w:rsid w:val="000249D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8726A"/>
    <w:rsid w:val="00091ED0"/>
    <w:rsid w:val="00094B1A"/>
    <w:rsid w:val="000954D7"/>
    <w:rsid w:val="0009581D"/>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104F"/>
    <w:rsid w:val="000C5A98"/>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5AF0"/>
    <w:rsid w:val="00160071"/>
    <w:rsid w:val="0016022D"/>
    <w:rsid w:val="001609DB"/>
    <w:rsid w:val="00160E00"/>
    <w:rsid w:val="00162E72"/>
    <w:rsid w:val="001647F1"/>
    <w:rsid w:val="00164CFC"/>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5770F"/>
    <w:rsid w:val="0026004D"/>
    <w:rsid w:val="00260C7D"/>
    <w:rsid w:val="00262085"/>
    <w:rsid w:val="00263668"/>
    <w:rsid w:val="002640DD"/>
    <w:rsid w:val="0026741D"/>
    <w:rsid w:val="00273E8B"/>
    <w:rsid w:val="00275B14"/>
    <w:rsid w:val="00275D12"/>
    <w:rsid w:val="00280375"/>
    <w:rsid w:val="00284FEB"/>
    <w:rsid w:val="002860C4"/>
    <w:rsid w:val="002875BA"/>
    <w:rsid w:val="002901A3"/>
    <w:rsid w:val="0029157F"/>
    <w:rsid w:val="002A0A67"/>
    <w:rsid w:val="002A29B2"/>
    <w:rsid w:val="002A4DCB"/>
    <w:rsid w:val="002A7F3A"/>
    <w:rsid w:val="002B14D3"/>
    <w:rsid w:val="002B159B"/>
    <w:rsid w:val="002B4DB9"/>
    <w:rsid w:val="002B4E18"/>
    <w:rsid w:val="002B5741"/>
    <w:rsid w:val="002C7E01"/>
    <w:rsid w:val="002D16DD"/>
    <w:rsid w:val="002D607D"/>
    <w:rsid w:val="002E008A"/>
    <w:rsid w:val="002E2700"/>
    <w:rsid w:val="002E4DA3"/>
    <w:rsid w:val="002E69D0"/>
    <w:rsid w:val="002F029B"/>
    <w:rsid w:val="002F0641"/>
    <w:rsid w:val="002F3F5B"/>
    <w:rsid w:val="002F45F1"/>
    <w:rsid w:val="002F48D2"/>
    <w:rsid w:val="002F53B6"/>
    <w:rsid w:val="002F7D40"/>
    <w:rsid w:val="00305409"/>
    <w:rsid w:val="003068A6"/>
    <w:rsid w:val="00310217"/>
    <w:rsid w:val="0031061D"/>
    <w:rsid w:val="00312DE9"/>
    <w:rsid w:val="0031314C"/>
    <w:rsid w:val="003216F1"/>
    <w:rsid w:val="00322D46"/>
    <w:rsid w:val="00322EFF"/>
    <w:rsid w:val="003253E4"/>
    <w:rsid w:val="00326378"/>
    <w:rsid w:val="003328F3"/>
    <w:rsid w:val="0033294A"/>
    <w:rsid w:val="00341766"/>
    <w:rsid w:val="00341F6F"/>
    <w:rsid w:val="00342CE6"/>
    <w:rsid w:val="00342D98"/>
    <w:rsid w:val="0034341E"/>
    <w:rsid w:val="00343CD7"/>
    <w:rsid w:val="00345383"/>
    <w:rsid w:val="00346D77"/>
    <w:rsid w:val="003556DC"/>
    <w:rsid w:val="00357107"/>
    <w:rsid w:val="0036062B"/>
    <w:rsid w:val="003609EF"/>
    <w:rsid w:val="003614D1"/>
    <w:rsid w:val="0036231A"/>
    <w:rsid w:val="0036605D"/>
    <w:rsid w:val="00366971"/>
    <w:rsid w:val="003670D0"/>
    <w:rsid w:val="00370FAB"/>
    <w:rsid w:val="00373893"/>
    <w:rsid w:val="00374C64"/>
    <w:rsid w:val="00374DD4"/>
    <w:rsid w:val="00375BB0"/>
    <w:rsid w:val="003764EC"/>
    <w:rsid w:val="0038028D"/>
    <w:rsid w:val="003806A7"/>
    <w:rsid w:val="00380CAD"/>
    <w:rsid w:val="0038234B"/>
    <w:rsid w:val="00383C3D"/>
    <w:rsid w:val="003858C9"/>
    <w:rsid w:val="00387792"/>
    <w:rsid w:val="00387CFD"/>
    <w:rsid w:val="003904E3"/>
    <w:rsid w:val="003926A3"/>
    <w:rsid w:val="00393BCA"/>
    <w:rsid w:val="00394D9E"/>
    <w:rsid w:val="0039698E"/>
    <w:rsid w:val="003A6114"/>
    <w:rsid w:val="003C2766"/>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47337"/>
    <w:rsid w:val="0045148B"/>
    <w:rsid w:val="00454EBB"/>
    <w:rsid w:val="00456A42"/>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C664F"/>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382E"/>
    <w:rsid w:val="0051580D"/>
    <w:rsid w:val="0052213F"/>
    <w:rsid w:val="005223D8"/>
    <w:rsid w:val="005279F5"/>
    <w:rsid w:val="00532891"/>
    <w:rsid w:val="00532EAB"/>
    <w:rsid w:val="00534868"/>
    <w:rsid w:val="0053550D"/>
    <w:rsid w:val="005371B9"/>
    <w:rsid w:val="0054198B"/>
    <w:rsid w:val="00547111"/>
    <w:rsid w:val="00550D1E"/>
    <w:rsid w:val="00550D59"/>
    <w:rsid w:val="00552878"/>
    <w:rsid w:val="005534A8"/>
    <w:rsid w:val="00554E43"/>
    <w:rsid w:val="0055735D"/>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533D"/>
    <w:rsid w:val="00596753"/>
    <w:rsid w:val="005A320F"/>
    <w:rsid w:val="005A6679"/>
    <w:rsid w:val="005B4127"/>
    <w:rsid w:val="005B62B9"/>
    <w:rsid w:val="005B7AC3"/>
    <w:rsid w:val="005C0252"/>
    <w:rsid w:val="005C2D20"/>
    <w:rsid w:val="005C42E8"/>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26F"/>
    <w:rsid w:val="00613D6B"/>
    <w:rsid w:val="00616335"/>
    <w:rsid w:val="00617D68"/>
    <w:rsid w:val="00620DF7"/>
    <w:rsid w:val="00620F69"/>
    <w:rsid w:val="00621188"/>
    <w:rsid w:val="006257ED"/>
    <w:rsid w:val="00625935"/>
    <w:rsid w:val="00625CF9"/>
    <w:rsid w:val="00626779"/>
    <w:rsid w:val="00626811"/>
    <w:rsid w:val="006316B2"/>
    <w:rsid w:val="006379F5"/>
    <w:rsid w:val="0064139A"/>
    <w:rsid w:val="00642CCB"/>
    <w:rsid w:val="00643A7D"/>
    <w:rsid w:val="00644586"/>
    <w:rsid w:val="00647FBD"/>
    <w:rsid w:val="0065076E"/>
    <w:rsid w:val="00652645"/>
    <w:rsid w:val="00652A36"/>
    <w:rsid w:val="00652D2F"/>
    <w:rsid w:val="0065364E"/>
    <w:rsid w:val="006537B5"/>
    <w:rsid w:val="00656B71"/>
    <w:rsid w:val="00656EAF"/>
    <w:rsid w:val="00661E2C"/>
    <w:rsid w:val="00663B18"/>
    <w:rsid w:val="00667016"/>
    <w:rsid w:val="0067057F"/>
    <w:rsid w:val="006711A0"/>
    <w:rsid w:val="0068444E"/>
    <w:rsid w:val="00684A11"/>
    <w:rsid w:val="00691021"/>
    <w:rsid w:val="006939C7"/>
    <w:rsid w:val="00693E69"/>
    <w:rsid w:val="00694F50"/>
    <w:rsid w:val="00695808"/>
    <w:rsid w:val="00696432"/>
    <w:rsid w:val="00697080"/>
    <w:rsid w:val="0069782B"/>
    <w:rsid w:val="006A2209"/>
    <w:rsid w:val="006A5853"/>
    <w:rsid w:val="006A6982"/>
    <w:rsid w:val="006A737E"/>
    <w:rsid w:val="006A75CB"/>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0180"/>
    <w:rsid w:val="006F29BA"/>
    <w:rsid w:val="006F2DE7"/>
    <w:rsid w:val="006F6B99"/>
    <w:rsid w:val="006F71AE"/>
    <w:rsid w:val="006F7952"/>
    <w:rsid w:val="006F7B09"/>
    <w:rsid w:val="00704829"/>
    <w:rsid w:val="00705157"/>
    <w:rsid w:val="007056A2"/>
    <w:rsid w:val="00707A54"/>
    <w:rsid w:val="007101ED"/>
    <w:rsid w:val="007101FB"/>
    <w:rsid w:val="00710F82"/>
    <w:rsid w:val="00711C14"/>
    <w:rsid w:val="0071228D"/>
    <w:rsid w:val="00721325"/>
    <w:rsid w:val="00722896"/>
    <w:rsid w:val="00723730"/>
    <w:rsid w:val="00724142"/>
    <w:rsid w:val="00724EF9"/>
    <w:rsid w:val="0072522A"/>
    <w:rsid w:val="00727CD4"/>
    <w:rsid w:val="0073208D"/>
    <w:rsid w:val="00735405"/>
    <w:rsid w:val="0073742E"/>
    <w:rsid w:val="007374F7"/>
    <w:rsid w:val="0073773F"/>
    <w:rsid w:val="00740CBC"/>
    <w:rsid w:val="0074257A"/>
    <w:rsid w:val="00742923"/>
    <w:rsid w:val="00742A03"/>
    <w:rsid w:val="007511D6"/>
    <w:rsid w:val="0075134E"/>
    <w:rsid w:val="0075323D"/>
    <w:rsid w:val="007549A6"/>
    <w:rsid w:val="00755B36"/>
    <w:rsid w:val="00755C92"/>
    <w:rsid w:val="007567E2"/>
    <w:rsid w:val="00761BCF"/>
    <w:rsid w:val="00762213"/>
    <w:rsid w:val="00762AEB"/>
    <w:rsid w:val="00763BA2"/>
    <w:rsid w:val="00763D0C"/>
    <w:rsid w:val="007656FE"/>
    <w:rsid w:val="007658A5"/>
    <w:rsid w:val="007668C7"/>
    <w:rsid w:val="0077295E"/>
    <w:rsid w:val="007739D2"/>
    <w:rsid w:val="007746AB"/>
    <w:rsid w:val="007834DD"/>
    <w:rsid w:val="00787591"/>
    <w:rsid w:val="00792342"/>
    <w:rsid w:val="007955CC"/>
    <w:rsid w:val="007977A8"/>
    <w:rsid w:val="007A39F5"/>
    <w:rsid w:val="007A4458"/>
    <w:rsid w:val="007A59FF"/>
    <w:rsid w:val="007A6585"/>
    <w:rsid w:val="007A6A07"/>
    <w:rsid w:val="007A73E5"/>
    <w:rsid w:val="007B0A68"/>
    <w:rsid w:val="007B32CE"/>
    <w:rsid w:val="007B504B"/>
    <w:rsid w:val="007B512A"/>
    <w:rsid w:val="007C0A23"/>
    <w:rsid w:val="007C0CD3"/>
    <w:rsid w:val="007C123D"/>
    <w:rsid w:val="007C13F4"/>
    <w:rsid w:val="007C1CEF"/>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4299"/>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26A7"/>
    <w:rsid w:val="008C6934"/>
    <w:rsid w:val="008D01F1"/>
    <w:rsid w:val="008D4141"/>
    <w:rsid w:val="008D58AE"/>
    <w:rsid w:val="008E133B"/>
    <w:rsid w:val="008E227A"/>
    <w:rsid w:val="008E4D4B"/>
    <w:rsid w:val="008E57B6"/>
    <w:rsid w:val="008E6B1F"/>
    <w:rsid w:val="008F2D32"/>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4196"/>
    <w:rsid w:val="00934618"/>
    <w:rsid w:val="00937A61"/>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672"/>
    <w:rsid w:val="00980F70"/>
    <w:rsid w:val="00982DFC"/>
    <w:rsid w:val="00985613"/>
    <w:rsid w:val="00986821"/>
    <w:rsid w:val="00990B3D"/>
    <w:rsid w:val="00991B88"/>
    <w:rsid w:val="0099312E"/>
    <w:rsid w:val="0099321D"/>
    <w:rsid w:val="0099572C"/>
    <w:rsid w:val="00997F66"/>
    <w:rsid w:val="009A07BF"/>
    <w:rsid w:val="009A3848"/>
    <w:rsid w:val="009A4E0F"/>
    <w:rsid w:val="009A5255"/>
    <w:rsid w:val="009A5753"/>
    <w:rsid w:val="009A579D"/>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3329"/>
    <w:rsid w:val="00A246B6"/>
    <w:rsid w:val="00A27D3B"/>
    <w:rsid w:val="00A31D14"/>
    <w:rsid w:val="00A40634"/>
    <w:rsid w:val="00A44B28"/>
    <w:rsid w:val="00A4529A"/>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0FA7"/>
    <w:rsid w:val="00AC256C"/>
    <w:rsid w:val="00AC3A3B"/>
    <w:rsid w:val="00AC5820"/>
    <w:rsid w:val="00AC6599"/>
    <w:rsid w:val="00AD1CD8"/>
    <w:rsid w:val="00AD4ADA"/>
    <w:rsid w:val="00AD7555"/>
    <w:rsid w:val="00AE0BB9"/>
    <w:rsid w:val="00AE2836"/>
    <w:rsid w:val="00AE75FD"/>
    <w:rsid w:val="00AE7B1B"/>
    <w:rsid w:val="00AF3B0B"/>
    <w:rsid w:val="00AF4C52"/>
    <w:rsid w:val="00B04F28"/>
    <w:rsid w:val="00B05D84"/>
    <w:rsid w:val="00B06B88"/>
    <w:rsid w:val="00B10E9C"/>
    <w:rsid w:val="00B111F9"/>
    <w:rsid w:val="00B12E6E"/>
    <w:rsid w:val="00B14250"/>
    <w:rsid w:val="00B14E1C"/>
    <w:rsid w:val="00B162B7"/>
    <w:rsid w:val="00B175B1"/>
    <w:rsid w:val="00B17EC1"/>
    <w:rsid w:val="00B203F1"/>
    <w:rsid w:val="00B258BB"/>
    <w:rsid w:val="00B3074E"/>
    <w:rsid w:val="00B30D15"/>
    <w:rsid w:val="00B32984"/>
    <w:rsid w:val="00B407CF"/>
    <w:rsid w:val="00B421C5"/>
    <w:rsid w:val="00B51BA6"/>
    <w:rsid w:val="00B51BF9"/>
    <w:rsid w:val="00B52828"/>
    <w:rsid w:val="00B5725C"/>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1BAA"/>
    <w:rsid w:val="00BC40B1"/>
    <w:rsid w:val="00BC526C"/>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59BF"/>
    <w:rsid w:val="00C30A15"/>
    <w:rsid w:val="00C319E3"/>
    <w:rsid w:val="00C32AB2"/>
    <w:rsid w:val="00C32E73"/>
    <w:rsid w:val="00C34763"/>
    <w:rsid w:val="00C4494A"/>
    <w:rsid w:val="00C4522A"/>
    <w:rsid w:val="00C475CE"/>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1468"/>
    <w:rsid w:val="00C72ED8"/>
    <w:rsid w:val="00C74D7B"/>
    <w:rsid w:val="00C75812"/>
    <w:rsid w:val="00C769ED"/>
    <w:rsid w:val="00C77298"/>
    <w:rsid w:val="00C777F8"/>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5FDF"/>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4B86"/>
    <w:rsid w:val="00D66520"/>
    <w:rsid w:val="00D67CC7"/>
    <w:rsid w:val="00D720E3"/>
    <w:rsid w:val="00D7237E"/>
    <w:rsid w:val="00D7387B"/>
    <w:rsid w:val="00D757B0"/>
    <w:rsid w:val="00D80B6A"/>
    <w:rsid w:val="00D83EBA"/>
    <w:rsid w:val="00D85B62"/>
    <w:rsid w:val="00D86DC8"/>
    <w:rsid w:val="00D91473"/>
    <w:rsid w:val="00D96AF4"/>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1971"/>
    <w:rsid w:val="00DE237C"/>
    <w:rsid w:val="00DE2F99"/>
    <w:rsid w:val="00DE34CF"/>
    <w:rsid w:val="00DE477E"/>
    <w:rsid w:val="00DE58C6"/>
    <w:rsid w:val="00DE67FB"/>
    <w:rsid w:val="00DF0FB2"/>
    <w:rsid w:val="00DF343E"/>
    <w:rsid w:val="00DF6448"/>
    <w:rsid w:val="00DF69F6"/>
    <w:rsid w:val="00E00B7C"/>
    <w:rsid w:val="00E106BB"/>
    <w:rsid w:val="00E12056"/>
    <w:rsid w:val="00E13C3C"/>
    <w:rsid w:val="00E13F3D"/>
    <w:rsid w:val="00E14D7D"/>
    <w:rsid w:val="00E1748E"/>
    <w:rsid w:val="00E20322"/>
    <w:rsid w:val="00E2067E"/>
    <w:rsid w:val="00E22222"/>
    <w:rsid w:val="00E27D3F"/>
    <w:rsid w:val="00E318A0"/>
    <w:rsid w:val="00E32E48"/>
    <w:rsid w:val="00E34898"/>
    <w:rsid w:val="00E37029"/>
    <w:rsid w:val="00E44BE1"/>
    <w:rsid w:val="00E50D3D"/>
    <w:rsid w:val="00E541FB"/>
    <w:rsid w:val="00E54C66"/>
    <w:rsid w:val="00E643BA"/>
    <w:rsid w:val="00E65529"/>
    <w:rsid w:val="00E716C1"/>
    <w:rsid w:val="00E717C5"/>
    <w:rsid w:val="00E71E49"/>
    <w:rsid w:val="00E71F54"/>
    <w:rsid w:val="00E72DEB"/>
    <w:rsid w:val="00E74273"/>
    <w:rsid w:val="00E758B2"/>
    <w:rsid w:val="00E75AF3"/>
    <w:rsid w:val="00E777D7"/>
    <w:rsid w:val="00E77B87"/>
    <w:rsid w:val="00E814FE"/>
    <w:rsid w:val="00E839E7"/>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2308"/>
    <w:rsid w:val="00F247E8"/>
    <w:rsid w:val="00F25290"/>
    <w:rsid w:val="00F25D98"/>
    <w:rsid w:val="00F25DB2"/>
    <w:rsid w:val="00F2648A"/>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4ED6"/>
    <w:rsid w:val="00F65E51"/>
    <w:rsid w:val="00F73479"/>
    <w:rsid w:val="00F75DFD"/>
    <w:rsid w:val="00F76496"/>
    <w:rsid w:val="00F76F15"/>
    <w:rsid w:val="00F770AB"/>
    <w:rsid w:val="00F8120A"/>
    <w:rsid w:val="00F83E9A"/>
    <w:rsid w:val="00F850A2"/>
    <w:rsid w:val="00F867B9"/>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A1C"/>
    <w:rsid w:val="00FC3E53"/>
    <w:rsid w:val="00FC60A7"/>
    <w:rsid w:val="00FC6397"/>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64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9B63-6B8B-47B7-A3DC-1F191EA4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42</Pages>
  <Words>12161</Words>
  <Characters>69320</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2022-03-08T19:01:00Z</dcterms:created>
  <dcterms:modified xsi:type="dcterms:W3CDTF">2022-03-09T09:34:00Z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