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43284F" w14:textId="465067C1" w:rsidR="00102455" w:rsidRDefault="00102455" w:rsidP="00FB47B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2022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R5s220</w:t>
      </w:r>
      <w:r w:rsidR="00AC69D6">
        <w:rPr>
          <w:b/>
          <w:i/>
          <w:noProof/>
          <w:sz w:val="28"/>
        </w:rPr>
        <w:t>407</w:t>
      </w:r>
      <w:r>
        <w:rPr>
          <w:b/>
          <w:i/>
          <w:noProof/>
          <w:sz w:val="28"/>
        </w:rPr>
        <w:fldChar w:fldCharType="end"/>
      </w:r>
    </w:p>
    <w:p w14:paraId="7C6E0941" w14:textId="77777777" w:rsidR="00102455" w:rsidRDefault="00102455" w:rsidP="00102455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10th Dec 2021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31st Dec 2022</w:t>
      </w:r>
      <w:r>
        <w:rPr>
          <w:b/>
          <w:noProof/>
          <w:sz w:val="24"/>
        </w:rPr>
        <w:fldChar w:fldCharType="end"/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AB6636" w:rsidRPr="00B120C3" w14:paraId="01EE4EA3" w14:textId="77777777" w:rsidTr="005A70E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E321221" w14:textId="77777777" w:rsidR="00AB6636" w:rsidRPr="00B120C3" w:rsidRDefault="00AB6636" w:rsidP="005A70E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i/>
                <w:noProof/>
                <w:lang w:eastAsia="en-US"/>
              </w:rPr>
            </w:pPr>
            <w:r w:rsidRPr="00B120C3">
              <w:rPr>
                <w:rFonts w:ascii="Arial" w:hAnsi="Arial" w:cs="Arial"/>
                <w:i/>
                <w:noProof/>
                <w:sz w:val="14"/>
                <w:lang w:eastAsia="en-US"/>
              </w:rPr>
              <w:t>CR-Form-v12.1</w:t>
            </w:r>
          </w:p>
        </w:tc>
      </w:tr>
      <w:tr w:rsidR="00AB6636" w:rsidRPr="00B120C3" w14:paraId="2217BED4" w14:textId="77777777" w:rsidTr="005A70EF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E4B841B" w14:textId="77777777" w:rsidR="00AB6636" w:rsidRPr="00B120C3" w:rsidRDefault="00AB6636" w:rsidP="005A70E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noProof/>
                <w:lang w:eastAsia="en-US"/>
              </w:rPr>
            </w:pPr>
            <w:r w:rsidRPr="00B120C3">
              <w:rPr>
                <w:rFonts w:ascii="Arial" w:hAnsi="Arial" w:cs="Arial"/>
                <w:b/>
                <w:noProof/>
                <w:sz w:val="32"/>
                <w:lang w:eastAsia="en-US"/>
              </w:rPr>
              <w:t>CHANGE REQUEST</w:t>
            </w:r>
          </w:p>
        </w:tc>
      </w:tr>
      <w:tr w:rsidR="00AB6636" w:rsidRPr="00B120C3" w14:paraId="241261A7" w14:textId="77777777" w:rsidTr="005A70EF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4008C48" w14:textId="77777777" w:rsidR="00AB6636" w:rsidRPr="00B120C3" w:rsidRDefault="00AB6636" w:rsidP="005A70E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noProof/>
                <w:sz w:val="8"/>
                <w:szCs w:val="8"/>
                <w:lang w:eastAsia="en-US"/>
              </w:rPr>
            </w:pPr>
          </w:p>
        </w:tc>
      </w:tr>
      <w:tr w:rsidR="00AB6636" w:rsidRPr="00B120C3" w14:paraId="0285DF76" w14:textId="77777777" w:rsidTr="005A70EF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038FFAF" w14:textId="77777777" w:rsidR="00AB6636" w:rsidRPr="00B120C3" w:rsidRDefault="00AB6636" w:rsidP="005A70E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noProof/>
                <w:lang w:eastAsia="en-US"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55B5C95E" w14:textId="31E4AAFB" w:rsidR="00AB6636" w:rsidRPr="003E4402" w:rsidRDefault="00AB6636" w:rsidP="005A70E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b/>
                <w:noProof/>
                <w:sz w:val="28"/>
                <w:lang w:val="en-US" w:eastAsia="en-US"/>
              </w:rPr>
            </w:pPr>
            <w:r w:rsidRPr="00B120C3">
              <w:rPr>
                <w:rFonts w:ascii="Arial" w:hAnsi="Arial" w:cs="Arial" w:hint="eastAsia"/>
                <w:b/>
                <w:sz w:val="28"/>
                <w:lang w:val="zh-CN" w:eastAsia="zh-CN"/>
              </w:rPr>
              <w:fldChar w:fldCharType="begin"/>
            </w:r>
            <w:r w:rsidRPr="00B120C3">
              <w:rPr>
                <w:rFonts w:ascii="Arial" w:hAnsi="Arial" w:cs="Arial" w:hint="eastAsia"/>
                <w:b/>
                <w:sz w:val="28"/>
                <w:lang w:val="zh-CN" w:eastAsia="zh-CN"/>
              </w:rPr>
              <w:instrText xml:space="preserve"> DOCPROPERTY  Spec#  \* MERGEFORMAT </w:instrText>
            </w:r>
            <w:r w:rsidRPr="00B120C3">
              <w:rPr>
                <w:rFonts w:ascii="Arial" w:hAnsi="Arial" w:cs="Arial" w:hint="eastAsia"/>
                <w:b/>
                <w:sz w:val="28"/>
                <w:lang w:val="zh-CN" w:eastAsia="zh-CN"/>
              </w:rPr>
              <w:fldChar w:fldCharType="end"/>
            </w:r>
            <w:r w:rsidR="00A870D3" w:rsidRPr="00A870D3">
              <w:rPr>
                <w:rFonts w:ascii="Arial" w:hAnsi="Arial" w:cs="Arial"/>
                <w:b/>
                <w:sz w:val="28"/>
                <w:lang w:val="zh-CN" w:eastAsia="zh-CN"/>
              </w:rPr>
              <w:t>3</w:t>
            </w:r>
            <w:r w:rsidR="003E4402">
              <w:rPr>
                <w:rFonts w:ascii="Arial" w:hAnsi="Arial" w:cs="Arial"/>
                <w:b/>
                <w:sz w:val="28"/>
                <w:lang w:val="en-US" w:eastAsia="zh-CN"/>
              </w:rPr>
              <w:t>8</w:t>
            </w:r>
            <w:r w:rsidR="00A870D3" w:rsidRPr="00A870D3">
              <w:rPr>
                <w:rFonts w:ascii="Arial" w:hAnsi="Arial" w:cs="Arial"/>
                <w:b/>
                <w:sz w:val="28"/>
                <w:lang w:val="zh-CN" w:eastAsia="zh-CN"/>
              </w:rPr>
              <w:t>.</w:t>
            </w:r>
            <w:r w:rsidR="003E4402">
              <w:rPr>
                <w:rFonts w:ascii="Arial" w:hAnsi="Arial" w:cs="Arial"/>
                <w:b/>
                <w:sz w:val="28"/>
                <w:lang w:val="en-US" w:eastAsia="zh-CN"/>
              </w:rPr>
              <w:t>523</w:t>
            </w:r>
            <w:r w:rsidR="00A870D3" w:rsidRPr="00A870D3">
              <w:rPr>
                <w:rFonts w:ascii="Arial" w:hAnsi="Arial" w:cs="Arial"/>
                <w:b/>
                <w:sz w:val="28"/>
                <w:lang w:val="zh-CN" w:eastAsia="zh-CN"/>
              </w:rPr>
              <w:t>-</w:t>
            </w:r>
            <w:r w:rsidR="00A35A0A">
              <w:rPr>
                <w:rFonts w:ascii="Arial" w:hAnsi="Arial" w:cs="Arial"/>
                <w:b/>
                <w:sz w:val="28"/>
                <w:lang w:val="en-US" w:eastAsia="zh-CN"/>
              </w:rPr>
              <w:t>3</w:t>
            </w:r>
          </w:p>
        </w:tc>
        <w:tc>
          <w:tcPr>
            <w:tcW w:w="709" w:type="dxa"/>
            <w:hideMark/>
          </w:tcPr>
          <w:p w14:paraId="39FB1176" w14:textId="77777777" w:rsidR="00AB6636" w:rsidRPr="00B120C3" w:rsidRDefault="00AB6636" w:rsidP="005A70E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noProof/>
                <w:lang w:eastAsia="en-US"/>
              </w:rPr>
            </w:pPr>
            <w:r w:rsidRPr="00B120C3">
              <w:rPr>
                <w:rFonts w:ascii="Arial" w:hAnsi="Arial" w:cs="Arial"/>
                <w:b/>
                <w:noProof/>
                <w:sz w:val="28"/>
                <w:lang w:eastAsia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FD9AE70" w14:textId="1916FE47" w:rsidR="00AB6636" w:rsidRPr="006667FE" w:rsidRDefault="006667FE" w:rsidP="0093722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b/>
                <w:sz w:val="28"/>
                <w:lang w:val="zh-CN" w:eastAsia="zh-CN"/>
              </w:rPr>
            </w:pPr>
            <w:r w:rsidRPr="006667FE">
              <w:rPr>
                <w:rFonts w:ascii="Arial" w:hAnsi="Arial" w:cs="Arial"/>
                <w:b/>
                <w:sz w:val="28"/>
                <w:lang w:val="zh-CN" w:eastAsia="zh-CN"/>
              </w:rPr>
              <w:t>2224</w:t>
            </w:r>
          </w:p>
        </w:tc>
        <w:tc>
          <w:tcPr>
            <w:tcW w:w="709" w:type="dxa"/>
            <w:hideMark/>
          </w:tcPr>
          <w:p w14:paraId="0D05DEF9" w14:textId="77777777" w:rsidR="00AB6636" w:rsidRPr="00B120C3" w:rsidRDefault="00AB6636" w:rsidP="005A70EF">
            <w:pPr>
              <w:tabs>
                <w:tab w:val="right" w:pos="6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noProof/>
                <w:lang w:eastAsia="en-US"/>
              </w:rPr>
            </w:pPr>
            <w:r w:rsidRPr="00B120C3">
              <w:rPr>
                <w:rFonts w:ascii="Arial" w:hAnsi="Arial" w:cs="Arial"/>
                <w:b/>
                <w:bCs/>
                <w:noProof/>
                <w:sz w:val="28"/>
                <w:lang w:eastAsia="en-US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3547B9AB" w14:textId="3B40B78F" w:rsidR="00AB6636" w:rsidRPr="00B120C3" w:rsidRDefault="00102455" w:rsidP="005A70E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noProof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2410" w:type="dxa"/>
            <w:hideMark/>
          </w:tcPr>
          <w:p w14:paraId="1BAAAC57" w14:textId="77777777" w:rsidR="00AB6636" w:rsidRPr="00B120C3" w:rsidRDefault="00AB6636" w:rsidP="005A70EF">
            <w:pPr>
              <w:tabs>
                <w:tab w:val="right" w:pos="18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noProof/>
                <w:lang w:eastAsia="en-US"/>
              </w:rPr>
            </w:pPr>
            <w:r w:rsidRPr="00B120C3">
              <w:rPr>
                <w:rFonts w:ascii="Arial" w:hAnsi="Arial" w:cs="Arial"/>
                <w:b/>
                <w:noProof/>
                <w:sz w:val="28"/>
                <w:szCs w:val="28"/>
                <w:lang w:eastAsia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7DA24990" w14:textId="64F39B75" w:rsidR="00AB6636" w:rsidRPr="00B120C3" w:rsidRDefault="00A870D3" w:rsidP="005A70E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noProof/>
                <w:sz w:val="28"/>
                <w:lang w:val="en-US" w:eastAsia="en-US"/>
              </w:rPr>
            </w:pPr>
            <w:r w:rsidRPr="00A870D3">
              <w:rPr>
                <w:rFonts w:ascii="Arial" w:hAnsi="Arial" w:cs="Arial"/>
                <w:b/>
                <w:sz w:val="28"/>
                <w:lang w:val="en-US" w:eastAsia="zh-CN"/>
              </w:rPr>
              <w:t>1</w:t>
            </w:r>
            <w:r w:rsidR="003C02B8">
              <w:rPr>
                <w:rFonts w:ascii="Arial" w:hAnsi="Arial" w:cs="Arial"/>
                <w:b/>
                <w:sz w:val="28"/>
                <w:lang w:val="en-US" w:eastAsia="zh-CN"/>
              </w:rPr>
              <w:t>7</w:t>
            </w:r>
            <w:r w:rsidRPr="00A870D3">
              <w:rPr>
                <w:rFonts w:ascii="Arial" w:hAnsi="Arial" w:cs="Arial"/>
                <w:b/>
                <w:sz w:val="28"/>
                <w:lang w:val="en-US" w:eastAsia="zh-CN"/>
              </w:rPr>
              <w:t>.</w:t>
            </w:r>
            <w:r w:rsidR="00102455">
              <w:rPr>
                <w:rFonts w:ascii="Arial" w:hAnsi="Arial" w:cs="Arial"/>
                <w:b/>
                <w:sz w:val="28"/>
                <w:lang w:val="en-US" w:eastAsia="zh-CN"/>
              </w:rPr>
              <w:t>1</w:t>
            </w:r>
            <w:r w:rsidRPr="00A870D3">
              <w:rPr>
                <w:rFonts w:ascii="Arial" w:hAnsi="Arial" w:cs="Arial"/>
                <w:b/>
                <w:sz w:val="28"/>
                <w:lang w:val="en-US" w:eastAsia="zh-CN"/>
              </w:rPr>
              <w:t>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5ED0FD9" w14:textId="77777777" w:rsidR="00AB6636" w:rsidRPr="00B120C3" w:rsidRDefault="00AB6636" w:rsidP="005A70E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noProof/>
                <w:lang w:eastAsia="en-US"/>
              </w:rPr>
            </w:pPr>
          </w:p>
        </w:tc>
      </w:tr>
      <w:tr w:rsidR="00AB6636" w:rsidRPr="00B120C3" w14:paraId="2AA244CF" w14:textId="77777777" w:rsidTr="005A70EF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4DA6D5C" w14:textId="77777777" w:rsidR="00AB6636" w:rsidRPr="00B120C3" w:rsidRDefault="00AB6636" w:rsidP="005A70E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noProof/>
                <w:lang w:eastAsia="en-US"/>
              </w:rPr>
            </w:pPr>
          </w:p>
        </w:tc>
      </w:tr>
      <w:tr w:rsidR="00AB6636" w:rsidRPr="00B120C3" w14:paraId="797DF44F" w14:textId="77777777" w:rsidTr="005A70EF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E367046" w14:textId="77777777" w:rsidR="00AB6636" w:rsidRPr="00B120C3" w:rsidRDefault="00AB6636" w:rsidP="005A70E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i/>
                <w:noProof/>
                <w:lang w:eastAsia="en-US"/>
              </w:rPr>
            </w:pPr>
            <w:r w:rsidRPr="00B120C3">
              <w:rPr>
                <w:rFonts w:ascii="Arial" w:hAnsi="Arial" w:cs="Arial"/>
                <w:i/>
                <w:noProof/>
                <w:lang w:eastAsia="en-US"/>
              </w:rPr>
              <w:t xml:space="preserve">For </w:t>
            </w:r>
            <w:hyperlink r:id="rId8" w:anchor="_blank" w:history="1">
              <w:r w:rsidRPr="00B120C3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HE</w:t>
              </w:r>
              <w:bookmarkStart w:id="0" w:name="_Hlt497126619"/>
              <w:r w:rsidRPr="00B120C3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L</w:t>
              </w:r>
              <w:bookmarkEnd w:id="0"/>
              <w:r w:rsidRPr="00B120C3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P</w:t>
              </w:r>
            </w:hyperlink>
            <w:r w:rsidRPr="00B120C3">
              <w:rPr>
                <w:rFonts w:ascii="Arial" w:hAnsi="Arial" w:cs="Arial"/>
                <w:b/>
                <w:i/>
                <w:noProof/>
                <w:color w:val="FF0000"/>
                <w:lang w:eastAsia="en-US"/>
              </w:rPr>
              <w:t xml:space="preserve"> </w:t>
            </w:r>
            <w:r w:rsidRPr="00B120C3">
              <w:rPr>
                <w:rFonts w:ascii="Arial" w:hAnsi="Arial" w:cs="Arial"/>
                <w:i/>
                <w:noProof/>
                <w:lang w:eastAsia="en-US"/>
              </w:rPr>
              <w:t xml:space="preserve">on using this form: comprehensive instructions can be found at </w:t>
            </w:r>
            <w:r w:rsidRPr="00B120C3">
              <w:rPr>
                <w:rFonts w:ascii="Arial" w:hAnsi="Arial" w:cs="Arial"/>
                <w:i/>
                <w:noProof/>
                <w:lang w:eastAsia="en-US"/>
              </w:rPr>
              <w:br/>
            </w:r>
            <w:hyperlink r:id="rId9" w:history="1">
              <w:r w:rsidRPr="00B120C3">
                <w:rPr>
                  <w:rFonts w:ascii="Arial" w:hAnsi="Arial" w:cs="Arial"/>
                  <w:i/>
                  <w:noProof/>
                  <w:color w:val="0000FF"/>
                  <w:u w:val="single"/>
                  <w:lang w:eastAsia="en-US"/>
                </w:rPr>
                <w:t>http://www.3gpp.org/Change-Requests</w:t>
              </w:r>
            </w:hyperlink>
            <w:r w:rsidRPr="00B120C3">
              <w:rPr>
                <w:rFonts w:ascii="Arial" w:hAnsi="Arial" w:cs="Arial"/>
                <w:i/>
                <w:noProof/>
                <w:lang w:eastAsia="en-US"/>
              </w:rPr>
              <w:t>.</w:t>
            </w:r>
          </w:p>
        </w:tc>
      </w:tr>
      <w:tr w:rsidR="00AB6636" w:rsidRPr="00B120C3" w14:paraId="0F0A8CCA" w14:textId="77777777" w:rsidTr="005A70EF">
        <w:tc>
          <w:tcPr>
            <w:tcW w:w="9641" w:type="dxa"/>
            <w:gridSpan w:val="9"/>
          </w:tcPr>
          <w:p w14:paraId="70127475" w14:textId="77777777" w:rsidR="00AB6636" w:rsidRPr="00B120C3" w:rsidRDefault="00AB6636" w:rsidP="005A70E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</w:tbl>
    <w:p w14:paraId="22C7E498" w14:textId="77777777" w:rsidR="00AB6636" w:rsidRPr="00B120C3" w:rsidRDefault="00AB6636" w:rsidP="00AB6636">
      <w:pPr>
        <w:overflowPunct/>
        <w:autoSpaceDE/>
        <w:autoSpaceDN/>
        <w:adjustRightInd/>
        <w:textAlignment w:val="auto"/>
        <w:rPr>
          <w:sz w:val="8"/>
          <w:szCs w:val="8"/>
          <w:lang w:eastAsia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AB6636" w:rsidRPr="00B120C3" w14:paraId="1E65705D" w14:textId="77777777" w:rsidTr="005A70EF">
        <w:tc>
          <w:tcPr>
            <w:tcW w:w="2835" w:type="dxa"/>
            <w:hideMark/>
          </w:tcPr>
          <w:p w14:paraId="6999726F" w14:textId="77777777" w:rsidR="00AB6636" w:rsidRPr="00B120C3" w:rsidRDefault="00AB6636" w:rsidP="005A70EF">
            <w:pPr>
              <w:tabs>
                <w:tab w:val="right" w:pos="2751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i/>
                <w:noProof/>
                <w:lang w:eastAsia="en-US"/>
              </w:rPr>
            </w:pPr>
            <w:r w:rsidRPr="00B120C3">
              <w:rPr>
                <w:rFonts w:ascii="Arial" w:hAnsi="Arial" w:cs="Arial"/>
                <w:b/>
                <w:i/>
                <w:noProof/>
                <w:lang w:eastAsia="en-US"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3EC7F6A6" w14:textId="77777777" w:rsidR="00AB6636" w:rsidRPr="00B120C3" w:rsidRDefault="00AB6636" w:rsidP="005A70E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noProof/>
                <w:lang w:eastAsia="en-US"/>
              </w:rPr>
            </w:pPr>
            <w:r w:rsidRPr="00B120C3">
              <w:rPr>
                <w:rFonts w:ascii="Arial" w:hAnsi="Arial" w:cs="Arial"/>
                <w:noProof/>
                <w:lang w:eastAsia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4E0E7B" w14:textId="77777777" w:rsidR="00AB6636" w:rsidRPr="00B120C3" w:rsidRDefault="00AB6636" w:rsidP="005A70E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caps/>
                <w:noProof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58E45CD" w14:textId="77777777" w:rsidR="00AB6636" w:rsidRPr="00B120C3" w:rsidRDefault="00AB6636" w:rsidP="005A70E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noProof/>
                <w:u w:val="single"/>
                <w:lang w:eastAsia="en-US"/>
              </w:rPr>
            </w:pPr>
            <w:r w:rsidRPr="00B120C3">
              <w:rPr>
                <w:rFonts w:ascii="Arial" w:hAnsi="Arial" w:cs="Arial"/>
                <w:noProof/>
                <w:lang w:eastAsia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E187708" w14:textId="77777777" w:rsidR="00AB6636" w:rsidRPr="00B120C3" w:rsidRDefault="00AB6636" w:rsidP="005A70E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caps/>
                <w:noProof/>
                <w:lang w:eastAsia="en-US"/>
              </w:rPr>
            </w:pPr>
          </w:p>
        </w:tc>
        <w:tc>
          <w:tcPr>
            <w:tcW w:w="2126" w:type="dxa"/>
            <w:hideMark/>
          </w:tcPr>
          <w:p w14:paraId="4B9B322A" w14:textId="77777777" w:rsidR="00AB6636" w:rsidRPr="00B120C3" w:rsidRDefault="00AB6636" w:rsidP="005A70E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noProof/>
                <w:u w:val="single"/>
                <w:lang w:eastAsia="en-US"/>
              </w:rPr>
            </w:pPr>
            <w:r w:rsidRPr="00B120C3">
              <w:rPr>
                <w:rFonts w:ascii="Arial" w:hAnsi="Arial" w:cs="Arial"/>
                <w:noProof/>
                <w:lang w:eastAsia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BE0614F" w14:textId="77777777" w:rsidR="00AB6636" w:rsidRPr="00B120C3" w:rsidRDefault="00AB6636" w:rsidP="005A70E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caps/>
                <w:noProof/>
                <w:lang w:eastAsia="en-US"/>
              </w:rPr>
            </w:pPr>
          </w:p>
        </w:tc>
        <w:tc>
          <w:tcPr>
            <w:tcW w:w="1418" w:type="dxa"/>
            <w:hideMark/>
          </w:tcPr>
          <w:p w14:paraId="0A01C455" w14:textId="77777777" w:rsidR="00AB6636" w:rsidRPr="00B120C3" w:rsidRDefault="00AB6636" w:rsidP="005A70E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noProof/>
                <w:lang w:eastAsia="en-US"/>
              </w:rPr>
            </w:pPr>
            <w:r w:rsidRPr="00B120C3">
              <w:rPr>
                <w:rFonts w:ascii="Arial" w:hAnsi="Arial" w:cs="Arial"/>
                <w:noProof/>
                <w:lang w:eastAsia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0D59FF0" w14:textId="77777777" w:rsidR="00AB6636" w:rsidRPr="00B120C3" w:rsidRDefault="00AB6636" w:rsidP="005A70E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aps/>
                <w:noProof/>
                <w:lang w:eastAsia="en-US"/>
              </w:rPr>
            </w:pPr>
          </w:p>
        </w:tc>
      </w:tr>
    </w:tbl>
    <w:p w14:paraId="34945FC7" w14:textId="77777777" w:rsidR="00AB6636" w:rsidRPr="00B120C3" w:rsidRDefault="00AB6636" w:rsidP="00AB6636">
      <w:pPr>
        <w:overflowPunct/>
        <w:autoSpaceDE/>
        <w:autoSpaceDN/>
        <w:adjustRightInd/>
        <w:textAlignment w:val="auto"/>
        <w:rPr>
          <w:sz w:val="8"/>
          <w:szCs w:val="8"/>
          <w:lang w:eastAsia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AB6636" w:rsidRPr="00B120C3" w14:paraId="7F67B35D" w14:textId="77777777" w:rsidTr="005A70EF">
        <w:tc>
          <w:tcPr>
            <w:tcW w:w="9640" w:type="dxa"/>
            <w:gridSpan w:val="11"/>
          </w:tcPr>
          <w:p w14:paraId="3B2B18EB" w14:textId="77777777" w:rsidR="00AB6636" w:rsidRPr="00B120C3" w:rsidRDefault="00AB6636" w:rsidP="005A70E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noProof/>
                <w:sz w:val="8"/>
                <w:szCs w:val="8"/>
                <w:lang w:eastAsia="en-US"/>
              </w:rPr>
            </w:pPr>
          </w:p>
        </w:tc>
      </w:tr>
      <w:tr w:rsidR="00AB6636" w:rsidRPr="00B120C3" w14:paraId="0F5FD19B" w14:textId="77777777" w:rsidTr="00A822F8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485903F3" w14:textId="77777777" w:rsidR="00AB6636" w:rsidRPr="00B120C3" w:rsidRDefault="00AB6636" w:rsidP="005A70EF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i/>
                <w:noProof/>
                <w:lang w:eastAsia="en-US"/>
              </w:rPr>
            </w:pPr>
            <w:r w:rsidRPr="00B120C3">
              <w:rPr>
                <w:rFonts w:ascii="Arial" w:hAnsi="Arial" w:cs="Arial"/>
                <w:b/>
                <w:i/>
                <w:noProof/>
                <w:lang w:eastAsia="en-US"/>
              </w:rPr>
              <w:t>Title:</w:t>
            </w:r>
            <w:r w:rsidRPr="00B120C3">
              <w:rPr>
                <w:rFonts w:ascii="Arial" w:hAnsi="Arial" w:cs="Arial"/>
                <w:b/>
                <w:i/>
                <w:noProof/>
                <w:lang w:eastAsia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9F96336" w14:textId="7C146EBF" w:rsidR="00AB6636" w:rsidRPr="00B120C3" w:rsidRDefault="00E564DE" w:rsidP="005A70EF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 w:cs="Arial"/>
                <w:noProof/>
                <w:lang w:eastAsia="en-US"/>
              </w:rPr>
            </w:pPr>
            <w:r w:rsidRPr="00E564DE">
              <w:rPr>
                <w:rFonts w:ascii="Arial" w:hAnsi="Arial" w:cs="Arial"/>
                <w:noProof/>
                <w:lang w:eastAsia="en-US"/>
              </w:rPr>
              <w:t>Corrections to NR MAC test case 7.1.1.9.1</w:t>
            </w:r>
          </w:p>
        </w:tc>
      </w:tr>
      <w:tr w:rsidR="00AB6636" w:rsidRPr="00B120C3" w14:paraId="372BA00B" w14:textId="77777777" w:rsidTr="005A70E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9F8E99E" w14:textId="77777777" w:rsidR="00AB6636" w:rsidRPr="00B120C3" w:rsidRDefault="00AB6636" w:rsidP="005A70E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D274917" w14:textId="77777777" w:rsidR="00AB6636" w:rsidRPr="00B120C3" w:rsidRDefault="00AB6636" w:rsidP="005A70E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noProof/>
                <w:sz w:val="8"/>
                <w:szCs w:val="8"/>
                <w:lang w:eastAsia="en-US"/>
              </w:rPr>
            </w:pPr>
          </w:p>
        </w:tc>
      </w:tr>
      <w:tr w:rsidR="00AB6636" w:rsidRPr="00B120C3" w14:paraId="761FDC8F" w14:textId="77777777" w:rsidTr="00B4208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FA791AD" w14:textId="77777777" w:rsidR="00AB6636" w:rsidRPr="00B120C3" w:rsidRDefault="00AB6636" w:rsidP="005A70EF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i/>
                <w:noProof/>
                <w:lang w:eastAsia="en-US"/>
              </w:rPr>
            </w:pPr>
            <w:r w:rsidRPr="00B120C3">
              <w:rPr>
                <w:rFonts w:ascii="Arial" w:hAnsi="Arial" w:cs="Arial"/>
                <w:b/>
                <w:i/>
                <w:noProof/>
                <w:lang w:eastAsia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7A8C5EDA" w14:textId="121B7A7B" w:rsidR="00AB6636" w:rsidRPr="00B120C3" w:rsidRDefault="00A870D3" w:rsidP="005A70EF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 w:cs="Arial"/>
                <w:noProof/>
                <w:lang w:eastAsia="en-US"/>
              </w:rPr>
            </w:pPr>
            <w:r w:rsidRPr="00A870D3">
              <w:rPr>
                <w:rFonts w:ascii="Arial" w:hAnsi="Arial" w:cs="Arial"/>
                <w:noProof/>
                <w:lang w:eastAsia="en-US"/>
              </w:rPr>
              <w:t>MCC TF160</w:t>
            </w:r>
          </w:p>
        </w:tc>
      </w:tr>
      <w:tr w:rsidR="00AB6636" w:rsidRPr="00B120C3" w14:paraId="4AE390AD" w14:textId="77777777" w:rsidTr="005A70E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F5D5475" w14:textId="77777777" w:rsidR="00AB6636" w:rsidRPr="00B120C3" w:rsidRDefault="00AB6636" w:rsidP="005A70EF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i/>
                <w:noProof/>
                <w:lang w:eastAsia="en-US"/>
              </w:rPr>
            </w:pPr>
            <w:r w:rsidRPr="00B120C3">
              <w:rPr>
                <w:rFonts w:ascii="Arial" w:hAnsi="Arial" w:cs="Arial"/>
                <w:b/>
                <w:i/>
                <w:noProof/>
                <w:lang w:eastAsia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A7DE5BE" w14:textId="77777777" w:rsidR="00AB6636" w:rsidRPr="00B120C3" w:rsidRDefault="00AB6636" w:rsidP="005A70EF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 w:cs="Arial"/>
                <w:noProof/>
                <w:lang w:eastAsia="en-US"/>
              </w:rPr>
            </w:pPr>
            <w:r w:rsidRPr="00B120C3">
              <w:rPr>
                <w:rFonts w:ascii="Arial" w:hAnsi="Arial" w:cs="Arial"/>
                <w:lang w:eastAsia="en-US"/>
              </w:rPr>
              <w:t>R5</w:t>
            </w:r>
          </w:p>
        </w:tc>
      </w:tr>
      <w:tr w:rsidR="00AB6636" w:rsidRPr="00B120C3" w14:paraId="2750DD5F" w14:textId="77777777" w:rsidTr="005A70E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73210FF" w14:textId="77777777" w:rsidR="00AB6636" w:rsidRPr="00B120C3" w:rsidRDefault="00AB6636" w:rsidP="005A70E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6C2B96F" w14:textId="77777777" w:rsidR="00AB6636" w:rsidRPr="00B120C3" w:rsidRDefault="00AB6636" w:rsidP="005A70E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noProof/>
                <w:sz w:val="8"/>
                <w:szCs w:val="8"/>
                <w:lang w:eastAsia="en-US"/>
              </w:rPr>
            </w:pPr>
          </w:p>
        </w:tc>
      </w:tr>
      <w:tr w:rsidR="00AB6636" w:rsidRPr="00B120C3" w14:paraId="75F7FD45" w14:textId="77777777" w:rsidTr="00B4208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4495DB3" w14:textId="77777777" w:rsidR="00AB6636" w:rsidRPr="00B120C3" w:rsidRDefault="00AB6636" w:rsidP="005A70EF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i/>
                <w:noProof/>
                <w:lang w:eastAsia="en-US"/>
              </w:rPr>
            </w:pPr>
            <w:r w:rsidRPr="00B120C3">
              <w:rPr>
                <w:rFonts w:ascii="Arial" w:hAnsi="Arial" w:cs="Arial"/>
                <w:b/>
                <w:i/>
                <w:noProof/>
                <w:lang w:eastAsia="en-US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6D9C9436" w14:textId="3AE83AB3" w:rsidR="00AB6636" w:rsidRPr="00B120C3" w:rsidRDefault="002C14A5" w:rsidP="005A70EF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 w:cs="Arial"/>
                <w:noProof/>
                <w:lang w:val="en-US" w:eastAsia="en-US"/>
              </w:rPr>
            </w:pPr>
            <w:r w:rsidRPr="002C14A5">
              <w:rPr>
                <w:rFonts w:ascii="Arial" w:hAnsi="Arial" w:cs="Arial"/>
                <w:noProof/>
                <w:lang w:val="en-US" w:eastAsia="en-US"/>
              </w:rPr>
              <w:t>5GS_NR_LTE-UEConTest</w:t>
            </w:r>
          </w:p>
        </w:tc>
        <w:tc>
          <w:tcPr>
            <w:tcW w:w="567" w:type="dxa"/>
          </w:tcPr>
          <w:p w14:paraId="2AEEC2F2" w14:textId="77777777" w:rsidR="00AB6636" w:rsidRPr="00B120C3" w:rsidRDefault="00AB6636" w:rsidP="005A70EF">
            <w:pPr>
              <w:overflowPunct/>
              <w:autoSpaceDE/>
              <w:autoSpaceDN/>
              <w:adjustRightInd/>
              <w:spacing w:after="0"/>
              <w:ind w:right="100"/>
              <w:textAlignment w:val="auto"/>
              <w:rPr>
                <w:rFonts w:ascii="Arial" w:hAnsi="Arial" w:cs="Arial"/>
                <w:noProof/>
                <w:lang w:eastAsia="en-US"/>
              </w:rPr>
            </w:pPr>
          </w:p>
        </w:tc>
        <w:tc>
          <w:tcPr>
            <w:tcW w:w="1417" w:type="dxa"/>
            <w:gridSpan w:val="3"/>
            <w:hideMark/>
          </w:tcPr>
          <w:p w14:paraId="24B983F9" w14:textId="77777777" w:rsidR="00AB6636" w:rsidRPr="00B120C3" w:rsidRDefault="00AB6636" w:rsidP="005A70E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noProof/>
                <w:lang w:eastAsia="en-US"/>
              </w:rPr>
            </w:pPr>
            <w:r w:rsidRPr="00B120C3">
              <w:rPr>
                <w:rFonts w:ascii="Arial" w:hAnsi="Arial" w:cs="Arial"/>
                <w:b/>
                <w:i/>
                <w:noProof/>
                <w:lang w:eastAsia="en-US"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7C08BAEC" w14:textId="256A1EFA" w:rsidR="00AB6636" w:rsidRPr="00B120C3" w:rsidRDefault="00A870D3" w:rsidP="005A70EF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 w:cs="Arial"/>
                <w:noProof/>
                <w:lang w:val="en-US" w:eastAsia="en-US"/>
              </w:rPr>
            </w:pPr>
            <w:r>
              <w:rPr>
                <w:rFonts w:ascii="Arial" w:hAnsi="Arial" w:cs="Arial"/>
                <w:noProof/>
                <w:lang w:val="en-US" w:eastAsia="en-US"/>
              </w:rPr>
              <w:t>2021-1</w:t>
            </w:r>
            <w:r w:rsidR="003E4402">
              <w:rPr>
                <w:rFonts w:ascii="Arial" w:hAnsi="Arial" w:cs="Arial"/>
                <w:noProof/>
                <w:lang w:val="en-US" w:eastAsia="en-US"/>
              </w:rPr>
              <w:t>2</w:t>
            </w:r>
            <w:r>
              <w:rPr>
                <w:rFonts w:ascii="Arial" w:hAnsi="Arial" w:cs="Arial"/>
                <w:noProof/>
                <w:lang w:val="en-US" w:eastAsia="en-US"/>
              </w:rPr>
              <w:t>-</w:t>
            </w:r>
            <w:r w:rsidR="003E4402">
              <w:rPr>
                <w:rFonts w:ascii="Arial" w:hAnsi="Arial" w:cs="Arial"/>
                <w:noProof/>
                <w:lang w:val="en-US" w:eastAsia="en-US"/>
              </w:rPr>
              <w:t>06</w:t>
            </w:r>
          </w:p>
        </w:tc>
      </w:tr>
      <w:tr w:rsidR="00AB6636" w:rsidRPr="00B120C3" w14:paraId="6F212C73" w14:textId="77777777" w:rsidTr="005A70E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5BC44EA" w14:textId="77777777" w:rsidR="00AB6636" w:rsidRPr="00B120C3" w:rsidRDefault="00AB6636" w:rsidP="005A70E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986" w:type="dxa"/>
            <w:gridSpan w:val="4"/>
          </w:tcPr>
          <w:p w14:paraId="62ACA0CB" w14:textId="77777777" w:rsidR="00AB6636" w:rsidRPr="00B120C3" w:rsidRDefault="00AB6636" w:rsidP="005A70E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267" w:type="dxa"/>
            <w:gridSpan w:val="2"/>
          </w:tcPr>
          <w:p w14:paraId="13A17925" w14:textId="77777777" w:rsidR="00AB6636" w:rsidRPr="00B120C3" w:rsidRDefault="00AB6636" w:rsidP="005A70E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417" w:type="dxa"/>
            <w:gridSpan w:val="3"/>
          </w:tcPr>
          <w:p w14:paraId="34B13B69" w14:textId="77777777" w:rsidR="00AB6636" w:rsidRPr="00B120C3" w:rsidRDefault="00AB6636" w:rsidP="005A70E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E41031D" w14:textId="77777777" w:rsidR="00AB6636" w:rsidRPr="00B120C3" w:rsidRDefault="00AB6636" w:rsidP="005A70E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noProof/>
                <w:sz w:val="8"/>
                <w:szCs w:val="8"/>
                <w:lang w:eastAsia="en-US"/>
              </w:rPr>
            </w:pPr>
          </w:p>
        </w:tc>
      </w:tr>
      <w:tr w:rsidR="00AB6636" w:rsidRPr="00B120C3" w14:paraId="1EB99353" w14:textId="77777777" w:rsidTr="005A70EF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6B32B77" w14:textId="77777777" w:rsidR="00AB6636" w:rsidRPr="00B120C3" w:rsidRDefault="00AB6636" w:rsidP="005A70EF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i/>
                <w:noProof/>
                <w:lang w:eastAsia="en-US"/>
              </w:rPr>
            </w:pPr>
            <w:r w:rsidRPr="00B120C3">
              <w:rPr>
                <w:rFonts w:ascii="Arial" w:hAnsi="Arial" w:cs="Arial"/>
                <w:b/>
                <w:i/>
                <w:noProof/>
                <w:lang w:eastAsia="en-US"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02975F75" w14:textId="77777777" w:rsidR="00AB6636" w:rsidRPr="00B120C3" w:rsidRDefault="00AB6636" w:rsidP="005A70EF">
            <w:pPr>
              <w:overflowPunct/>
              <w:autoSpaceDE/>
              <w:autoSpaceDN/>
              <w:adjustRightInd/>
              <w:spacing w:after="0"/>
              <w:ind w:left="100" w:right="-609"/>
              <w:textAlignment w:val="auto"/>
              <w:rPr>
                <w:rFonts w:ascii="Arial" w:hAnsi="Arial" w:cs="Arial"/>
                <w:b/>
                <w:noProof/>
                <w:lang w:eastAsia="en-US"/>
              </w:rPr>
            </w:pPr>
            <w:r w:rsidRPr="00B120C3">
              <w:rPr>
                <w:rFonts w:ascii="Arial" w:hAnsi="Arial" w:cs="Arial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</w:tcPr>
          <w:p w14:paraId="0435BC36" w14:textId="77777777" w:rsidR="00AB6636" w:rsidRPr="00B120C3" w:rsidRDefault="00AB6636" w:rsidP="005A70E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noProof/>
                <w:lang w:eastAsia="en-US"/>
              </w:rPr>
            </w:pPr>
          </w:p>
        </w:tc>
        <w:tc>
          <w:tcPr>
            <w:tcW w:w="1417" w:type="dxa"/>
            <w:gridSpan w:val="3"/>
            <w:hideMark/>
          </w:tcPr>
          <w:p w14:paraId="1C8219A5" w14:textId="77777777" w:rsidR="00AB6636" w:rsidRPr="00B120C3" w:rsidRDefault="00AB6636" w:rsidP="005A70E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b/>
                <w:i/>
                <w:noProof/>
                <w:lang w:eastAsia="en-US"/>
              </w:rPr>
            </w:pPr>
            <w:r w:rsidRPr="00B120C3">
              <w:rPr>
                <w:rFonts w:ascii="Arial" w:hAnsi="Arial" w:cs="Arial"/>
                <w:b/>
                <w:i/>
                <w:noProof/>
                <w:lang w:eastAsia="en-US"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61E97FD" w14:textId="146B5681" w:rsidR="00AB6636" w:rsidRPr="00B120C3" w:rsidRDefault="00AB6636" w:rsidP="005A70EF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 w:cs="Arial"/>
                <w:noProof/>
                <w:lang w:eastAsia="en-US"/>
              </w:rPr>
            </w:pPr>
            <w:r w:rsidRPr="00B120C3">
              <w:rPr>
                <w:rFonts w:ascii="Arial" w:hAnsi="Arial" w:cs="Arial" w:hint="eastAsia"/>
                <w:lang w:val="zh-CN" w:eastAsia="zh-CN"/>
              </w:rPr>
              <w:fldChar w:fldCharType="begin"/>
            </w:r>
            <w:r w:rsidRPr="00B120C3">
              <w:rPr>
                <w:rFonts w:ascii="Arial" w:hAnsi="Arial" w:cs="Arial" w:hint="eastAsia"/>
                <w:lang w:val="zh-CN" w:eastAsia="zh-CN"/>
              </w:rPr>
              <w:instrText xml:space="preserve"> DOCPROPERTY  Release  \* MERGEFORMAT </w:instrText>
            </w:r>
            <w:r w:rsidRPr="00B120C3">
              <w:rPr>
                <w:rFonts w:ascii="Arial" w:hAnsi="Arial" w:cs="Arial" w:hint="eastAsia"/>
                <w:lang w:val="zh-CN" w:eastAsia="zh-CN"/>
              </w:rPr>
              <w:fldChar w:fldCharType="separate"/>
            </w:r>
            <w:r w:rsidRPr="00B120C3">
              <w:rPr>
                <w:rFonts w:ascii="Arial" w:hAnsi="Arial" w:cs="Arial" w:hint="eastAsia"/>
                <w:lang w:val="zh-CN" w:eastAsia="zh-CN"/>
              </w:rPr>
              <w:t>Rel-1</w:t>
            </w:r>
            <w:r w:rsidRPr="00B120C3">
              <w:rPr>
                <w:rFonts w:ascii="Arial" w:hAnsi="Arial" w:cs="Arial" w:hint="eastAsia"/>
                <w:lang w:val="zh-CN" w:eastAsia="zh-CN"/>
              </w:rPr>
              <w:fldChar w:fldCharType="end"/>
            </w:r>
            <w:r w:rsidR="00FF1C72">
              <w:rPr>
                <w:rFonts w:ascii="Arial" w:hAnsi="Arial" w:cs="Arial"/>
                <w:lang w:val="en-US" w:eastAsia="zh-CN"/>
              </w:rPr>
              <w:t>7</w:t>
            </w:r>
          </w:p>
        </w:tc>
      </w:tr>
      <w:tr w:rsidR="00AB6636" w:rsidRPr="00B120C3" w14:paraId="28AE8AD8" w14:textId="77777777" w:rsidTr="005A70EF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5055A12E" w14:textId="77777777" w:rsidR="00AB6636" w:rsidRPr="00B120C3" w:rsidRDefault="00AB6636" w:rsidP="005A70E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i/>
                <w:noProof/>
                <w:lang w:eastAsia="en-US"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0154D3D" w14:textId="77777777" w:rsidR="00AB6636" w:rsidRPr="00B120C3" w:rsidRDefault="00AB6636" w:rsidP="005A70EF">
            <w:pPr>
              <w:overflowPunct/>
              <w:autoSpaceDE/>
              <w:autoSpaceDN/>
              <w:adjustRightInd/>
              <w:spacing w:after="0"/>
              <w:ind w:left="383" w:hanging="383"/>
              <w:textAlignment w:val="auto"/>
              <w:rPr>
                <w:rFonts w:ascii="Arial" w:hAnsi="Arial" w:cs="Arial"/>
                <w:i/>
                <w:noProof/>
                <w:sz w:val="18"/>
                <w:lang w:eastAsia="en-US"/>
              </w:rPr>
            </w:pPr>
            <w:r w:rsidRPr="00B120C3">
              <w:rPr>
                <w:rFonts w:ascii="Arial" w:hAnsi="Arial" w:cs="Arial"/>
                <w:i/>
                <w:noProof/>
                <w:sz w:val="18"/>
                <w:lang w:eastAsia="en-US"/>
              </w:rPr>
              <w:t xml:space="preserve">Use </w:t>
            </w:r>
            <w:r w:rsidRPr="00B120C3">
              <w:rPr>
                <w:rFonts w:ascii="Arial" w:hAnsi="Arial" w:cs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B120C3">
              <w:rPr>
                <w:rFonts w:ascii="Arial" w:hAnsi="Arial" w:cs="Arial"/>
                <w:i/>
                <w:noProof/>
                <w:sz w:val="18"/>
                <w:lang w:eastAsia="en-US"/>
              </w:rPr>
              <w:t xml:space="preserve"> of the following categories:</w:t>
            </w:r>
            <w:r w:rsidRPr="00B120C3">
              <w:rPr>
                <w:rFonts w:ascii="Arial" w:hAnsi="Arial" w:cs="Arial"/>
                <w:b/>
                <w:i/>
                <w:noProof/>
                <w:sz w:val="18"/>
                <w:lang w:eastAsia="en-US"/>
              </w:rPr>
              <w:br/>
              <w:t>F</w:t>
            </w:r>
            <w:r w:rsidRPr="00B120C3">
              <w:rPr>
                <w:rFonts w:ascii="Arial" w:hAnsi="Arial" w:cs="Arial"/>
                <w:i/>
                <w:noProof/>
                <w:sz w:val="18"/>
                <w:lang w:eastAsia="en-US"/>
              </w:rPr>
              <w:t xml:space="preserve">  (correction)</w:t>
            </w:r>
            <w:r w:rsidRPr="00B120C3">
              <w:rPr>
                <w:rFonts w:ascii="Arial" w:hAnsi="Arial" w:cs="Arial"/>
                <w:i/>
                <w:noProof/>
                <w:sz w:val="18"/>
                <w:lang w:eastAsia="en-US"/>
              </w:rPr>
              <w:br/>
            </w:r>
            <w:r w:rsidRPr="00B120C3">
              <w:rPr>
                <w:rFonts w:ascii="Arial" w:hAnsi="Arial" w:cs="Arial"/>
                <w:b/>
                <w:i/>
                <w:noProof/>
                <w:sz w:val="18"/>
                <w:lang w:eastAsia="en-US"/>
              </w:rPr>
              <w:t>A</w:t>
            </w:r>
            <w:r w:rsidRPr="00B120C3">
              <w:rPr>
                <w:rFonts w:ascii="Arial" w:hAnsi="Arial" w:cs="Arial"/>
                <w:i/>
                <w:noProof/>
                <w:sz w:val="18"/>
                <w:lang w:eastAsia="en-US"/>
              </w:rPr>
              <w:t xml:space="preserve">  (mirror corresponding to a change in an earlier </w:t>
            </w:r>
            <w:r w:rsidRPr="00B120C3">
              <w:rPr>
                <w:rFonts w:ascii="Arial" w:hAnsi="Arial" w:cs="Arial"/>
                <w:i/>
                <w:noProof/>
                <w:sz w:val="18"/>
                <w:lang w:eastAsia="en-US"/>
              </w:rPr>
              <w:tab/>
            </w:r>
            <w:r w:rsidRPr="00B120C3">
              <w:rPr>
                <w:rFonts w:ascii="Arial" w:hAnsi="Arial" w:cs="Arial"/>
                <w:i/>
                <w:noProof/>
                <w:sz w:val="18"/>
                <w:lang w:eastAsia="en-US"/>
              </w:rPr>
              <w:tab/>
            </w:r>
            <w:r w:rsidRPr="00B120C3">
              <w:rPr>
                <w:rFonts w:ascii="Arial" w:hAnsi="Arial" w:cs="Arial"/>
                <w:i/>
                <w:noProof/>
                <w:sz w:val="18"/>
                <w:lang w:eastAsia="en-US"/>
              </w:rPr>
              <w:tab/>
            </w:r>
            <w:r w:rsidRPr="00B120C3">
              <w:rPr>
                <w:rFonts w:ascii="Arial" w:hAnsi="Arial" w:cs="Arial"/>
                <w:i/>
                <w:noProof/>
                <w:sz w:val="18"/>
                <w:lang w:eastAsia="en-US"/>
              </w:rPr>
              <w:tab/>
            </w:r>
            <w:r w:rsidRPr="00B120C3">
              <w:rPr>
                <w:rFonts w:ascii="Arial" w:hAnsi="Arial" w:cs="Arial"/>
                <w:i/>
                <w:noProof/>
                <w:sz w:val="18"/>
                <w:lang w:eastAsia="en-US"/>
              </w:rPr>
              <w:tab/>
            </w:r>
            <w:r w:rsidRPr="00B120C3">
              <w:rPr>
                <w:rFonts w:ascii="Arial" w:hAnsi="Arial" w:cs="Arial"/>
                <w:i/>
                <w:noProof/>
                <w:sz w:val="18"/>
                <w:lang w:eastAsia="en-US"/>
              </w:rPr>
              <w:tab/>
            </w:r>
            <w:r w:rsidRPr="00B120C3">
              <w:rPr>
                <w:rFonts w:ascii="Arial" w:hAnsi="Arial" w:cs="Arial"/>
                <w:i/>
                <w:noProof/>
                <w:sz w:val="18"/>
                <w:lang w:eastAsia="en-US"/>
              </w:rPr>
              <w:tab/>
            </w:r>
            <w:r w:rsidRPr="00B120C3">
              <w:rPr>
                <w:rFonts w:ascii="Arial" w:hAnsi="Arial" w:cs="Arial"/>
                <w:i/>
                <w:noProof/>
                <w:sz w:val="18"/>
                <w:lang w:eastAsia="en-US"/>
              </w:rPr>
              <w:tab/>
            </w:r>
            <w:r w:rsidRPr="00B120C3">
              <w:rPr>
                <w:rFonts w:ascii="Arial" w:hAnsi="Arial" w:cs="Arial"/>
                <w:i/>
                <w:noProof/>
                <w:sz w:val="18"/>
                <w:lang w:eastAsia="en-US"/>
              </w:rPr>
              <w:tab/>
            </w:r>
            <w:r w:rsidRPr="00B120C3">
              <w:rPr>
                <w:rFonts w:ascii="Arial" w:hAnsi="Arial" w:cs="Arial"/>
                <w:i/>
                <w:noProof/>
                <w:sz w:val="18"/>
                <w:lang w:eastAsia="en-US"/>
              </w:rPr>
              <w:tab/>
            </w:r>
            <w:r w:rsidRPr="00B120C3">
              <w:rPr>
                <w:rFonts w:ascii="Arial" w:hAnsi="Arial" w:cs="Arial"/>
                <w:i/>
                <w:noProof/>
                <w:sz w:val="18"/>
                <w:lang w:eastAsia="en-US"/>
              </w:rPr>
              <w:tab/>
            </w:r>
            <w:r w:rsidRPr="00B120C3">
              <w:rPr>
                <w:rFonts w:ascii="Arial" w:hAnsi="Arial" w:cs="Arial"/>
                <w:i/>
                <w:noProof/>
                <w:sz w:val="18"/>
                <w:lang w:eastAsia="en-US"/>
              </w:rPr>
              <w:tab/>
            </w:r>
            <w:r w:rsidRPr="00B120C3">
              <w:rPr>
                <w:rFonts w:ascii="Arial" w:hAnsi="Arial" w:cs="Arial"/>
                <w:i/>
                <w:noProof/>
                <w:sz w:val="18"/>
                <w:lang w:eastAsia="en-US"/>
              </w:rPr>
              <w:tab/>
              <w:t>release)</w:t>
            </w:r>
            <w:r w:rsidRPr="00B120C3">
              <w:rPr>
                <w:rFonts w:ascii="Arial" w:hAnsi="Arial" w:cs="Arial"/>
                <w:i/>
                <w:noProof/>
                <w:sz w:val="18"/>
                <w:lang w:eastAsia="en-US"/>
              </w:rPr>
              <w:br/>
            </w:r>
            <w:r w:rsidRPr="00B120C3">
              <w:rPr>
                <w:rFonts w:ascii="Arial" w:hAnsi="Arial" w:cs="Arial"/>
                <w:b/>
                <w:i/>
                <w:noProof/>
                <w:sz w:val="18"/>
                <w:lang w:eastAsia="en-US"/>
              </w:rPr>
              <w:t>B</w:t>
            </w:r>
            <w:r w:rsidRPr="00B120C3">
              <w:rPr>
                <w:rFonts w:ascii="Arial" w:hAnsi="Arial" w:cs="Arial"/>
                <w:i/>
                <w:noProof/>
                <w:sz w:val="18"/>
                <w:lang w:eastAsia="en-US"/>
              </w:rPr>
              <w:t xml:space="preserve">  (addition of feature), </w:t>
            </w:r>
            <w:r w:rsidRPr="00B120C3">
              <w:rPr>
                <w:rFonts w:ascii="Arial" w:hAnsi="Arial" w:cs="Arial"/>
                <w:i/>
                <w:noProof/>
                <w:sz w:val="18"/>
                <w:lang w:eastAsia="en-US"/>
              </w:rPr>
              <w:br/>
            </w:r>
            <w:r w:rsidRPr="00B120C3">
              <w:rPr>
                <w:rFonts w:ascii="Arial" w:hAnsi="Arial" w:cs="Arial"/>
                <w:b/>
                <w:i/>
                <w:noProof/>
                <w:sz w:val="18"/>
                <w:lang w:eastAsia="en-US"/>
              </w:rPr>
              <w:t>C</w:t>
            </w:r>
            <w:r w:rsidRPr="00B120C3">
              <w:rPr>
                <w:rFonts w:ascii="Arial" w:hAnsi="Arial" w:cs="Arial"/>
                <w:i/>
                <w:noProof/>
                <w:sz w:val="18"/>
                <w:lang w:eastAsia="en-US"/>
              </w:rPr>
              <w:t xml:space="preserve">  (functional modification of feature)</w:t>
            </w:r>
            <w:r w:rsidRPr="00B120C3">
              <w:rPr>
                <w:rFonts w:ascii="Arial" w:hAnsi="Arial" w:cs="Arial"/>
                <w:i/>
                <w:noProof/>
                <w:sz w:val="18"/>
                <w:lang w:eastAsia="en-US"/>
              </w:rPr>
              <w:br/>
            </w:r>
            <w:r w:rsidRPr="00B120C3">
              <w:rPr>
                <w:rFonts w:ascii="Arial" w:hAnsi="Arial" w:cs="Arial"/>
                <w:b/>
                <w:i/>
                <w:noProof/>
                <w:sz w:val="18"/>
                <w:lang w:eastAsia="en-US"/>
              </w:rPr>
              <w:t>D</w:t>
            </w:r>
            <w:r w:rsidRPr="00B120C3">
              <w:rPr>
                <w:rFonts w:ascii="Arial" w:hAnsi="Arial" w:cs="Arial"/>
                <w:i/>
                <w:noProof/>
                <w:sz w:val="18"/>
                <w:lang w:eastAsia="en-US"/>
              </w:rPr>
              <w:t xml:space="preserve">  (editorial modification)</w:t>
            </w:r>
          </w:p>
          <w:p w14:paraId="4C40C360" w14:textId="77777777" w:rsidR="00AB6636" w:rsidRPr="00B120C3" w:rsidRDefault="00AB6636" w:rsidP="005A70EF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hAnsi="Arial" w:cs="Arial"/>
                <w:noProof/>
                <w:lang w:eastAsia="en-US"/>
              </w:rPr>
            </w:pPr>
            <w:r w:rsidRPr="00B120C3">
              <w:rPr>
                <w:rFonts w:ascii="Arial" w:hAnsi="Arial" w:cs="Arial"/>
                <w:noProof/>
                <w:sz w:val="18"/>
                <w:lang w:eastAsia="en-US"/>
              </w:rPr>
              <w:t>Detailed explanations of the above categories can</w:t>
            </w:r>
            <w:r w:rsidRPr="00B120C3">
              <w:rPr>
                <w:rFonts w:ascii="Arial" w:hAnsi="Arial" w:cs="Arial"/>
                <w:noProof/>
                <w:sz w:val="18"/>
                <w:lang w:eastAsia="en-US"/>
              </w:rPr>
              <w:br/>
              <w:t xml:space="preserve">be found in 3GPP </w:t>
            </w:r>
            <w:hyperlink r:id="rId10" w:history="1">
              <w:r w:rsidRPr="00B120C3">
                <w:rPr>
                  <w:rFonts w:ascii="Arial" w:hAnsi="Arial" w:cs="Arial"/>
                  <w:noProof/>
                  <w:color w:val="0000FF"/>
                  <w:sz w:val="18"/>
                  <w:u w:val="single"/>
                  <w:lang w:eastAsia="en-US"/>
                </w:rPr>
                <w:t>TR 21.900</w:t>
              </w:r>
            </w:hyperlink>
            <w:r w:rsidRPr="00B120C3">
              <w:rPr>
                <w:rFonts w:ascii="Arial" w:hAnsi="Arial" w:cs="Arial"/>
                <w:noProof/>
                <w:sz w:val="18"/>
                <w:lang w:eastAsia="en-US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B9405C7" w14:textId="77777777" w:rsidR="00AB6636" w:rsidRPr="00B120C3" w:rsidRDefault="00AB6636" w:rsidP="005A70EF">
            <w:pPr>
              <w:tabs>
                <w:tab w:val="left" w:pos="950"/>
              </w:tabs>
              <w:overflowPunct/>
              <w:autoSpaceDE/>
              <w:autoSpaceDN/>
              <w:adjustRightInd/>
              <w:spacing w:after="0"/>
              <w:ind w:left="241" w:hanging="241"/>
              <w:textAlignment w:val="auto"/>
              <w:rPr>
                <w:rFonts w:ascii="Arial" w:hAnsi="Arial" w:cs="Arial"/>
                <w:i/>
                <w:noProof/>
                <w:sz w:val="18"/>
                <w:lang w:eastAsia="en-US"/>
              </w:rPr>
            </w:pPr>
            <w:r w:rsidRPr="00B120C3">
              <w:rPr>
                <w:rFonts w:ascii="Arial" w:hAnsi="Arial" w:cs="Arial"/>
                <w:i/>
                <w:noProof/>
                <w:sz w:val="18"/>
                <w:lang w:eastAsia="en-US"/>
              </w:rPr>
              <w:t xml:space="preserve">Use </w:t>
            </w:r>
            <w:r w:rsidRPr="00B120C3">
              <w:rPr>
                <w:rFonts w:ascii="Arial" w:hAnsi="Arial" w:cs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B120C3">
              <w:rPr>
                <w:rFonts w:ascii="Arial" w:hAnsi="Arial" w:cs="Arial"/>
                <w:i/>
                <w:noProof/>
                <w:sz w:val="18"/>
                <w:lang w:eastAsia="en-US"/>
              </w:rPr>
              <w:t xml:space="preserve"> of the following releases:</w:t>
            </w:r>
            <w:r w:rsidRPr="00B120C3">
              <w:rPr>
                <w:rFonts w:ascii="Arial" w:hAnsi="Arial" w:cs="Arial"/>
                <w:i/>
                <w:noProof/>
                <w:sz w:val="18"/>
                <w:lang w:eastAsia="en-US"/>
              </w:rPr>
              <w:br/>
              <w:t>Rel-8</w:t>
            </w:r>
            <w:r w:rsidRPr="00B120C3">
              <w:rPr>
                <w:rFonts w:ascii="Arial" w:hAnsi="Arial" w:cs="Arial"/>
                <w:i/>
                <w:noProof/>
                <w:sz w:val="18"/>
                <w:lang w:eastAsia="en-US"/>
              </w:rPr>
              <w:tab/>
              <w:t>(Release 8)</w:t>
            </w:r>
            <w:r w:rsidRPr="00B120C3">
              <w:rPr>
                <w:rFonts w:ascii="Arial" w:hAnsi="Arial" w:cs="Arial"/>
                <w:i/>
                <w:noProof/>
                <w:sz w:val="18"/>
                <w:lang w:eastAsia="en-US"/>
              </w:rPr>
              <w:br/>
              <w:t>Rel-9</w:t>
            </w:r>
            <w:r w:rsidRPr="00B120C3">
              <w:rPr>
                <w:rFonts w:ascii="Arial" w:hAnsi="Arial" w:cs="Arial"/>
                <w:i/>
                <w:noProof/>
                <w:sz w:val="18"/>
                <w:lang w:eastAsia="en-US"/>
              </w:rPr>
              <w:tab/>
              <w:t>(Release 9)</w:t>
            </w:r>
            <w:r w:rsidRPr="00B120C3">
              <w:rPr>
                <w:rFonts w:ascii="Arial" w:hAnsi="Arial" w:cs="Arial"/>
                <w:i/>
                <w:noProof/>
                <w:sz w:val="18"/>
                <w:lang w:eastAsia="en-US"/>
              </w:rPr>
              <w:br/>
              <w:t>Rel-10</w:t>
            </w:r>
            <w:r w:rsidRPr="00B120C3">
              <w:rPr>
                <w:rFonts w:ascii="Arial" w:hAnsi="Arial" w:cs="Arial"/>
                <w:i/>
                <w:noProof/>
                <w:sz w:val="18"/>
                <w:lang w:eastAsia="en-US"/>
              </w:rPr>
              <w:tab/>
              <w:t>(Release 10)</w:t>
            </w:r>
            <w:r w:rsidRPr="00B120C3">
              <w:rPr>
                <w:rFonts w:ascii="Arial" w:hAnsi="Arial" w:cs="Arial"/>
                <w:i/>
                <w:noProof/>
                <w:sz w:val="18"/>
                <w:lang w:eastAsia="en-US"/>
              </w:rPr>
              <w:br/>
              <w:t>Rel-11</w:t>
            </w:r>
            <w:r w:rsidRPr="00B120C3">
              <w:rPr>
                <w:rFonts w:ascii="Arial" w:hAnsi="Arial" w:cs="Arial"/>
                <w:i/>
                <w:noProof/>
                <w:sz w:val="18"/>
                <w:lang w:eastAsia="en-US"/>
              </w:rPr>
              <w:tab/>
              <w:t>(Release 11)</w:t>
            </w:r>
            <w:r w:rsidRPr="00B120C3">
              <w:rPr>
                <w:rFonts w:ascii="Arial" w:hAnsi="Arial" w:cs="Arial"/>
                <w:i/>
                <w:noProof/>
                <w:sz w:val="18"/>
                <w:lang w:eastAsia="en-US"/>
              </w:rPr>
              <w:br/>
              <w:t>…</w:t>
            </w:r>
            <w:r w:rsidRPr="00B120C3">
              <w:rPr>
                <w:rFonts w:ascii="Arial" w:hAnsi="Arial" w:cs="Arial"/>
                <w:i/>
                <w:noProof/>
                <w:sz w:val="18"/>
                <w:lang w:eastAsia="en-US"/>
              </w:rPr>
              <w:br/>
              <w:t>Rel-15</w:t>
            </w:r>
            <w:r w:rsidRPr="00B120C3">
              <w:rPr>
                <w:rFonts w:ascii="Arial" w:hAnsi="Arial" w:cs="Arial"/>
                <w:i/>
                <w:noProof/>
                <w:sz w:val="18"/>
                <w:lang w:eastAsia="en-US"/>
              </w:rPr>
              <w:tab/>
              <w:t>(Release 15)</w:t>
            </w:r>
            <w:r w:rsidRPr="00B120C3">
              <w:rPr>
                <w:rFonts w:ascii="Arial" w:hAnsi="Arial" w:cs="Arial"/>
                <w:i/>
                <w:noProof/>
                <w:sz w:val="18"/>
                <w:lang w:eastAsia="en-US"/>
              </w:rPr>
              <w:br/>
              <w:t>Rel-16</w:t>
            </w:r>
            <w:r w:rsidRPr="00B120C3">
              <w:rPr>
                <w:rFonts w:ascii="Arial" w:hAnsi="Arial" w:cs="Arial"/>
                <w:i/>
                <w:noProof/>
                <w:sz w:val="18"/>
                <w:lang w:eastAsia="en-US"/>
              </w:rPr>
              <w:tab/>
              <w:t>(Release 16)</w:t>
            </w:r>
            <w:r w:rsidRPr="00B120C3">
              <w:rPr>
                <w:rFonts w:ascii="Arial" w:hAnsi="Arial" w:cs="Arial"/>
                <w:i/>
                <w:noProof/>
                <w:sz w:val="18"/>
                <w:lang w:eastAsia="en-US"/>
              </w:rPr>
              <w:br/>
              <w:t>Rel-17</w:t>
            </w:r>
            <w:r w:rsidRPr="00B120C3">
              <w:rPr>
                <w:rFonts w:ascii="Arial" w:hAnsi="Arial" w:cs="Arial"/>
                <w:i/>
                <w:noProof/>
                <w:sz w:val="18"/>
                <w:lang w:eastAsia="en-US"/>
              </w:rPr>
              <w:tab/>
              <w:t>(Release 17)</w:t>
            </w:r>
            <w:r w:rsidRPr="00B120C3">
              <w:rPr>
                <w:rFonts w:ascii="Arial" w:hAnsi="Arial" w:cs="Arial"/>
                <w:i/>
                <w:noProof/>
                <w:sz w:val="18"/>
                <w:lang w:eastAsia="en-US"/>
              </w:rPr>
              <w:br/>
              <w:t>Rel-18</w:t>
            </w:r>
            <w:r w:rsidRPr="00B120C3">
              <w:rPr>
                <w:rFonts w:ascii="Arial" w:hAnsi="Arial" w:cs="Arial"/>
                <w:i/>
                <w:noProof/>
                <w:sz w:val="18"/>
                <w:lang w:eastAsia="en-US"/>
              </w:rPr>
              <w:tab/>
              <w:t>(Release 18)</w:t>
            </w:r>
          </w:p>
        </w:tc>
      </w:tr>
      <w:tr w:rsidR="00AB6636" w:rsidRPr="00B120C3" w14:paraId="66786626" w14:textId="77777777" w:rsidTr="005A70EF">
        <w:tc>
          <w:tcPr>
            <w:tcW w:w="1843" w:type="dxa"/>
          </w:tcPr>
          <w:p w14:paraId="4B115B82" w14:textId="77777777" w:rsidR="00AB6636" w:rsidRPr="00B120C3" w:rsidRDefault="00AB6636" w:rsidP="005A70E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</w:tcPr>
          <w:p w14:paraId="73F0584D" w14:textId="77777777" w:rsidR="00AB6636" w:rsidRPr="00B120C3" w:rsidRDefault="00AB6636" w:rsidP="005A70E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noProof/>
                <w:sz w:val="8"/>
                <w:szCs w:val="8"/>
                <w:lang w:eastAsia="en-US"/>
              </w:rPr>
            </w:pPr>
          </w:p>
        </w:tc>
      </w:tr>
      <w:tr w:rsidR="00AB6636" w:rsidRPr="00B120C3" w14:paraId="2D885CA3" w14:textId="77777777" w:rsidTr="00A822F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3F3BA77" w14:textId="77777777" w:rsidR="00AB6636" w:rsidRPr="00B120C3" w:rsidRDefault="00AB6636" w:rsidP="005A70EF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i/>
                <w:noProof/>
                <w:lang w:eastAsia="en-US"/>
              </w:rPr>
            </w:pPr>
            <w:r w:rsidRPr="00B120C3">
              <w:rPr>
                <w:rFonts w:ascii="Arial" w:hAnsi="Arial" w:cs="Arial"/>
                <w:b/>
                <w:i/>
                <w:noProof/>
                <w:lang w:eastAsia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5489533A" w14:textId="384FF301" w:rsidR="00BE53CD" w:rsidRDefault="00BE53CD" w:rsidP="00BE53C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noProof/>
                <w:lang w:eastAsia="en-US"/>
              </w:rPr>
            </w:pPr>
            <w:r>
              <w:rPr>
                <w:rFonts w:ascii="Arial" w:hAnsi="Arial" w:cs="Arial"/>
                <w:noProof/>
                <w:lang w:eastAsia="en-US"/>
              </w:rPr>
              <w:t xml:space="preserve">Test case shall send MAC PDU DATA marked as retransmission in order to verify the test purpose. Therefore, to indicate data as a retransmission, </w:t>
            </w:r>
            <w:r w:rsidR="00B464F2">
              <w:rPr>
                <w:rFonts w:ascii="Arial" w:hAnsi="Arial" w:cs="Arial"/>
                <w:noProof/>
                <w:lang w:eastAsia="en-US"/>
              </w:rPr>
              <w:t xml:space="preserve">TTCN shall configure the next DL assigment setting </w:t>
            </w:r>
            <w:r>
              <w:rPr>
                <w:rFonts w:ascii="Arial" w:hAnsi="Arial" w:cs="Arial"/>
                <w:noProof/>
                <w:lang w:eastAsia="en-US"/>
              </w:rPr>
              <w:t>toggle</w:t>
            </w:r>
            <w:r w:rsidR="00B464F2">
              <w:rPr>
                <w:rFonts w:ascii="Arial" w:hAnsi="Arial" w:cs="Arial"/>
                <w:noProof/>
                <w:lang w:eastAsia="en-US"/>
              </w:rPr>
              <w:t>NDI to false, then SS shall not toggle NDI in the next DL transmission.</w:t>
            </w:r>
          </w:p>
          <w:p w14:paraId="6E2A4148" w14:textId="48944EFF" w:rsidR="0057455E" w:rsidRPr="00E97FAF" w:rsidRDefault="0057455E" w:rsidP="00BE53C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noProof/>
                <w:lang w:eastAsia="en-US"/>
              </w:rPr>
            </w:pPr>
            <w:r>
              <w:rPr>
                <w:rFonts w:ascii="Arial" w:hAnsi="Arial" w:cs="Arial"/>
                <w:noProof/>
                <w:lang w:eastAsia="en-US"/>
              </w:rPr>
              <w:t xml:space="preserve">Additionally, SS shall not use automatically the  HARQ id process used by test case procedure. Then, the HARQ id list of permited HARQ id is preconfigure in the test case preamble. </w:t>
            </w:r>
          </w:p>
          <w:p w14:paraId="001B2C8A" w14:textId="2DC2A0BD" w:rsidR="00E97FAF" w:rsidRPr="00E97FAF" w:rsidRDefault="00E97FAF" w:rsidP="00E97FA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noProof/>
                <w:lang w:eastAsia="en-US"/>
              </w:rPr>
            </w:pPr>
          </w:p>
        </w:tc>
      </w:tr>
      <w:tr w:rsidR="00AB6636" w:rsidRPr="00B120C3" w14:paraId="11D4C42F" w14:textId="77777777" w:rsidTr="005A70E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3569D06" w14:textId="77777777" w:rsidR="00AB6636" w:rsidRPr="00B120C3" w:rsidRDefault="00AB6636" w:rsidP="005A70E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CD2E62B" w14:textId="77777777" w:rsidR="00AB6636" w:rsidRPr="00B120C3" w:rsidRDefault="00AB6636" w:rsidP="005A70E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noProof/>
                <w:sz w:val="8"/>
                <w:szCs w:val="8"/>
                <w:lang w:eastAsia="en-US"/>
              </w:rPr>
            </w:pPr>
          </w:p>
        </w:tc>
      </w:tr>
      <w:tr w:rsidR="00AB6636" w:rsidRPr="00B120C3" w14:paraId="71E9653C" w14:textId="77777777" w:rsidTr="00A822F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A76FA45" w14:textId="77777777" w:rsidR="00AB6636" w:rsidRPr="00B120C3" w:rsidRDefault="00AB6636" w:rsidP="005A70EF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i/>
                <w:noProof/>
                <w:lang w:eastAsia="en-US"/>
              </w:rPr>
            </w:pPr>
            <w:r w:rsidRPr="00B120C3">
              <w:rPr>
                <w:rFonts w:ascii="Arial" w:hAnsi="Arial" w:cs="Arial"/>
                <w:b/>
                <w:i/>
                <w:noProof/>
                <w:lang w:eastAsia="en-US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F025E70" w14:textId="77777777" w:rsidR="00AB6636" w:rsidRDefault="00BE53CD" w:rsidP="00E97FA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noProof/>
                <w:lang w:eastAsia="en-US"/>
              </w:rPr>
            </w:pPr>
            <w:r>
              <w:rPr>
                <w:rFonts w:ascii="Arial" w:hAnsi="Arial" w:cs="Arial"/>
                <w:noProof/>
                <w:lang w:eastAsia="en-US"/>
              </w:rPr>
              <w:t>MAC PDU sent in DL market as retransmission</w:t>
            </w:r>
            <w:r w:rsidR="009F74B6">
              <w:rPr>
                <w:rFonts w:ascii="Arial" w:hAnsi="Arial" w:cs="Arial"/>
                <w:noProof/>
                <w:lang w:eastAsia="en-US"/>
              </w:rPr>
              <w:t>.</w:t>
            </w:r>
          </w:p>
          <w:p w14:paraId="49DCA7CA" w14:textId="77777777" w:rsidR="009F74B6" w:rsidRDefault="009F74B6" w:rsidP="00E97FA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noProof/>
                <w:lang w:eastAsia="en-US"/>
              </w:rPr>
            </w:pPr>
            <w:r>
              <w:rPr>
                <w:rFonts w:ascii="Arial" w:hAnsi="Arial" w:cs="Arial"/>
                <w:noProof/>
                <w:lang w:eastAsia="en-US"/>
              </w:rPr>
              <w:t>HARQ id process used by the SS in automatic mode are preconfigured.</w:t>
            </w:r>
          </w:p>
          <w:p w14:paraId="14D2B152" w14:textId="124DB31A" w:rsidR="00645AAE" w:rsidRPr="00E97FAF" w:rsidRDefault="00645AAE" w:rsidP="00E97FA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noProof/>
                <w:lang w:eastAsia="en-US"/>
              </w:rPr>
            </w:pPr>
          </w:p>
        </w:tc>
      </w:tr>
      <w:tr w:rsidR="00AB6636" w:rsidRPr="00B120C3" w14:paraId="5B2357AA" w14:textId="77777777" w:rsidTr="005A70E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1DDB5D2" w14:textId="77777777" w:rsidR="00AB6636" w:rsidRPr="00B120C3" w:rsidRDefault="00AB6636" w:rsidP="005A70E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194F90D" w14:textId="77777777" w:rsidR="00AB6636" w:rsidRPr="00B120C3" w:rsidRDefault="00AB6636" w:rsidP="005A70E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noProof/>
                <w:sz w:val="8"/>
                <w:szCs w:val="8"/>
                <w:lang w:eastAsia="en-US"/>
              </w:rPr>
            </w:pPr>
          </w:p>
        </w:tc>
      </w:tr>
      <w:tr w:rsidR="00AB6636" w:rsidRPr="00B120C3" w14:paraId="54D5F31D" w14:textId="77777777" w:rsidTr="00A822F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5E6FCD5" w14:textId="77777777" w:rsidR="00AB6636" w:rsidRPr="00B120C3" w:rsidRDefault="00AB6636" w:rsidP="005A70EF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i/>
                <w:noProof/>
                <w:lang w:eastAsia="en-US"/>
              </w:rPr>
            </w:pPr>
            <w:r w:rsidRPr="00B120C3">
              <w:rPr>
                <w:rFonts w:ascii="Arial" w:hAnsi="Arial" w:cs="Arial"/>
                <w:b/>
                <w:i/>
                <w:noProof/>
                <w:lang w:eastAsia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B66F3B" w14:textId="06D553D4" w:rsidR="00AB6636" w:rsidRPr="00B120C3" w:rsidRDefault="00E564DE" w:rsidP="008C4B1D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 w:cs="Arial"/>
                <w:noProof/>
                <w:lang w:eastAsia="en-US"/>
              </w:rPr>
            </w:pPr>
            <w:r w:rsidRPr="00E564DE">
              <w:rPr>
                <w:rFonts w:ascii="Arial" w:hAnsi="Arial" w:cs="Arial"/>
                <w:noProof/>
                <w:lang w:eastAsia="en-US"/>
              </w:rPr>
              <w:t>A non-conformant UE may pass the test case</w:t>
            </w:r>
          </w:p>
        </w:tc>
      </w:tr>
      <w:tr w:rsidR="00AB6636" w:rsidRPr="00B120C3" w14:paraId="0C20428A" w14:textId="77777777" w:rsidTr="005A70EF">
        <w:tc>
          <w:tcPr>
            <w:tcW w:w="2694" w:type="dxa"/>
            <w:gridSpan w:val="2"/>
          </w:tcPr>
          <w:p w14:paraId="2EDC80B8" w14:textId="77777777" w:rsidR="00AB6636" w:rsidRPr="00B120C3" w:rsidRDefault="00AB6636" w:rsidP="005A70E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</w:tcPr>
          <w:p w14:paraId="5C42DCDF" w14:textId="77777777" w:rsidR="00AB6636" w:rsidRPr="00B120C3" w:rsidRDefault="00AB6636" w:rsidP="005A70E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noProof/>
                <w:sz w:val="8"/>
                <w:szCs w:val="8"/>
                <w:lang w:eastAsia="en-US"/>
              </w:rPr>
            </w:pPr>
          </w:p>
        </w:tc>
      </w:tr>
      <w:tr w:rsidR="00AB6636" w:rsidRPr="00B120C3" w14:paraId="3F006FB6" w14:textId="77777777" w:rsidTr="005A70E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4CA54E59" w14:textId="77777777" w:rsidR="00AB6636" w:rsidRPr="00B120C3" w:rsidRDefault="00AB6636" w:rsidP="005A70EF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i/>
                <w:noProof/>
                <w:lang w:eastAsia="en-US"/>
              </w:rPr>
            </w:pPr>
            <w:r w:rsidRPr="00B120C3">
              <w:rPr>
                <w:rFonts w:ascii="Arial" w:hAnsi="Arial" w:cs="Arial"/>
                <w:b/>
                <w:i/>
                <w:noProof/>
                <w:lang w:eastAsia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CBB783B" w14:textId="69F2610D" w:rsidR="00AB6636" w:rsidRPr="00B120C3" w:rsidRDefault="00CC65C3" w:rsidP="005A70EF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 w:cs="Arial"/>
                <w:noProof/>
                <w:lang w:eastAsia="en-US"/>
              </w:rPr>
            </w:pPr>
            <w:r w:rsidRPr="00CC65C3">
              <w:rPr>
                <w:rFonts w:ascii="Arial" w:hAnsi="Arial" w:cs="Arial"/>
                <w:noProof/>
                <w:lang w:eastAsia="en-US"/>
              </w:rPr>
              <w:t>7.1.1.9.1.ENDC</w:t>
            </w:r>
            <w:r>
              <w:rPr>
                <w:rFonts w:ascii="Arial" w:hAnsi="Arial" w:cs="Arial"/>
                <w:noProof/>
                <w:lang w:eastAsia="en-US"/>
              </w:rPr>
              <w:t xml:space="preserve">, </w:t>
            </w:r>
            <w:r w:rsidRPr="00CC65C3">
              <w:rPr>
                <w:rFonts w:ascii="Arial" w:hAnsi="Arial" w:cs="Arial"/>
                <w:noProof/>
                <w:lang w:eastAsia="en-US"/>
              </w:rPr>
              <w:t>7.1.1.9.1.NR5GC</w:t>
            </w:r>
          </w:p>
        </w:tc>
      </w:tr>
      <w:tr w:rsidR="00AB6636" w:rsidRPr="00B120C3" w14:paraId="130C11FD" w14:textId="77777777" w:rsidTr="005A70E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ECA71C3" w14:textId="77777777" w:rsidR="00AB6636" w:rsidRPr="00B120C3" w:rsidRDefault="00AB6636" w:rsidP="005A70E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77AF4C0" w14:textId="77777777" w:rsidR="00AB6636" w:rsidRPr="00B120C3" w:rsidRDefault="00AB6636" w:rsidP="005A70E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noProof/>
                <w:sz w:val="8"/>
                <w:szCs w:val="8"/>
                <w:lang w:eastAsia="en-US"/>
              </w:rPr>
            </w:pPr>
          </w:p>
        </w:tc>
      </w:tr>
      <w:tr w:rsidR="00AB6636" w:rsidRPr="00B120C3" w14:paraId="28BA6BBE" w14:textId="77777777" w:rsidTr="005A70E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11ADF24" w14:textId="77777777" w:rsidR="00AB6636" w:rsidRPr="00B120C3" w:rsidRDefault="00AB6636" w:rsidP="005A70EF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i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EEF45D1" w14:textId="77777777" w:rsidR="00AB6636" w:rsidRPr="00B120C3" w:rsidRDefault="00AB6636" w:rsidP="005A70E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caps/>
                <w:noProof/>
                <w:lang w:eastAsia="en-US"/>
              </w:rPr>
            </w:pPr>
            <w:r w:rsidRPr="00B120C3">
              <w:rPr>
                <w:rFonts w:ascii="Arial" w:hAnsi="Arial" w:cs="Arial"/>
                <w:b/>
                <w:caps/>
                <w:noProof/>
                <w:lang w:eastAsia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61F52" w14:textId="77777777" w:rsidR="00AB6636" w:rsidRPr="00B120C3" w:rsidRDefault="00AB6636" w:rsidP="005A70E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caps/>
                <w:noProof/>
                <w:lang w:eastAsia="en-US"/>
              </w:rPr>
            </w:pPr>
            <w:r w:rsidRPr="00B120C3">
              <w:rPr>
                <w:rFonts w:ascii="Arial" w:hAnsi="Arial" w:cs="Arial"/>
                <w:b/>
                <w:caps/>
                <w:noProof/>
                <w:lang w:eastAsia="en-US"/>
              </w:rPr>
              <w:t>N</w:t>
            </w:r>
          </w:p>
        </w:tc>
        <w:tc>
          <w:tcPr>
            <w:tcW w:w="2977" w:type="dxa"/>
            <w:gridSpan w:val="4"/>
          </w:tcPr>
          <w:p w14:paraId="5EFC4FB3" w14:textId="77777777" w:rsidR="00AB6636" w:rsidRPr="00B120C3" w:rsidRDefault="00AB6636" w:rsidP="005A70EF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noProof/>
                <w:lang w:eastAsia="en-US"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08A67BD" w14:textId="77777777" w:rsidR="00AB6636" w:rsidRPr="00B120C3" w:rsidRDefault="00AB6636" w:rsidP="005A70EF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 w:cs="Arial"/>
                <w:noProof/>
                <w:lang w:eastAsia="en-US"/>
              </w:rPr>
            </w:pPr>
          </w:p>
        </w:tc>
      </w:tr>
      <w:tr w:rsidR="00AB6636" w:rsidRPr="00B120C3" w14:paraId="2F4D798B" w14:textId="77777777" w:rsidTr="005A70E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2C426B4" w14:textId="77777777" w:rsidR="00AB6636" w:rsidRPr="00B120C3" w:rsidRDefault="00AB6636" w:rsidP="005A70EF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i/>
                <w:noProof/>
                <w:lang w:eastAsia="en-US"/>
              </w:rPr>
            </w:pPr>
            <w:r w:rsidRPr="00B120C3">
              <w:rPr>
                <w:rFonts w:ascii="Arial" w:hAnsi="Arial" w:cs="Arial"/>
                <w:b/>
                <w:i/>
                <w:noProof/>
                <w:lang w:eastAsia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0A0D703B" w14:textId="77777777" w:rsidR="00AB6636" w:rsidRPr="00B120C3" w:rsidRDefault="00AB6636" w:rsidP="005A70E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40973AAF" w14:textId="77777777" w:rsidR="00AB6636" w:rsidRPr="00B120C3" w:rsidRDefault="00AB6636" w:rsidP="005A70E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caps/>
                <w:noProof/>
                <w:lang w:eastAsia="en-US"/>
              </w:rPr>
            </w:pPr>
            <w:r w:rsidRPr="00B120C3">
              <w:rPr>
                <w:rFonts w:ascii="Arial" w:hAnsi="Arial" w:cs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04B32EB5" w14:textId="77777777" w:rsidR="00AB6636" w:rsidRPr="00B120C3" w:rsidRDefault="00AB6636" w:rsidP="005A70EF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noProof/>
                <w:lang w:eastAsia="en-US"/>
              </w:rPr>
            </w:pPr>
            <w:r w:rsidRPr="00B120C3">
              <w:rPr>
                <w:rFonts w:ascii="Arial" w:hAnsi="Arial" w:cs="Arial"/>
                <w:noProof/>
                <w:lang w:eastAsia="en-US"/>
              </w:rPr>
              <w:t xml:space="preserve"> Other core specifications</w:t>
            </w:r>
            <w:r w:rsidRPr="00B120C3">
              <w:rPr>
                <w:rFonts w:ascii="Arial" w:hAnsi="Arial" w:cs="Arial"/>
                <w:noProof/>
                <w:lang w:eastAsia="en-US"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9139524" w14:textId="77777777" w:rsidR="00AB6636" w:rsidRPr="00B120C3" w:rsidRDefault="00AB6636" w:rsidP="005A70EF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 w:cs="Arial"/>
                <w:noProof/>
                <w:lang w:eastAsia="en-US"/>
              </w:rPr>
            </w:pPr>
            <w:r w:rsidRPr="00B120C3">
              <w:rPr>
                <w:rFonts w:ascii="Arial" w:hAnsi="Arial" w:cs="Arial"/>
                <w:noProof/>
                <w:lang w:eastAsia="en-US"/>
              </w:rPr>
              <w:t xml:space="preserve">TS/TR ... CR ... </w:t>
            </w:r>
          </w:p>
        </w:tc>
      </w:tr>
      <w:tr w:rsidR="00AB6636" w:rsidRPr="00B120C3" w14:paraId="2F200B05" w14:textId="77777777" w:rsidTr="005A70E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A3C9FD0" w14:textId="77777777" w:rsidR="00AB6636" w:rsidRPr="00B120C3" w:rsidRDefault="00AB6636" w:rsidP="005A70E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i/>
                <w:noProof/>
                <w:lang w:eastAsia="en-US"/>
              </w:rPr>
            </w:pPr>
            <w:r w:rsidRPr="00B120C3">
              <w:rPr>
                <w:rFonts w:ascii="Arial" w:hAnsi="Arial" w:cs="Arial"/>
                <w:b/>
                <w:i/>
                <w:noProof/>
                <w:lang w:eastAsia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2CBD1FF" w14:textId="77777777" w:rsidR="00AB6636" w:rsidRPr="00B120C3" w:rsidRDefault="00AB6636" w:rsidP="005A70E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3043D88A" w14:textId="77777777" w:rsidR="00AB6636" w:rsidRPr="00B120C3" w:rsidRDefault="00AB6636" w:rsidP="005A70E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caps/>
                <w:noProof/>
                <w:lang w:eastAsia="en-US"/>
              </w:rPr>
            </w:pPr>
            <w:r w:rsidRPr="00B120C3">
              <w:rPr>
                <w:rFonts w:ascii="Arial" w:hAnsi="Arial" w:cs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35D6E2C0" w14:textId="77777777" w:rsidR="00AB6636" w:rsidRPr="00B120C3" w:rsidRDefault="00AB6636" w:rsidP="005A70E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noProof/>
                <w:lang w:eastAsia="en-US"/>
              </w:rPr>
            </w:pPr>
            <w:r w:rsidRPr="00B120C3">
              <w:rPr>
                <w:rFonts w:ascii="Arial" w:hAnsi="Arial" w:cs="Arial"/>
                <w:noProof/>
                <w:lang w:eastAsia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FC5B792" w14:textId="77777777" w:rsidR="00AB6636" w:rsidRPr="00B120C3" w:rsidRDefault="00AB6636" w:rsidP="005A70EF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 w:cs="Arial"/>
                <w:noProof/>
                <w:lang w:eastAsia="en-US"/>
              </w:rPr>
            </w:pPr>
            <w:r w:rsidRPr="00B120C3">
              <w:rPr>
                <w:rFonts w:ascii="Arial" w:hAnsi="Arial" w:cs="Arial"/>
                <w:noProof/>
                <w:lang w:eastAsia="en-US"/>
              </w:rPr>
              <w:t>TS/TR ... CR ...</w:t>
            </w:r>
          </w:p>
        </w:tc>
      </w:tr>
      <w:tr w:rsidR="00AB6636" w:rsidRPr="00B120C3" w14:paraId="3C932A11" w14:textId="77777777" w:rsidTr="005A70E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B539462" w14:textId="77777777" w:rsidR="00AB6636" w:rsidRPr="00B120C3" w:rsidRDefault="00AB6636" w:rsidP="005A70E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i/>
                <w:noProof/>
                <w:lang w:eastAsia="en-US"/>
              </w:rPr>
            </w:pPr>
            <w:r w:rsidRPr="00B120C3">
              <w:rPr>
                <w:rFonts w:ascii="Arial" w:hAnsi="Arial" w:cs="Arial"/>
                <w:b/>
                <w:i/>
                <w:noProof/>
                <w:lang w:eastAsia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50705E13" w14:textId="77777777" w:rsidR="00AB6636" w:rsidRPr="00B120C3" w:rsidRDefault="00AB6636" w:rsidP="005A70E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01D5DD17" w14:textId="77777777" w:rsidR="00AB6636" w:rsidRPr="00B120C3" w:rsidRDefault="00AB6636" w:rsidP="005A70E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caps/>
                <w:noProof/>
                <w:lang w:eastAsia="en-US"/>
              </w:rPr>
            </w:pPr>
            <w:r w:rsidRPr="00B120C3">
              <w:rPr>
                <w:rFonts w:ascii="Arial" w:hAnsi="Arial" w:cs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048F7B33" w14:textId="77777777" w:rsidR="00AB6636" w:rsidRPr="00B120C3" w:rsidRDefault="00AB6636" w:rsidP="005A70E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noProof/>
                <w:lang w:eastAsia="en-US"/>
              </w:rPr>
            </w:pPr>
            <w:r w:rsidRPr="00B120C3">
              <w:rPr>
                <w:rFonts w:ascii="Arial" w:hAnsi="Arial" w:cs="Arial"/>
                <w:noProof/>
                <w:lang w:eastAsia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F75FDB8" w14:textId="77777777" w:rsidR="00AB6636" w:rsidRPr="00B120C3" w:rsidRDefault="00AB6636" w:rsidP="005A70EF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 w:cs="Arial"/>
                <w:noProof/>
                <w:lang w:eastAsia="en-US"/>
              </w:rPr>
            </w:pPr>
            <w:r w:rsidRPr="00B120C3">
              <w:rPr>
                <w:rFonts w:ascii="Arial" w:hAnsi="Arial" w:cs="Arial"/>
                <w:noProof/>
                <w:lang w:eastAsia="en-US"/>
              </w:rPr>
              <w:t xml:space="preserve">TS/TR ... CR ... </w:t>
            </w:r>
          </w:p>
        </w:tc>
      </w:tr>
      <w:tr w:rsidR="00AB6636" w:rsidRPr="00B120C3" w14:paraId="311DFD4E" w14:textId="77777777" w:rsidTr="005A70E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4C19B89" w14:textId="77777777" w:rsidR="00AB6636" w:rsidRPr="00B120C3" w:rsidRDefault="00AB6636" w:rsidP="005A70E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i/>
                <w:noProof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278D8B2" w14:textId="77777777" w:rsidR="00AB6636" w:rsidRPr="00B120C3" w:rsidRDefault="00AB6636" w:rsidP="005A70E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noProof/>
                <w:lang w:eastAsia="en-US"/>
              </w:rPr>
            </w:pPr>
          </w:p>
        </w:tc>
      </w:tr>
      <w:tr w:rsidR="00AB6636" w:rsidRPr="00B120C3" w14:paraId="5625F8E0" w14:textId="77777777" w:rsidTr="005A70E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68B6E9A" w14:textId="77777777" w:rsidR="00AB6636" w:rsidRPr="00B120C3" w:rsidRDefault="00AB6636" w:rsidP="005A70EF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i/>
                <w:noProof/>
                <w:lang w:eastAsia="en-US"/>
              </w:rPr>
            </w:pPr>
            <w:r w:rsidRPr="00B120C3">
              <w:rPr>
                <w:rFonts w:ascii="Arial" w:hAnsi="Arial" w:cs="Arial"/>
                <w:b/>
                <w:i/>
                <w:noProof/>
                <w:lang w:eastAsia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1EFEE9" w14:textId="77777777" w:rsidR="00AB6636" w:rsidRPr="00B120C3" w:rsidRDefault="00AB6636" w:rsidP="005A70EF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 w:cs="Arial"/>
                <w:noProof/>
                <w:lang w:eastAsia="en-US"/>
              </w:rPr>
            </w:pPr>
          </w:p>
        </w:tc>
      </w:tr>
      <w:tr w:rsidR="00AB6636" w:rsidRPr="00B120C3" w14:paraId="2A42B060" w14:textId="77777777" w:rsidTr="005A70EF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9C9871D" w14:textId="77777777" w:rsidR="00AB6636" w:rsidRPr="00B120C3" w:rsidRDefault="00AB6636" w:rsidP="005A70EF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13511FEE" w14:textId="77777777" w:rsidR="00AB6636" w:rsidRPr="00B120C3" w:rsidRDefault="00AB6636" w:rsidP="005A70EF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 w:cs="Arial"/>
                <w:noProof/>
                <w:sz w:val="8"/>
                <w:szCs w:val="8"/>
                <w:lang w:eastAsia="en-US"/>
              </w:rPr>
            </w:pPr>
          </w:p>
        </w:tc>
      </w:tr>
      <w:tr w:rsidR="00AB6636" w:rsidRPr="00B120C3" w14:paraId="446E6A0F" w14:textId="77777777" w:rsidTr="005A70E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B750E38" w14:textId="77777777" w:rsidR="00AB6636" w:rsidRPr="00B120C3" w:rsidRDefault="00AB6636" w:rsidP="005A70EF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i/>
                <w:noProof/>
                <w:lang w:eastAsia="en-US"/>
              </w:rPr>
            </w:pPr>
            <w:r w:rsidRPr="00B120C3">
              <w:rPr>
                <w:rFonts w:ascii="Arial" w:hAnsi="Arial" w:cs="Arial"/>
                <w:b/>
                <w:i/>
                <w:noProof/>
                <w:lang w:eastAsia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AF4ECA" w14:textId="77777777" w:rsidR="00AB6636" w:rsidRPr="00B120C3" w:rsidRDefault="00AB6636" w:rsidP="005A70EF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 w:cs="Arial"/>
                <w:noProof/>
                <w:lang w:eastAsia="en-US"/>
              </w:rPr>
            </w:pPr>
          </w:p>
        </w:tc>
      </w:tr>
    </w:tbl>
    <w:p w14:paraId="18F2F954" w14:textId="44BA7D01" w:rsidR="00A822F8" w:rsidRDefault="00D9134D" w:rsidP="00A822F8">
      <w:r w:rsidRPr="00843E22">
        <w:br w:type="page"/>
      </w:r>
    </w:p>
    <w:p w14:paraId="2813C637" w14:textId="77777777" w:rsidR="00070C0E" w:rsidRDefault="00070C0E" w:rsidP="00070C0E"/>
    <w:p w14:paraId="1CE8CBBA" w14:textId="27F3B342" w:rsidR="000E0537" w:rsidRPr="000E0537" w:rsidRDefault="000E0537" w:rsidP="000E0537">
      <w:pPr>
        <w:keepNext/>
        <w:keepLines/>
        <w:numPr>
          <w:ilvl w:val="0"/>
          <w:numId w:val="10"/>
        </w:numPr>
        <w:pBdr>
          <w:top w:val="single" w:sz="12" w:space="3" w:color="auto"/>
        </w:pBdr>
        <w:overflowPunct/>
        <w:autoSpaceDE/>
        <w:autoSpaceDN/>
        <w:adjustRightInd/>
        <w:spacing w:before="240"/>
        <w:textAlignment w:val="auto"/>
        <w:outlineLvl w:val="0"/>
        <w:rPr>
          <w:rFonts w:ascii="Arial" w:hAnsi="Arial"/>
          <w:b/>
          <w:sz w:val="36"/>
          <w:lang w:eastAsia="en-US"/>
        </w:rPr>
      </w:pPr>
      <w:bookmarkStart w:id="1" w:name="_Toc122434488"/>
      <w:bookmarkStart w:id="2" w:name="_Toc295288959"/>
      <w:bookmarkStart w:id="3" w:name="_Toc88425172"/>
      <w:r w:rsidRPr="000E0537">
        <w:rPr>
          <w:rFonts w:ascii="Arial" w:hAnsi="Arial"/>
          <w:b/>
          <w:sz w:val="36"/>
          <w:lang w:eastAsia="en-US"/>
        </w:rPr>
        <w:t>Corrections required</w:t>
      </w:r>
      <w:bookmarkEnd w:id="1"/>
      <w:bookmarkEnd w:id="2"/>
      <w:r w:rsidRPr="000E0537">
        <w:rPr>
          <w:rFonts w:ascii="Arial" w:hAnsi="Arial"/>
          <w:b/>
          <w:sz w:val="36"/>
          <w:lang w:eastAsia="en-US"/>
        </w:rPr>
        <w:t xml:space="preserve"> to test case 7.1.1.</w:t>
      </w:r>
      <w:r>
        <w:rPr>
          <w:rFonts w:ascii="Arial" w:hAnsi="Arial"/>
          <w:b/>
          <w:sz w:val="36"/>
          <w:lang w:eastAsia="en-US"/>
        </w:rPr>
        <w:t>9</w:t>
      </w:r>
      <w:r w:rsidRPr="000E0537">
        <w:rPr>
          <w:rFonts w:ascii="Arial" w:hAnsi="Arial"/>
          <w:b/>
          <w:sz w:val="36"/>
          <w:lang w:eastAsia="en-US"/>
        </w:rPr>
        <w:t>.1</w:t>
      </w:r>
      <w:bookmarkEnd w:id="3"/>
    </w:p>
    <w:p w14:paraId="29DC5E56" w14:textId="6B6BB856" w:rsidR="000E0537" w:rsidRPr="000E0537" w:rsidRDefault="000E0537" w:rsidP="00801054">
      <w:pPr>
        <w:keepNext/>
        <w:keepLines/>
        <w:numPr>
          <w:ilvl w:val="1"/>
          <w:numId w:val="11"/>
        </w:numPr>
        <w:overflowPunct/>
        <w:autoSpaceDE/>
        <w:autoSpaceDN/>
        <w:adjustRightInd/>
        <w:spacing w:before="480"/>
        <w:textAlignment w:val="auto"/>
        <w:outlineLvl w:val="1"/>
        <w:rPr>
          <w:rFonts w:ascii="Arial" w:hAnsi="Arial" w:cs="Arial"/>
          <w:b/>
          <w:color w:val="000000"/>
          <w:sz w:val="32"/>
          <w:lang w:val="en-US"/>
        </w:rPr>
      </w:pPr>
      <w:bookmarkStart w:id="4" w:name="_Toc88425173"/>
      <w:r>
        <w:rPr>
          <w:rFonts w:ascii="Arial" w:hAnsi="Arial" w:cs="Arial"/>
          <w:b/>
          <w:color w:val="000000"/>
          <w:sz w:val="32"/>
        </w:rPr>
        <w:t xml:space="preserve">Correction to function </w:t>
      </w:r>
      <w:r w:rsidR="00801054" w:rsidRPr="00801054">
        <w:rPr>
          <w:rFonts w:ascii="Arial" w:hAnsi="Arial" w:cs="Arial"/>
          <w:b/>
          <w:color w:val="000000"/>
          <w:sz w:val="32"/>
          <w:lang w:val="en-US"/>
        </w:rPr>
        <w:t>f_TC_7_1_1_9_1_NR5GC</w:t>
      </w:r>
      <w:bookmarkEnd w:id="4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0E0537" w:rsidRPr="000E0537" w14:paraId="145B9717" w14:textId="77777777" w:rsidTr="005A70E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BD2D3" w14:textId="77777777" w:rsidR="000E0537" w:rsidRPr="000E0537" w:rsidRDefault="000E0537" w:rsidP="000E0537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Arial" w:hAnsi="Arial" w:cs="Arial"/>
                <w:b/>
                <w:lang w:eastAsia="en-US"/>
              </w:rPr>
            </w:pPr>
            <w:r w:rsidRPr="000E0537">
              <w:rPr>
                <w:rFonts w:ascii="Arial" w:hAnsi="Arial" w:cs="Arial"/>
                <w:b/>
                <w:bCs/>
                <w:lang w:val="de-DE" w:eastAsia="en-US"/>
              </w:rPr>
              <w:t xml:space="preserve">Function </w:t>
            </w:r>
            <w:r w:rsidRPr="000E0537">
              <w:rPr>
                <w:rFonts w:ascii="Arial" w:hAnsi="Arial" w:cs="Arial"/>
                <w:b/>
                <w:lang w:eastAsia="en-US"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3AA5D" w14:textId="6C2FBA28" w:rsidR="000E0537" w:rsidRPr="000E0537" w:rsidRDefault="00801054" w:rsidP="00801054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21"/>
                <w:szCs w:val="21"/>
                <w:lang w:val="en-US" w:eastAsia="en-US"/>
              </w:rPr>
            </w:pPr>
            <w:r w:rsidRPr="00431106">
              <w:rPr>
                <w:rFonts w:ascii="Arial" w:hAnsi="Arial" w:cs="Arial"/>
              </w:rPr>
              <w:t>f_TC_7_1_1_9_1_NR5GC</w:t>
            </w:r>
          </w:p>
        </w:tc>
      </w:tr>
      <w:tr w:rsidR="000E0537" w:rsidRPr="000E0537" w14:paraId="23BC8281" w14:textId="77777777" w:rsidTr="005A70EF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01703" w14:textId="77777777" w:rsidR="000E0537" w:rsidRPr="000E0537" w:rsidRDefault="000E0537" w:rsidP="000E0537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Arial" w:hAnsi="Arial"/>
                <w:b/>
                <w:lang w:eastAsia="en-US"/>
              </w:rPr>
            </w:pPr>
            <w:r w:rsidRPr="000E0537">
              <w:rPr>
                <w:rFonts w:ascii="Arial" w:hAnsi="Arial"/>
                <w:b/>
                <w:lang w:eastAsia="en-US"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3B4D1" w14:textId="5A8439DE" w:rsidR="000E0537" w:rsidRPr="000E0537" w:rsidRDefault="00CF4F8A" w:rsidP="00CF4F8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Configure the SS to not use the HARQ id </w:t>
            </w:r>
            <w:r w:rsidR="006C4202">
              <w:rPr>
                <w:rFonts w:ascii="Arial" w:hAnsi="Arial" w:cs="Arial"/>
              </w:rPr>
              <w:t>5 and 1</w:t>
            </w:r>
            <w:r>
              <w:rPr>
                <w:rFonts w:ascii="Arial" w:hAnsi="Arial" w:cs="Arial"/>
              </w:rPr>
              <w:t xml:space="preserve">used </w:t>
            </w:r>
            <w:r w:rsidR="006410EB">
              <w:rPr>
                <w:rFonts w:ascii="Arial" w:hAnsi="Arial" w:cs="Arial"/>
              </w:rPr>
              <w:t>in the test case body at steps 1/6 and 17/25</w:t>
            </w:r>
            <w:r>
              <w:rPr>
                <w:rFonts w:ascii="Arial" w:hAnsi="Arial" w:cs="Arial"/>
              </w:rPr>
              <w:t>.</w:t>
            </w:r>
          </w:p>
        </w:tc>
      </w:tr>
      <w:tr w:rsidR="000E0537" w:rsidRPr="000E0537" w14:paraId="5068A17A" w14:textId="77777777" w:rsidTr="005A70E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75AC5" w14:textId="77777777" w:rsidR="000E0537" w:rsidRPr="000E0537" w:rsidRDefault="000E0537" w:rsidP="000E0537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Arial" w:hAnsi="Arial"/>
                <w:b/>
                <w:lang w:eastAsia="en-US"/>
              </w:rPr>
            </w:pPr>
            <w:r w:rsidRPr="000E0537">
              <w:rPr>
                <w:rFonts w:ascii="Arial" w:hAnsi="Arial"/>
                <w:b/>
                <w:lang w:eastAsia="en-US"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5B68A" w14:textId="5E091C7F" w:rsidR="000E0537" w:rsidRPr="000E0537" w:rsidRDefault="00545B39" w:rsidP="0080105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List of allowed HARQ id process in the test case sent to the SS.</w:t>
            </w:r>
          </w:p>
        </w:tc>
      </w:tr>
      <w:tr w:rsidR="000E0537" w:rsidRPr="000E0537" w14:paraId="5C3B354C" w14:textId="77777777" w:rsidTr="005A70E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79AE3" w14:textId="77777777" w:rsidR="000E0537" w:rsidRPr="000E0537" w:rsidRDefault="000E0537" w:rsidP="000E0537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Arial" w:hAnsi="Arial"/>
                <w:b/>
                <w:lang w:eastAsia="en-US"/>
              </w:rPr>
            </w:pPr>
            <w:r w:rsidRPr="000E0537">
              <w:rPr>
                <w:rFonts w:ascii="Arial" w:hAnsi="Arial"/>
                <w:b/>
                <w:lang w:eastAsia="en-US"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DE0F1" w14:textId="77777777" w:rsidR="000E0537" w:rsidRPr="000E0537" w:rsidRDefault="000E0537" w:rsidP="000E053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</w:rPr>
            </w:pPr>
            <w:r w:rsidRPr="000E0537">
              <w:rPr>
                <w:rFonts w:ascii="Arial" w:hAnsi="Arial" w:cs="Arial"/>
              </w:rPr>
              <w:t>MAC_NR5GC</w:t>
            </w:r>
          </w:p>
        </w:tc>
      </w:tr>
      <w:tr w:rsidR="000E0537" w:rsidRPr="000E0537" w14:paraId="5A65844B" w14:textId="77777777" w:rsidTr="005A70E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883D7" w14:textId="77777777" w:rsidR="000E0537" w:rsidRPr="000E0537" w:rsidRDefault="000E0537" w:rsidP="000E0537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Arial" w:hAnsi="Arial"/>
                <w:b/>
                <w:highlight w:val="cyan"/>
                <w:lang w:eastAsia="en-US"/>
              </w:rPr>
            </w:pPr>
            <w:r w:rsidRPr="000E0537">
              <w:rPr>
                <w:rFonts w:ascii="Arial" w:hAnsi="Arial"/>
                <w:b/>
                <w:lang w:eastAsia="en-US"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6CA23" w14:textId="1DACDE94" w:rsidR="000E0537" w:rsidRPr="000E0537" w:rsidRDefault="000E0537" w:rsidP="000E0537">
            <w:pPr>
              <w:overflowPunct/>
              <w:autoSpaceDE/>
              <w:autoSpaceDN/>
              <w:adjustRightInd/>
              <w:textAlignment w:val="auto"/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14:paraId="03911A73" w14:textId="77777777" w:rsidR="000E0537" w:rsidRPr="000E0537" w:rsidRDefault="000E0537" w:rsidP="003C02B8">
      <w:pPr>
        <w:overflowPunct/>
        <w:autoSpaceDE/>
        <w:autoSpaceDN/>
        <w:adjustRightInd/>
        <w:spacing w:after="0"/>
        <w:ind w:left="852"/>
        <w:textAlignment w:val="auto"/>
        <w:rPr>
          <w:rFonts w:ascii="Arial" w:hAnsi="Arial"/>
          <w:b/>
        </w:rPr>
      </w:pPr>
    </w:p>
    <w:p w14:paraId="70B06226" w14:textId="77777777" w:rsidR="000E0537" w:rsidRPr="000E0537" w:rsidRDefault="000E0537" w:rsidP="000E0537">
      <w:pPr>
        <w:overflowPunct/>
        <w:autoSpaceDE/>
        <w:autoSpaceDN/>
        <w:adjustRightInd/>
        <w:spacing w:after="0"/>
        <w:textAlignment w:val="auto"/>
        <w:rPr>
          <w:rFonts w:ascii="Arial" w:hAnsi="Arial"/>
          <w:b/>
        </w:rPr>
      </w:pPr>
      <w:r w:rsidRPr="000E0537">
        <w:rPr>
          <w:rFonts w:ascii="Arial" w:hAnsi="Arial"/>
          <w:b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1"/>
      </w:tblGrid>
      <w:tr w:rsidR="000E0537" w:rsidRPr="000E0537" w14:paraId="6794B716" w14:textId="77777777" w:rsidTr="005A70EF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490BA" w14:textId="77777777" w:rsidR="00F12808" w:rsidRPr="00F12808" w:rsidRDefault="00F12808" w:rsidP="00F12808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F12808">
              <w:rPr>
                <w:rFonts w:ascii="Consolas" w:eastAsia="Times New Roman" w:hAnsi="Consolas"/>
                <w:b/>
                <w:bCs/>
                <w:color w:val="AA3731"/>
                <w:sz w:val="16"/>
                <w:szCs w:val="16"/>
                <w:lang w:val="en-US" w:eastAsia="en-US"/>
              </w:rPr>
              <w:t>function</w:t>
            </w: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f_TC_7_1_1_9_1_NR5GC() </w:t>
            </w:r>
            <w:r w:rsidRPr="00F12808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runs</w:t>
            </w: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</w:t>
            </w:r>
            <w:r w:rsidRPr="00F12808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on</w:t>
            </w: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NR5GC_PTC</w:t>
            </w:r>
          </w:p>
          <w:p w14:paraId="3951285B" w14:textId="77777777" w:rsidR="00F12808" w:rsidRPr="00F12808" w:rsidRDefault="00F12808" w:rsidP="00F12808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{ </w:t>
            </w:r>
            <w:r w:rsidRPr="00F12808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// MAC Reset</w:t>
            </w:r>
          </w:p>
          <w:p w14:paraId="7985FD67" w14:textId="77777777" w:rsidR="00F12808" w:rsidRPr="00F12808" w:rsidRDefault="00F12808" w:rsidP="00F12808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r w:rsidRPr="00F12808">
              <w:rPr>
                <w:rFonts w:ascii="Consolas" w:eastAsia="Times New Roman" w:hAnsi="Consolas"/>
                <w:b/>
                <w:bCs/>
                <w:color w:val="AA3731"/>
                <w:sz w:val="16"/>
                <w:szCs w:val="16"/>
                <w:lang w:val="en-US" w:eastAsia="en-US"/>
              </w:rPr>
              <w:t>var</w:t>
            </w:r>
            <w:r w:rsidRPr="00F12808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 DRB_Identity</w:t>
            </w: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v_DRBId </w:t>
            </w:r>
            <w:r w:rsidRPr="00F12808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;</w:t>
            </w:r>
          </w:p>
          <w:p w14:paraId="24574A29" w14:textId="77777777" w:rsidR="00F12808" w:rsidRPr="00F12808" w:rsidRDefault="00F12808" w:rsidP="00F12808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r w:rsidRPr="00F12808">
              <w:rPr>
                <w:rFonts w:ascii="Consolas" w:eastAsia="Times New Roman" w:hAnsi="Consolas"/>
                <w:b/>
                <w:bCs/>
                <w:color w:val="AA3731"/>
                <w:sz w:val="16"/>
                <w:szCs w:val="16"/>
                <w:lang w:val="en-US" w:eastAsia="en-US"/>
              </w:rPr>
              <w:t>var</w:t>
            </w:r>
            <w:r w:rsidRPr="00F12808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 template</w:t>
            </w: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(</w:t>
            </w:r>
            <w:r w:rsidRPr="00F12808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value</w:t>
            </w: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)  </w:t>
            </w:r>
            <w:r w:rsidRPr="00F12808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NR_RadioBearerList_Type</w:t>
            </w: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v_SS_DRB_ConfigList</w:t>
            </w:r>
            <w:r w:rsidRPr="00F12808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;</w:t>
            </w:r>
          </w:p>
          <w:p w14:paraId="43C4D68B" w14:textId="77777777" w:rsidR="00F12808" w:rsidRPr="00F12808" w:rsidRDefault="00F12808" w:rsidP="00F12808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r w:rsidRPr="00F12808">
              <w:rPr>
                <w:rFonts w:ascii="Consolas" w:eastAsia="Times New Roman" w:hAnsi="Consolas"/>
                <w:b/>
                <w:bCs/>
                <w:color w:val="AA3731"/>
                <w:sz w:val="16"/>
                <w:szCs w:val="16"/>
                <w:lang w:val="en-US" w:eastAsia="en-US"/>
              </w:rPr>
              <w:t>var</w:t>
            </w:r>
            <w:r w:rsidRPr="00F12808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 template</w:t>
            </w: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(</w:t>
            </w:r>
            <w:r w:rsidRPr="00F12808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value</w:t>
            </w: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) </w:t>
            </w:r>
            <w:r w:rsidRPr="00F12808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DRB_ToAddMod</w:t>
            </w: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v_DRB_ToAddMod</w:t>
            </w:r>
            <w:r w:rsidRPr="00F12808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;</w:t>
            </w:r>
          </w:p>
          <w:p w14:paraId="71676F8E" w14:textId="77777777" w:rsidR="00F12808" w:rsidRPr="00F12808" w:rsidRDefault="00F12808" w:rsidP="00F12808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r w:rsidRPr="00F12808">
              <w:rPr>
                <w:rFonts w:ascii="Consolas" w:eastAsia="Times New Roman" w:hAnsi="Consolas"/>
                <w:b/>
                <w:bCs/>
                <w:color w:val="AA3731"/>
                <w:sz w:val="16"/>
                <w:szCs w:val="16"/>
                <w:lang w:val="en-US" w:eastAsia="en-US"/>
              </w:rPr>
              <w:t>var</w:t>
            </w:r>
            <w:r w:rsidRPr="00F12808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 template</w:t>
            </w: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(</w:t>
            </w:r>
            <w:r w:rsidRPr="00F12808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value</w:t>
            </w: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) </w:t>
            </w:r>
            <w:r w:rsidRPr="00F12808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NR_RLC_BearerToAddModList_Type</w:t>
            </w: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v_RLC_BearerConfigList</w:t>
            </w:r>
            <w:r w:rsidRPr="00F12808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;</w:t>
            </w:r>
          </w:p>
          <w:p w14:paraId="282F8B5B" w14:textId="77777777" w:rsidR="00F12808" w:rsidRPr="00F12808" w:rsidRDefault="00F12808" w:rsidP="00F12808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r w:rsidRPr="00F12808">
              <w:rPr>
                <w:rFonts w:ascii="Consolas" w:eastAsia="Times New Roman" w:hAnsi="Consolas"/>
                <w:b/>
                <w:bCs/>
                <w:color w:val="AA3731"/>
                <w:sz w:val="16"/>
                <w:szCs w:val="16"/>
                <w:lang w:val="en-US" w:eastAsia="en-US"/>
              </w:rPr>
              <w:t>var</w:t>
            </w:r>
            <w:r w:rsidRPr="00F12808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 template</w:t>
            </w: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(</w:t>
            </w:r>
            <w:r w:rsidRPr="00F12808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value</w:t>
            </w: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) </w:t>
            </w:r>
            <w:r w:rsidRPr="00F12808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MAC_CellGroupConfig</w:t>
            </w: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v_MAC_CellGroupConfig</w:t>
            </w:r>
            <w:r w:rsidRPr="00F12808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;</w:t>
            </w:r>
          </w:p>
          <w:p w14:paraId="3A8BE1DF" w14:textId="1CE8D91A" w:rsidR="00F12808" w:rsidRPr="00F12808" w:rsidRDefault="00F12808" w:rsidP="00F12808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</w:t>
            </w:r>
          </w:p>
          <w:p w14:paraId="2364F1AB" w14:textId="77777777" w:rsidR="00F12808" w:rsidRPr="00F12808" w:rsidRDefault="00F12808" w:rsidP="00F12808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r w:rsidRPr="00F12808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//Init Cell parameters</w:t>
            </w:r>
          </w:p>
          <w:p w14:paraId="7297F5CC" w14:textId="77777777" w:rsidR="00F12808" w:rsidRPr="00F12808" w:rsidRDefault="00F12808" w:rsidP="00F12808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f_NR5GC_Init(NR_1)</w:t>
            </w:r>
            <w:r w:rsidRPr="00F12808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;</w:t>
            </w:r>
          </w:p>
          <w:p w14:paraId="4ABD9AA8" w14:textId="77777777" w:rsidR="00F12808" w:rsidRPr="00F12808" w:rsidRDefault="00F12808" w:rsidP="00F12808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</w:p>
          <w:p w14:paraId="66E2E922" w14:textId="77777777" w:rsidR="00F12808" w:rsidRPr="00F12808" w:rsidRDefault="00F12808" w:rsidP="00F12808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r w:rsidRPr="00F12808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//Create and configure NR cell1</w:t>
            </w:r>
          </w:p>
          <w:p w14:paraId="2A16AFD8" w14:textId="77777777" w:rsidR="00F12808" w:rsidRPr="00F12808" w:rsidRDefault="00F12808" w:rsidP="00F12808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r w:rsidRPr="00F12808">
              <w:rPr>
                <w:rFonts w:ascii="Consolas" w:eastAsia="Times New Roman" w:hAnsi="Consolas"/>
                <w:color w:val="7A3E9D"/>
                <w:sz w:val="16"/>
                <w:szCs w:val="16"/>
                <w:lang w:val="en-US" w:eastAsia="en-US"/>
              </w:rPr>
              <w:t>v_MAC_CellGroupConfig </w:t>
            </w:r>
            <w:r w:rsidRPr="00F12808">
              <w:rPr>
                <w:rFonts w:ascii="Consolas" w:eastAsia="Times New Roman" w:hAnsi="Consolas"/>
                <w:color w:val="777777"/>
                <w:sz w:val="16"/>
                <w:szCs w:val="16"/>
                <w:lang w:val="en-US" w:eastAsia="en-US"/>
              </w:rPr>
              <w:t>:=</w:t>
            </w: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f_NR_CellInfo_GetMAC_CellGroupConfig(nr_Cell1)</w:t>
            </w:r>
            <w:r w:rsidRPr="00F12808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;</w:t>
            </w: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</w:t>
            </w:r>
            <w:r w:rsidRPr="00F12808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//@sic R5-204418 sic@</w:t>
            </w:r>
          </w:p>
          <w:p w14:paraId="4364B9ED" w14:textId="77777777" w:rsidR="00F12808" w:rsidRPr="00F12808" w:rsidRDefault="00F12808" w:rsidP="00F12808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r w:rsidRPr="00F12808">
              <w:rPr>
                <w:rFonts w:ascii="Consolas" w:eastAsia="Times New Roman" w:hAnsi="Consolas"/>
                <w:b/>
                <w:bCs/>
                <w:color w:val="AA3731"/>
                <w:sz w:val="16"/>
                <w:szCs w:val="16"/>
                <w:lang w:val="en-US" w:eastAsia="en-US"/>
              </w:rPr>
              <w:t>v_MAC_CellGroupConfig</w:t>
            </w:r>
            <w:r w:rsidRPr="00F12808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.</w:t>
            </w:r>
            <w:r w:rsidRPr="00F12808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schedulingRequestConfig</w:t>
            </w:r>
            <w:r w:rsidRPr="00F12808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.</w:t>
            </w: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schedulingRequestToAddModList[</w:t>
            </w:r>
            <w:r w:rsidRPr="00F12808">
              <w:rPr>
                <w:rFonts w:ascii="Consolas" w:eastAsia="Times New Roman" w:hAnsi="Consolas"/>
                <w:color w:val="9C5D27"/>
                <w:sz w:val="16"/>
                <w:szCs w:val="16"/>
                <w:lang w:val="en-US" w:eastAsia="en-US"/>
              </w:rPr>
              <w:t>0</w:t>
            </w: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]</w:t>
            </w:r>
            <w:r w:rsidRPr="00F12808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.</w:t>
            </w:r>
            <w:r w:rsidRPr="00F12808">
              <w:rPr>
                <w:rFonts w:ascii="Consolas" w:eastAsia="Times New Roman" w:hAnsi="Consolas"/>
                <w:color w:val="7A3E9D"/>
                <w:sz w:val="16"/>
                <w:szCs w:val="16"/>
                <w:lang w:val="en-US" w:eastAsia="en-US"/>
              </w:rPr>
              <w:t>sr_TransMax </w:t>
            </w:r>
            <w:r w:rsidRPr="00F12808">
              <w:rPr>
                <w:rFonts w:ascii="Consolas" w:eastAsia="Times New Roman" w:hAnsi="Consolas"/>
                <w:color w:val="777777"/>
                <w:sz w:val="16"/>
                <w:szCs w:val="16"/>
                <w:lang w:val="en-US" w:eastAsia="en-US"/>
              </w:rPr>
              <w:t>:=</w:t>
            </w: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n64</w:t>
            </w:r>
            <w:r w:rsidRPr="00F12808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;</w:t>
            </w:r>
          </w:p>
          <w:p w14:paraId="0A3D8561" w14:textId="77777777" w:rsidR="00F12808" w:rsidRPr="00F12808" w:rsidRDefault="00F12808" w:rsidP="00F12808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f_NR_CellInfo_SetMAC_CellGroupConfig(nr_Cell1</w:t>
            </w:r>
            <w:r w:rsidRPr="00F12808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v_MAC_CellGroupConfig)</w:t>
            </w:r>
            <w:r w:rsidRPr="00F12808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;</w:t>
            </w:r>
          </w:p>
          <w:p w14:paraId="75328A44" w14:textId="77777777" w:rsidR="00F12808" w:rsidRPr="00F12808" w:rsidRDefault="00F12808" w:rsidP="00F12808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</w:p>
          <w:p w14:paraId="2EEF3D1A" w14:textId="77777777" w:rsidR="00F12808" w:rsidRPr="00F12808" w:rsidRDefault="00F12808" w:rsidP="00F12808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f_NR_CellConfig_Def(nr_Cell1)</w:t>
            </w:r>
            <w:r w:rsidRPr="00F12808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;</w:t>
            </w:r>
          </w:p>
          <w:p w14:paraId="2B07E597" w14:textId="77777777" w:rsidR="00F12808" w:rsidRPr="00F12808" w:rsidRDefault="00F12808" w:rsidP="00F12808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r w:rsidRPr="00F12808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// Get NR capabilities sent during preamble</w:t>
            </w:r>
          </w:p>
          <w:p w14:paraId="68FF8ED8" w14:textId="77777777" w:rsidR="00F12808" w:rsidRPr="00F12808" w:rsidRDefault="00F12808" w:rsidP="00F12808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f_NR5GC_Preamble(nr_Cell1</w:t>
            </w:r>
            <w:r w:rsidRPr="00F12808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STATE_IDLE_1A</w:t>
            </w:r>
            <w:r w:rsidRPr="00F12808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TESTModeA_ON)</w:t>
            </w:r>
            <w:r w:rsidRPr="00F12808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;</w:t>
            </w:r>
          </w:p>
          <w:p w14:paraId="2F17EF21" w14:textId="77777777" w:rsidR="00F12808" w:rsidRPr="00F12808" w:rsidRDefault="00F12808" w:rsidP="00F12808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</w:p>
          <w:p w14:paraId="443D85BA" w14:textId="77777777" w:rsidR="00F12808" w:rsidRPr="00F12808" w:rsidRDefault="00F12808" w:rsidP="00F12808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f_NR_AS_CipheringAlgorithm_Set(nea0)</w:t>
            </w:r>
            <w:r w:rsidRPr="00F12808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;</w:t>
            </w:r>
          </w:p>
          <w:p w14:paraId="07400804" w14:textId="77777777" w:rsidR="00F12808" w:rsidRPr="00F12808" w:rsidRDefault="00F12808" w:rsidP="00F12808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</w:p>
          <w:p w14:paraId="3E8033F5" w14:textId="77777777" w:rsidR="00F12808" w:rsidRPr="00F12808" w:rsidRDefault="00F12808" w:rsidP="00F12808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r w:rsidRPr="00F12808">
              <w:rPr>
                <w:rFonts w:ascii="Consolas" w:eastAsia="Times New Roman" w:hAnsi="Consolas"/>
                <w:color w:val="7A3E9D"/>
                <w:sz w:val="16"/>
                <w:szCs w:val="16"/>
                <w:lang w:val="en-US" w:eastAsia="en-US"/>
              </w:rPr>
              <w:t>v_DRBId </w:t>
            </w:r>
            <w:r w:rsidRPr="00F12808">
              <w:rPr>
                <w:rFonts w:ascii="Consolas" w:eastAsia="Times New Roman" w:hAnsi="Consolas"/>
                <w:color w:val="777777"/>
                <w:sz w:val="16"/>
                <w:szCs w:val="16"/>
                <w:lang w:val="en-US" w:eastAsia="en-US"/>
              </w:rPr>
              <w:t>:=</w:t>
            </w: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f_NR_GetDefaultDRB_ForFirstPDUSession()</w:t>
            </w:r>
            <w:r w:rsidRPr="00F12808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;</w:t>
            </w:r>
          </w:p>
          <w:p w14:paraId="575601D0" w14:textId="77777777" w:rsidR="00F12808" w:rsidRPr="00F12808" w:rsidRDefault="00F12808" w:rsidP="00F12808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r w:rsidRPr="00F12808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//Configure on SS the DRB in No MAC header manipulation in DL and RLC and PDCP in transparent mode</w:t>
            </w:r>
          </w:p>
          <w:p w14:paraId="1990712A" w14:textId="77777777" w:rsidR="00F12808" w:rsidRPr="00F12808" w:rsidRDefault="00F12808" w:rsidP="00F12808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r w:rsidRPr="00F12808">
              <w:rPr>
                <w:rFonts w:ascii="Consolas" w:eastAsia="Times New Roman" w:hAnsi="Consolas"/>
                <w:color w:val="7A3E9D"/>
                <w:sz w:val="16"/>
                <w:szCs w:val="16"/>
                <w:lang w:val="en-US" w:eastAsia="en-US"/>
              </w:rPr>
              <w:t>v_SS_DRB_ConfigList </w:t>
            </w:r>
            <w:r w:rsidRPr="00F12808">
              <w:rPr>
                <w:rFonts w:ascii="Consolas" w:eastAsia="Times New Roman" w:hAnsi="Consolas"/>
                <w:color w:val="777777"/>
                <w:sz w:val="16"/>
                <w:szCs w:val="16"/>
                <w:lang w:val="en-US" w:eastAsia="en-US"/>
              </w:rPr>
              <w:t>:=</w:t>
            </w: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{cs_NR_SS_RadioBearer_MAC_TestMode(v_DRBId</w:t>
            </w:r>
            <w:r w:rsidRPr="00F12808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cs_NR_MAC_TestModeInfo_NoHeaderManipulationDL_UL)}</w:t>
            </w:r>
            <w:r w:rsidRPr="00F12808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;</w:t>
            </w:r>
          </w:p>
          <w:p w14:paraId="5552219D" w14:textId="77777777" w:rsidR="00F12808" w:rsidRPr="00F12808" w:rsidRDefault="00F12808" w:rsidP="00F12808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r w:rsidRPr="00F12808">
              <w:rPr>
                <w:rFonts w:ascii="Consolas" w:eastAsia="Times New Roman" w:hAnsi="Consolas"/>
                <w:color w:val="7A3E9D"/>
                <w:sz w:val="16"/>
                <w:szCs w:val="16"/>
                <w:lang w:val="en-US" w:eastAsia="en-US"/>
              </w:rPr>
              <w:t>v_DRB_ToAddMod </w:t>
            </w:r>
            <w:r w:rsidRPr="00F12808">
              <w:rPr>
                <w:rFonts w:ascii="Consolas" w:eastAsia="Times New Roman" w:hAnsi="Consolas"/>
                <w:color w:val="777777"/>
                <w:sz w:val="16"/>
                <w:szCs w:val="16"/>
                <w:lang w:val="en-US" w:eastAsia="en-US"/>
              </w:rPr>
              <w:t>:=</w:t>
            </w: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cs_38508_NRDRB_ToAddMod( f_NR_GetSDAP_InDRBList(v_DRBId)</w:t>
            </w:r>
            <w:r w:rsidRPr="00F12808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v_DRBId</w:t>
            </w:r>
            <w:r w:rsidRPr="00F12808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</w:t>
            </w:r>
            <w:r w:rsidRPr="00F12808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// DRB id</w:t>
            </w:r>
          </w:p>
          <w:p w14:paraId="4AE05735" w14:textId="77777777" w:rsidR="00F12808" w:rsidRPr="00F12808" w:rsidRDefault="00F12808" w:rsidP="00F12808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                                           cs_38508_PDCP_Config(ms60</w:t>
            </w:r>
            <w:r w:rsidRPr="00F12808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len18bits</w:t>
            </w:r>
            <w:r w:rsidRPr="00F12808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len18bits</w:t>
            </w:r>
            <w:r w:rsidRPr="00F12808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</w:t>
            </w:r>
            <w:r w:rsidRPr="00F12808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omit</w:t>
            </w: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))</w:t>
            </w:r>
            <w:r w:rsidRPr="00F12808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;</w:t>
            </w: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</w:t>
            </w:r>
            <w:r w:rsidRPr="00F12808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// default is 18 bits from 38.508-1</w:t>
            </w:r>
          </w:p>
          <w:p w14:paraId="1B7E578F" w14:textId="77777777" w:rsidR="00F12808" w:rsidRPr="00F12808" w:rsidRDefault="00F12808" w:rsidP="00F12808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r w:rsidRPr="00F12808">
              <w:rPr>
                <w:rFonts w:ascii="Consolas" w:eastAsia="Times New Roman" w:hAnsi="Consolas"/>
                <w:color w:val="7A3E9D"/>
                <w:sz w:val="16"/>
                <w:szCs w:val="16"/>
                <w:lang w:val="en-US" w:eastAsia="en-US"/>
              </w:rPr>
              <w:t>v_RLC_BearerConfigList </w:t>
            </w:r>
            <w:r w:rsidRPr="00F12808">
              <w:rPr>
                <w:rFonts w:ascii="Consolas" w:eastAsia="Times New Roman" w:hAnsi="Consolas"/>
                <w:color w:val="777777"/>
                <w:sz w:val="16"/>
                <w:szCs w:val="16"/>
                <w:lang w:val="en-US" w:eastAsia="en-US"/>
              </w:rPr>
              <w:t>:=</w:t>
            </w: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f_NR_ReconfigureRLC_AM(v_DRBId</w:t>
            </w:r>
            <w:r w:rsidRPr="00F12808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</w:p>
          <w:p w14:paraId="58F1D17B" w14:textId="77777777" w:rsidR="00F12808" w:rsidRPr="00F12808" w:rsidRDefault="00F12808" w:rsidP="00F12808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                                                 </w:t>
            </w:r>
            <w:r w:rsidRPr="00F12808">
              <w:rPr>
                <w:rFonts w:ascii="Consolas" w:eastAsia="Times New Roman" w:hAnsi="Consolas"/>
                <w:color w:val="777777"/>
                <w:sz w:val="16"/>
                <w:szCs w:val="16"/>
                <w:lang w:val="en-US" w:eastAsia="en-US"/>
              </w:rPr>
              <w:t>-</w:t>
            </w:r>
            <w:r w:rsidRPr="00F12808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</w:p>
          <w:p w14:paraId="4FFE2EEE" w14:textId="77777777" w:rsidR="00F12808" w:rsidRPr="00F12808" w:rsidRDefault="00F12808" w:rsidP="00F12808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lastRenderedPageBreak/>
              <w:t>                                                     f_NR_UL_AM_T_PollRetransmit(f_NR_CellInfo_GetIsFR1(nr_Cell1))</w:t>
            </w:r>
            <w:r w:rsidRPr="00F12808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</w:p>
          <w:p w14:paraId="655B32BB" w14:textId="77777777" w:rsidR="00F12808" w:rsidRPr="00F12808" w:rsidRDefault="00F12808" w:rsidP="00F12808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                                                 </w:t>
            </w:r>
            <w:r w:rsidRPr="00F12808">
              <w:rPr>
                <w:rFonts w:ascii="Consolas" w:eastAsia="Times New Roman" w:hAnsi="Consolas"/>
                <w:color w:val="777777"/>
                <w:sz w:val="16"/>
                <w:szCs w:val="16"/>
                <w:lang w:val="en-US" w:eastAsia="en-US"/>
              </w:rPr>
              <w:t>-</w:t>
            </w:r>
            <w:r w:rsidRPr="00F12808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</w:p>
          <w:p w14:paraId="76B61AB4" w14:textId="77777777" w:rsidR="00F12808" w:rsidRPr="00F12808" w:rsidRDefault="00F12808" w:rsidP="00F12808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                                                 </w:t>
            </w:r>
            <w:r w:rsidRPr="00F12808">
              <w:rPr>
                <w:rFonts w:ascii="Consolas" w:eastAsia="Times New Roman" w:hAnsi="Consolas"/>
                <w:color w:val="777777"/>
                <w:sz w:val="16"/>
                <w:szCs w:val="16"/>
                <w:lang w:val="en-US" w:eastAsia="en-US"/>
              </w:rPr>
              <w:t>-</w:t>
            </w:r>
            <w:r w:rsidRPr="00F12808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</w:p>
          <w:p w14:paraId="432B6560" w14:textId="77777777" w:rsidR="00F12808" w:rsidRPr="00F12808" w:rsidRDefault="00F12808" w:rsidP="00F12808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                                                 </w:t>
            </w:r>
            <w:r w:rsidRPr="00F12808">
              <w:rPr>
                <w:rFonts w:ascii="Consolas" w:eastAsia="Times New Roman" w:hAnsi="Consolas"/>
                <w:color w:val="777777"/>
                <w:sz w:val="16"/>
                <w:szCs w:val="16"/>
                <w:lang w:val="en-US" w:eastAsia="en-US"/>
              </w:rPr>
              <w:t>-</w:t>
            </w:r>
            <w:r w:rsidRPr="00F12808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</w:p>
          <w:p w14:paraId="72DCE29F" w14:textId="77777777" w:rsidR="00F12808" w:rsidRPr="00F12808" w:rsidRDefault="00F12808" w:rsidP="00F12808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                                                 </w:t>
            </w:r>
            <w:r w:rsidRPr="00F12808">
              <w:rPr>
                <w:rFonts w:ascii="Consolas" w:eastAsia="Times New Roman" w:hAnsi="Consolas"/>
                <w:color w:val="777777"/>
                <w:sz w:val="16"/>
                <w:szCs w:val="16"/>
                <w:lang w:val="en-US" w:eastAsia="en-US"/>
              </w:rPr>
              <w:t>-</w:t>
            </w:r>
            <w:r w:rsidRPr="00F12808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</w:p>
          <w:p w14:paraId="1EEEEA4B" w14:textId="77777777" w:rsidR="00F12808" w:rsidRPr="00F12808" w:rsidRDefault="00F12808" w:rsidP="00F12808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                                                 f_NR_DL_AM_T_Reassembly(f_NR_CellInfo_GetIsFR1(nr_Cell1)))</w:t>
            </w:r>
            <w:r w:rsidRPr="00F12808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;</w:t>
            </w:r>
          </w:p>
          <w:p w14:paraId="4E9F14E3" w14:textId="77777777" w:rsidR="00F12808" w:rsidRPr="00F12808" w:rsidRDefault="00F12808" w:rsidP="00F12808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r w:rsidRPr="00F12808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//Bring UE to State 3A</w:t>
            </w:r>
          </w:p>
          <w:p w14:paraId="47F139E8" w14:textId="77777777" w:rsidR="00F12808" w:rsidRPr="00F12808" w:rsidRDefault="00F12808" w:rsidP="00F12808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f_NR5GC_RRC_ConnectedState3N_Def(nr_Cell1</w:t>
            </w:r>
            <w:r w:rsidRPr="00F12808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</w:p>
          <w:p w14:paraId="0C475346" w14:textId="77777777" w:rsidR="00F12808" w:rsidRPr="00F12808" w:rsidRDefault="00F12808" w:rsidP="00F12808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                                 TEST_LOOPModeA_ON</w:t>
            </w:r>
            <w:r w:rsidRPr="00F12808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</w:p>
          <w:p w14:paraId="27525DAD" w14:textId="77777777" w:rsidR="00F12808" w:rsidRPr="00F12808" w:rsidRDefault="00F12808" w:rsidP="00F12808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                                 </w:t>
            </w:r>
            <w:r w:rsidRPr="00F12808">
              <w:rPr>
                <w:rFonts w:ascii="Consolas" w:eastAsia="Times New Roman" w:hAnsi="Consolas"/>
                <w:color w:val="777777"/>
                <w:sz w:val="16"/>
                <w:szCs w:val="16"/>
                <w:lang w:val="en-US" w:eastAsia="en-US"/>
              </w:rPr>
              <w:t>-</w:t>
            </w:r>
            <w:r w:rsidRPr="00F12808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</w:p>
          <w:p w14:paraId="1DE086FF" w14:textId="77777777" w:rsidR="00F12808" w:rsidRPr="00F12808" w:rsidRDefault="00F12808" w:rsidP="00F12808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                                 </w:t>
            </w:r>
            <w:r w:rsidRPr="00F12808">
              <w:rPr>
                <w:rFonts w:ascii="Consolas" w:eastAsia="Times New Roman" w:hAnsi="Consolas"/>
                <w:color w:val="777777"/>
                <w:sz w:val="16"/>
                <w:szCs w:val="16"/>
                <w:lang w:val="en-US" w:eastAsia="en-US"/>
              </w:rPr>
              <w:t>-</w:t>
            </w:r>
            <w:r w:rsidRPr="00F12808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</w:p>
          <w:p w14:paraId="49A7B39C" w14:textId="77777777" w:rsidR="00F12808" w:rsidRPr="00F12808" w:rsidRDefault="00F12808" w:rsidP="00F12808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                                 v_RLC_BearerConfigList</w:t>
            </w:r>
            <w:r w:rsidRPr="00F12808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</w:p>
          <w:p w14:paraId="41A252BF" w14:textId="77777777" w:rsidR="00F12808" w:rsidRPr="00F12808" w:rsidRDefault="00F12808" w:rsidP="00F12808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                                 </w:t>
            </w:r>
            <w:r w:rsidRPr="00F12808">
              <w:rPr>
                <w:rFonts w:ascii="Consolas" w:eastAsia="Times New Roman" w:hAnsi="Consolas"/>
                <w:color w:val="777777"/>
                <w:sz w:val="16"/>
                <w:szCs w:val="16"/>
                <w:lang w:val="en-US" w:eastAsia="en-US"/>
              </w:rPr>
              <w:t>-</w:t>
            </w:r>
            <w:r w:rsidRPr="00F12808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</w:t>
            </w:r>
            <w:r w:rsidRPr="00F12808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//MAC_CellGroupConfig</w:t>
            </w:r>
          </w:p>
          <w:p w14:paraId="0B4D3285" w14:textId="77777777" w:rsidR="00F12808" w:rsidRPr="00F12808" w:rsidRDefault="00F12808" w:rsidP="00F12808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                                 {v_DRB_ToAddMod}</w:t>
            </w:r>
            <w:r w:rsidRPr="00F12808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</w:p>
          <w:p w14:paraId="2B97D695" w14:textId="77777777" w:rsidR="00F12808" w:rsidRPr="00F12808" w:rsidRDefault="00F12808" w:rsidP="00F12808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                                 v_SS_DRB_ConfigList)</w:t>
            </w:r>
            <w:r w:rsidRPr="00F12808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;</w:t>
            </w:r>
          </w:p>
          <w:p w14:paraId="7B0FE9CB" w14:textId="77777777" w:rsidR="00F12808" w:rsidRPr="00F12808" w:rsidRDefault="00F12808" w:rsidP="00F12808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 </w:t>
            </w:r>
          </w:p>
          <w:p w14:paraId="6952C05B" w14:textId="787A7E3A" w:rsidR="00F12808" w:rsidRPr="00F12808" w:rsidRDefault="00F12808" w:rsidP="00F12808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f_NR_TestBody_Set(</w:t>
            </w:r>
            <w:r w:rsidRPr="00F12808">
              <w:rPr>
                <w:rFonts w:ascii="Consolas" w:eastAsia="Times New Roman" w:hAnsi="Consolas"/>
                <w:color w:val="9C5D27"/>
                <w:sz w:val="16"/>
                <w:szCs w:val="16"/>
                <w:lang w:val="en-US" w:eastAsia="en-US"/>
              </w:rPr>
              <w:t>true</w:t>
            </w: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)</w:t>
            </w:r>
            <w:r w:rsidRPr="00F12808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;</w:t>
            </w:r>
          </w:p>
          <w:p w14:paraId="26AA4597" w14:textId="77777777" w:rsidR="00F12808" w:rsidRPr="00F12808" w:rsidRDefault="00F12808" w:rsidP="00F12808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</w:p>
          <w:p w14:paraId="6D3C8639" w14:textId="77777777" w:rsidR="00F12808" w:rsidRPr="00F12808" w:rsidRDefault="00F12808" w:rsidP="00F12808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fl_TC_7_1_1_9_1_NR_TestBody(v_DRBId</w:t>
            </w:r>
            <w:r w:rsidRPr="00F12808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v_SS_DRB_ConfigList)</w:t>
            </w:r>
            <w:r w:rsidRPr="00F12808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;</w:t>
            </w:r>
            <w:r w:rsidRPr="00F12808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//@sic R5s200855 sic@</w:t>
            </w:r>
          </w:p>
          <w:p w14:paraId="45F626C7" w14:textId="77777777" w:rsidR="00F12808" w:rsidRPr="00F12808" w:rsidRDefault="00F12808" w:rsidP="00F12808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</w:p>
          <w:p w14:paraId="0F3A73B1" w14:textId="77777777" w:rsidR="00F12808" w:rsidRPr="00F12808" w:rsidRDefault="00F12808" w:rsidP="00F12808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f_NR_TestBody_Set(</w:t>
            </w:r>
            <w:r w:rsidRPr="00F12808">
              <w:rPr>
                <w:rFonts w:ascii="Consolas" w:eastAsia="Times New Roman" w:hAnsi="Consolas"/>
                <w:color w:val="9C5D27"/>
                <w:sz w:val="16"/>
                <w:szCs w:val="16"/>
                <w:lang w:val="en-US" w:eastAsia="en-US"/>
              </w:rPr>
              <w:t>false</w:t>
            </w: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)</w:t>
            </w:r>
            <w:r w:rsidRPr="00F12808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;</w:t>
            </w:r>
          </w:p>
          <w:p w14:paraId="50750725" w14:textId="77777777" w:rsidR="00F12808" w:rsidRPr="00F12808" w:rsidRDefault="00F12808" w:rsidP="00F12808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r w:rsidRPr="00F12808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//Postamble</w:t>
            </w:r>
          </w:p>
          <w:p w14:paraId="349FF8F9" w14:textId="77777777" w:rsidR="00F12808" w:rsidRPr="00F12808" w:rsidRDefault="00F12808" w:rsidP="00F12808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f_NR5GC_OpenUE_TestLoopMode_Deactivate_TestMode(nr_Cell1)</w:t>
            </w:r>
            <w:r w:rsidRPr="00F12808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;</w:t>
            </w: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</w:t>
            </w:r>
            <w:r w:rsidRPr="00F12808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//@sic R5s210138 sic@</w:t>
            </w:r>
          </w:p>
          <w:p w14:paraId="781F3CD3" w14:textId="77777777" w:rsidR="00F12808" w:rsidRPr="00F12808" w:rsidRDefault="00F12808" w:rsidP="00F12808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f_NR_Postamble(nr_Cell1</w:t>
            </w:r>
            <w:r w:rsidRPr="00F12808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STATE_CONNECTED_3A)</w:t>
            </w:r>
            <w:r w:rsidRPr="00F12808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;</w:t>
            </w:r>
          </w:p>
          <w:p w14:paraId="616D58B8" w14:textId="77777777" w:rsidR="00F12808" w:rsidRPr="00F12808" w:rsidRDefault="00F12808" w:rsidP="00F12808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}</w:t>
            </w:r>
          </w:p>
          <w:p w14:paraId="6E73B286" w14:textId="77777777" w:rsidR="000E0537" w:rsidRPr="000E0537" w:rsidRDefault="000E0537" w:rsidP="00F12808">
            <w:pPr>
              <w:overflowPunct/>
              <w:spacing w:after="0"/>
              <w:textAlignment w:val="auto"/>
              <w:rPr>
                <w:rFonts w:ascii="Courier New" w:hAnsi="Courier New" w:cs="Courier New"/>
                <w:color w:val="000000"/>
                <w:lang w:eastAsia="de-DE"/>
              </w:rPr>
            </w:pPr>
          </w:p>
        </w:tc>
      </w:tr>
    </w:tbl>
    <w:p w14:paraId="4F40C34C" w14:textId="77777777" w:rsidR="000E0537" w:rsidRPr="000E0537" w:rsidRDefault="000E0537" w:rsidP="000E0537">
      <w:pPr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color w:val="000000"/>
        </w:rPr>
      </w:pPr>
    </w:p>
    <w:p w14:paraId="02912191" w14:textId="25C4FE89" w:rsidR="000E0537" w:rsidRDefault="000E0537" w:rsidP="000E0537">
      <w:pPr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color w:val="000000"/>
        </w:rPr>
      </w:pPr>
      <w:r w:rsidRPr="000E0537">
        <w:rPr>
          <w:rFonts w:ascii="Arial" w:hAnsi="Arial"/>
          <w:b/>
          <w:color w:val="000000"/>
        </w:rPr>
        <w:t>After Change:</w:t>
      </w:r>
    </w:p>
    <w:p w14:paraId="49C55760" w14:textId="77777777" w:rsidR="000E0537" w:rsidRPr="000E0537" w:rsidRDefault="000E0537" w:rsidP="000E0537">
      <w:pPr>
        <w:overflowPunct/>
        <w:autoSpaceDE/>
        <w:autoSpaceDN/>
        <w:adjustRightInd/>
        <w:textAlignment w:val="auto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31"/>
      </w:tblGrid>
      <w:tr w:rsidR="00377A64" w14:paraId="73A2D1F6" w14:textId="77777777" w:rsidTr="00377A64">
        <w:tc>
          <w:tcPr>
            <w:tcW w:w="9641" w:type="dxa"/>
          </w:tcPr>
          <w:p w14:paraId="5C2877FE" w14:textId="77777777" w:rsidR="00377A64" w:rsidRPr="00F12808" w:rsidRDefault="00377A64" w:rsidP="00377A64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F12808">
              <w:rPr>
                <w:rFonts w:ascii="Consolas" w:eastAsia="Times New Roman" w:hAnsi="Consolas"/>
                <w:b/>
                <w:bCs/>
                <w:color w:val="AA3731"/>
                <w:sz w:val="16"/>
                <w:szCs w:val="16"/>
                <w:lang w:val="en-US" w:eastAsia="en-US"/>
              </w:rPr>
              <w:t>function</w:t>
            </w: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f_TC_7_1_1_9_1_NR5GC() </w:t>
            </w:r>
            <w:r w:rsidRPr="00F12808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runs</w:t>
            </w: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</w:t>
            </w:r>
            <w:r w:rsidRPr="00F12808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on</w:t>
            </w: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NR5GC_PTC</w:t>
            </w:r>
          </w:p>
          <w:p w14:paraId="17902557" w14:textId="77777777" w:rsidR="00377A64" w:rsidRPr="00F12808" w:rsidRDefault="00377A64" w:rsidP="00377A64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{ </w:t>
            </w:r>
            <w:r w:rsidRPr="00F12808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// MAC Reset</w:t>
            </w:r>
          </w:p>
          <w:p w14:paraId="0FF53AD3" w14:textId="77777777" w:rsidR="00377A64" w:rsidRPr="00F12808" w:rsidRDefault="00377A64" w:rsidP="00377A64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r w:rsidRPr="00F12808">
              <w:rPr>
                <w:rFonts w:ascii="Consolas" w:eastAsia="Times New Roman" w:hAnsi="Consolas"/>
                <w:b/>
                <w:bCs/>
                <w:color w:val="AA3731"/>
                <w:sz w:val="16"/>
                <w:szCs w:val="16"/>
                <w:lang w:val="en-US" w:eastAsia="en-US"/>
              </w:rPr>
              <w:t>var</w:t>
            </w:r>
            <w:r w:rsidRPr="00F12808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 DRB_Identity</w:t>
            </w: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v_DRBId </w:t>
            </w:r>
            <w:r w:rsidRPr="00F12808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;</w:t>
            </w:r>
          </w:p>
          <w:p w14:paraId="4DDE5751" w14:textId="77777777" w:rsidR="00377A64" w:rsidRPr="00F12808" w:rsidRDefault="00377A64" w:rsidP="00377A64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r w:rsidRPr="00F12808">
              <w:rPr>
                <w:rFonts w:ascii="Consolas" w:eastAsia="Times New Roman" w:hAnsi="Consolas"/>
                <w:b/>
                <w:bCs/>
                <w:color w:val="AA3731"/>
                <w:sz w:val="16"/>
                <w:szCs w:val="16"/>
                <w:lang w:val="en-US" w:eastAsia="en-US"/>
              </w:rPr>
              <w:t>var</w:t>
            </w:r>
            <w:r w:rsidRPr="00F12808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 template</w:t>
            </w: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(</w:t>
            </w:r>
            <w:r w:rsidRPr="00F12808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value</w:t>
            </w: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)  </w:t>
            </w:r>
            <w:r w:rsidRPr="00F12808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NR_RadioBearerList_Type</w:t>
            </w: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v_SS_DRB_ConfigList</w:t>
            </w:r>
            <w:r w:rsidRPr="00F12808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;</w:t>
            </w:r>
          </w:p>
          <w:p w14:paraId="65C88DC6" w14:textId="77777777" w:rsidR="00377A64" w:rsidRPr="00F12808" w:rsidRDefault="00377A64" w:rsidP="00377A64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r w:rsidRPr="00F12808">
              <w:rPr>
                <w:rFonts w:ascii="Consolas" w:eastAsia="Times New Roman" w:hAnsi="Consolas"/>
                <w:b/>
                <w:bCs/>
                <w:color w:val="AA3731"/>
                <w:sz w:val="16"/>
                <w:szCs w:val="16"/>
                <w:lang w:val="en-US" w:eastAsia="en-US"/>
              </w:rPr>
              <w:t>var</w:t>
            </w:r>
            <w:r w:rsidRPr="00F12808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 template</w:t>
            </w: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(</w:t>
            </w:r>
            <w:r w:rsidRPr="00F12808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value</w:t>
            </w: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) </w:t>
            </w:r>
            <w:r w:rsidRPr="00F12808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DRB_ToAddMod</w:t>
            </w: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v_DRB_ToAddMod</w:t>
            </w:r>
            <w:r w:rsidRPr="00F12808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;</w:t>
            </w:r>
          </w:p>
          <w:p w14:paraId="59F3CC7B" w14:textId="77777777" w:rsidR="00377A64" w:rsidRPr="00F12808" w:rsidRDefault="00377A64" w:rsidP="00377A64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r w:rsidRPr="00F12808">
              <w:rPr>
                <w:rFonts w:ascii="Consolas" w:eastAsia="Times New Roman" w:hAnsi="Consolas"/>
                <w:b/>
                <w:bCs/>
                <w:color w:val="AA3731"/>
                <w:sz w:val="16"/>
                <w:szCs w:val="16"/>
                <w:lang w:val="en-US" w:eastAsia="en-US"/>
              </w:rPr>
              <w:t>var</w:t>
            </w:r>
            <w:r w:rsidRPr="00F12808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 template</w:t>
            </w: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(</w:t>
            </w:r>
            <w:r w:rsidRPr="00F12808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value</w:t>
            </w: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) </w:t>
            </w:r>
            <w:r w:rsidRPr="00F12808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NR_RLC_BearerToAddModList_Type</w:t>
            </w: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v_RLC_BearerConfigList</w:t>
            </w:r>
            <w:r w:rsidRPr="00F12808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;</w:t>
            </w:r>
          </w:p>
          <w:p w14:paraId="78F86592" w14:textId="77777777" w:rsidR="00377A64" w:rsidRPr="00F12808" w:rsidRDefault="00377A64" w:rsidP="00377A64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r w:rsidRPr="00F12808">
              <w:rPr>
                <w:rFonts w:ascii="Consolas" w:eastAsia="Times New Roman" w:hAnsi="Consolas"/>
                <w:b/>
                <w:bCs/>
                <w:color w:val="AA3731"/>
                <w:sz w:val="16"/>
                <w:szCs w:val="16"/>
                <w:lang w:val="en-US" w:eastAsia="en-US"/>
              </w:rPr>
              <w:t>var</w:t>
            </w:r>
            <w:r w:rsidRPr="00F12808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 template</w:t>
            </w: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(</w:t>
            </w:r>
            <w:r w:rsidRPr="00F12808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value</w:t>
            </w: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) </w:t>
            </w:r>
            <w:r w:rsidRPr="00F12808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MAC_CellGroupConfig</w:t>
            </w: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v_MAC_CellGroupConfig</w:t>
            </w:r>
            <w:r w:rsidRPr="00F12808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;</w:t>
            </w:r>
          </w:p>
          <w:p w14:paraId="6C5D788A" w14:textId="77777777" w:rsidR="00377A64" w:rsidRPr="00F12808" w:rsidRDefault="00377A64" w:rsidP="00377A64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r w:rsidRPr="00F12808">
              <w:rPr>
                <w:rFonts w:ascii="Consolas" w:eastAsia="Times New Roman" w:hAnsi="Consolas"/>
                <w:b/>
                <w:bCs/>
                <w:color w:val="AA3731"/>
                <w:sz w:val="16"/>
                <w:szCs w:val="16"/>
                <w:highlight w:val="yellow"/>
                <w:lang w:val="en-US" w:eastAsia="en-US"/>
              </w:rPr>
              <w:t>var</w:t>
            </w:r>
            <w:r w:rsidRPr="00F12808">
              <w:rPr>
                <w:rFonts w:ascii="Consolas" w:eastAsia="Times New Roman" w:hAnsi="Consolas"/>
                <w:color w:val="4B69C6"/>
                <w:sz w:val="16"/>
                <w:szCs w:val="16"/>
                <w:highlight w:val="yellow"/>
                <w:lang w:val="en-US" w:eastAsia="en-US"/>
              </w:rPr>
              <w:t> template</w:t>
            </w: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highlight w:val="yellow"/>
                <w:lang w:val="en-US" w:eastAsia="en-US"/>
              </w:rPr>
              <w:t> (</w:t>
            </w:r>
            <w:r w:rsidRPr="00F12808">
              <w:rPr>
                <w:rFonts w:ascii="Consolas" w:eastAsia="Times New Roman" w:hAnsi="Consolas"/>
                <w:color w:val="4B69C6"/>
                <w:sz w:val="16"/>
                <w:szCs w:val="16"/>
                <w:highlight w:val="yellow"/>
                <w:lang w:val="en-US" w:eastAsia="en-US"/>
              </w:rPr>
              <w:t>value</w:t>
            </w: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highlight w:val="yellow"/>
                <w:lang w:val="en-US" w:eastAsia="en-US"/>
              </w:rPr>
              <w:t>) </w:t>
            </w:r>
            <w:r w:rsidRPr="00F12808">
              <w:rPr>
                <w:rFonts w:ascii="Consolas" w:eastAsia="Times New Roman" w:hAnsi="Consolas"/>
                <w:color w:val="4B69C6"/>
                <w:sz w:val="16"/>
                <w:szCs w:val="16"/>
                <w:highlight w:val="yellow"/>
                <w:lang w:val="en-US" w:eastAsia="en-US"/>
              </w:rPr>
              <w:t>NR_HarqProcessConfig_Type</w:t>
            </w: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highlight w:val="yellow"/>
                <w:lang w:val="en-US" w:eastAsia="en-US"/>
              </w:rPr>
              <w:t> v_NR_HarqProcessConfig_DL </w:t>
            </w:r>
            <w:r w:rsidRPr="00F12808">
              <w:rPr>
                <w:rFonts w:ascii="Consolas" w:eastAsia="Times New Roman" w:hAnsi="Consolas"/>
                <w:color w:val="777777"/>
                <w:sz w:val="16"/>
                <w:szCs w:val="16"/>
                <w:highlight w:val="yellow"/>
                <w:lang w:val="en-US" w:eastAsia="en-US"/>
              </w:rPr>
              <w:t>:=</w:t>
            </w: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highlight w:val="yellow"/>
                <w:lang w:val="en-US" w:eastAsia="en-US"/>
              </w:rPr>
              <w:t> { </w:t>
            </w:r>
            <w:r w:rsidRPr="00F12808">
              <w:rPr>
                <w:rFonts w:ascii="Consolas" w:eastAsia="Times New Roman" w:hAnsi="Consolas"/>
                <w:color w:val="7A3E9D"/>
                <w:sz w:val="16"/>
                <w:szCs w:val="16"/>
                <w:highlight w:val="yellow"/>
                <w:lang w:val="en-US" w:eastAsia="en-US"/>
              </w:rPr>
              <w:t>SpecificSubset </w:t>
            </w:r>
            <w:r w:rsidRPr="00F12808">
              <w:rPr>
                <w:rFonts w:ascii="Consolas" w:eastAsia="Times New Roman" w:hAnsi="Consolas"/>
                <w:color w:val="777777"/>
                <w:sz w:val="16"/>
                <w:szCs w:val="16"/>
                <w:highlight w:val="yellow"/>
                <w:lang w:val="en-US" w:eastAsia="en-US"/>
              </w:rPr>
              <w:t>:=</w:t>
            </w: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highlight w:val="yellow"/>
                <w:lang w:val="en-US" w:eastAsia="en-US"/>
              </w:rPr>
              <w:t> {</w:t>
            </w:r>
            <w:r w:rsidRPr="00F12808">
              <w:rPr>
                <w:rFonts w:ascii="Consolas" w:eastAsia="Times New Roman" w:hAnsi="Consolas"/>
                <w:color w:val="9C5D27"/>
                <w:sz w:val="16"/>
                <w:szCs w:val="16"/>
                <w:highlight w:val="yellow"/>
                <w:lang w:val="en-US" w:eastAsia="en-US"/>
              </w:rPr>
              <w:t>0</w:t>
            </w:r>
            <w:r w:rsidRPr="00F12808">
              <w:rPr>
                <w:rFonts w:ascii="Consolas" w:eastAsia="Times New Roman" w:hAnsi="Consolas"/>
                <w:color w:val="448C27"/>
                <w:sz w:val="16"/>
                <w:szCs w:val="16"/>
                <w:highlight w:val="yellow"/>
                <w:lang w:val="en-US" w:eastAsia="en-US"/>
              </w:rPr>
              <w:t>,</w:t>
            </w:r>
            <w:r w:rsidRPr="00F12808">
              <w:rPr>
                <w:rFonts w:ascii="Consolas" w:eastAsia="Times New Roman" w:hAnsi="Consolas"/>
                <w:color w:val="9C5D27"/>
                <w:sz w:val="16"/>
                <w:szCs w:val="16"/>
                <w:highlight w:val="yellow"/>
                <w:lang w:val="en-US" w:eastAsia="en-US"/>
              </w:rPr>
              <w:t>2</w:t>
            </w:r>
            <w:r w:rsidRPr="00F12808">
              <w:rPr>
                <w:rFonts w:ascii="Consolas" w:eastAsia="Times New Roman" w:hAnsi="Consolas"/>
                <w:color w:val="448C27"/>
                <w:sz w:val="16"/>
                <w:szCs w:val="16"/>
                <w:highlight w:val="yellow"/>
                <w:lang w:val="en-US" w:eastAsia="en-US"/>
              </w:rPr>
              <w:t>,</w:t>
            </w:r>
            <w:r w:rsidRPr="00F12808">
              <w:rPr>
                <w:rFonts w:ascii="Consolas" w:eastAsia="Times New Roman" w:hAnsi="Consolas"/>
                <w:color w:val="9C5D27"/>
                <w:sz w:val="16"/>
                <w:szCs w:val="16"/>
                <w:highlight w:val="yellow"/>
                <w:lang w:val="en-US" w:eastAsia="en-US"/>
              </w:rPr>
              <w:t>3</w:t>
            </w:r>
            <w:r w:rsidRPr="00F12808">
              <w:rPr>
                <w:rFonts w:ascii="Consolas" w:eastAsia="Times New Roman" w:hAnsi="Consolas"/>
                <w:color w:val="448C27"/>
                <w:sz w:val="16"/>
                <w:szCs w:val="16"/>
                <w:highlight w:val="yellow"/>
                <w:lang w:val="en-US" w:eastAsia="en-US"/>
              </w:rPr>
              <w:t>,</w:t>
            </w:r>
            <w:r w:rsidRPr="00F12808">
              <w:rPr>
                <w:rFonts w:ascii="Consolas" w:eastAsia="Times New Roman" w:hAnsi="Consolas"/>
                <w:color w:val="9C5D27"/>
                <w:sz w:val="16"/>
                <w:szCs w:val="16"/>
                <w:highlight w:val="yellow"/>
                <w:lang w:val="en-US" w:eastAsia="en-US"/>
              </w:rPr>
              <w:t>4</w:t>
            </w:r>
            <w:r w:rsidRPr="00F12808">
              <w:rPr>
                <w:rFonts w:ascii="Consolas" w:eastAsia="Times New Roman" w:hAnsi="Consolas"/>
                <w:color w:val="448C27"/>
                <w:sz w:val="16"/>
                <w:szCs w:val="16"/>
                <w:highlight w:val="yellow"/>
                <w:lang w:val="en-US" w:eastAsia="en-US"/>
              </w:rPr>
              <w:t>,</w:t>
            </w:r>
            <w:r w:rsidRPr="00F12808">
              <w:rPr>
                <w:rFonts w:ascii="Consolas" w:eastAsia="Times New Roman" w:hAnsi="Consolas"/>
                <w:color w:val="9C5D27"/>
                <w:sz w:val="16"/>
                <w:szCs w:val="16"/>
                <w:highlight w:val="yellow"/>
                <w:lang w:val="en-US" w:eastAsia="en-US"/>
              </w:rPr>
              <w:t>6</w:t>
            </w:r>
            <w:r w:rsidRPr="00F12808">
              <w:rPr>
                <w:rFonts w:ascii="Consolas" w:eastAsia="Times New Roman" w:hAnsi="Consolas"/>
                <w:color w:val="448C27"/>
                <w:sz w:val="16"/>
                <w:szCs w:val="16"/>
                <w:highlight w:val="yellow"/>
                <w:lang w:val="en-US" w:eastAsia="en-US"/>
              </w:rPr>
              <w:t>,</w:t>
            </w:r>
            <w:r w:rsidRPr="00F12808">
              <w:rPr>
                <w:rFonts w:ascii="Consolas" w:eastAsia="Times New Roman" w:hAnsi="Consolas"/>
                <w:color w:val="9C5D27"/>
                <w:sz w:val="16"/>
                <w:szCs w:val="16"/>
                <w:highlight w:val="yellow"/>
                <w:lang w:val="en-US" w:eastAsia="en-US"/>
              </w:rPr>
              <w:t>7</w:t>
            </w: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highlight w:val="yellow"/>
                <w:lang w:val="en-US" w:eastAsia="en-US"/>
              </w:rPr>
              <w:t> }}</w:t>
            </w:r>
            <w:r w:rsidRPr="00F12808">
              <w:rPr>
                <w:rFonts w:ascii="Consolas" w:eastAsia="Times New Roman" w:hAnsi="Consolas"/>
                <w:color w:val="448C27"/>
                <w:sz w:val="16"/>
                <w:szCs w:val="16"/>
                <w:highlight w:val="yellow"/>
                <w:lang w:val="en-US" w:eastAsia="en-US"/>
              </w:rPr>
              <w:t>;</w:t>
            </w:r>
          </w:p>
          <w:p w14:paraId="58E6328E" w14:textId="77777777" w:rsidR="00377A64" w:rsidRPr="00F12808" w:rsidRDefault="00377A64" w:rsidP="00377A64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</w:t>
            </w:r>
          </w:p>
          <w:p w14:paraId="122E4522" w14:textId="77777777" w:rsidR="00377A64" w:rsidRPr="00F12808" w:rsidRDefault="00377A64" w:rsidP="00377A64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r w:rsidRPr="00F12808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//Init Cell parameters</w:t>
            </w:r>
          </w:p>
          <w:p w14:paraId="141EF123" w14:textId="77777777" w:rsidR="00377A64" w:rsidRPr="00F12808" w:rsidRDefault="00377A64" w:rsidP="00377A64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f_NR5GC_Init(NR_1)</w:t>
            </w:r>
            <w:r w:rsidRPr="00F12808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;</w:t>
            </w:r>
          </w:p>
          <w:p w14:paraId="02157FA5" w14:textId="77777777" w:rsidR="00377A64" w:rsidRPr="00F12808" w:rsidRDefault="00377A64" w:rsidP="00377A64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</w:p>
          <w:p w14:paraId="0DCE8BB3" w14:textId="77777777" w:rsidR="00377A64" w:rsidRPr="00F12808" w:rsidRDefault="00377A64" w:rsidP="00377A64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...</w:t>
            </w:r>
          </w:p>
          <w:p w14:paraId="47D212B1" w14:textId="77777777" w:rsidR="00377A64" w:rsidRPr="00F12808" w:rsidRDefault="00377A64" w:rsidP="00377A64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f_NR5GC_RRC_ConnectedState3N_Def(nr_Cell1</w:t>
            </w:r>
            <w:r w:rsidRPr="00F12808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</w:p>
          <w:p w14:paraId="6123F7C6" w14:textId="77777777" w:rsidR="00377A64" w:rsidRPr="00F12808" w:rsidRDefault="00377A64" w:rsidP="00377A64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                                 TEST_LOOPModeA_ON</w:t>
            </w:r>
            <w:r w:rsidRPr="00F12808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</w:p>
          <w:p w14:paraId="3BE56137" w14:textId="77777777" w:rsidR="00377A64" w:rsidRPr="00F12808" w:rsidRDefault="00377A64" w:rsidP="00377A64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                                 </w:t>
            </w:r>
            <w:r w:rsidRPr="00F12808">
              <w:rPr>
                <w:rFonts w:ascii="Consolas" w:eastAsia="Times New Roman" w:hAnsi="Consolas"/>
                <w:color w:val="777777"/>
                <w:sz w:val="16"/>
                <w:szCs w:val="16"/>
                <w:lang w:val="en-US" w:eastAsia="en-US"/>
              </w:rPr>
              <w:t>-</w:t>
            </w:r>
            <w:r w:rsidRPr="00F12808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</w:p>
          <w:p w14:paraId="69CF3F3D" w14:textId="77777777" w:rsidR="00377A64" w:rsidRPr="00F12808" w:rsidRDefault="00377A64" w:rsidP="00377A64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                                 </w:t>
            </w:r>
            <w:r w:rsidRPr="00F12808">
              <w:rPr>
                <w:rFonts w:ascii="Consolas" w:eastAsia="Times New Roman" w:hAnsi="Consolas"/>
                <w:color w:val="777777"/>
                <w:sz w:val="16"/>
                <w:szCs w:val="16"/>
                <w:lang w:val="en-US" w:eastAsia="en-US"/>
              </w:rPr>
              <w:t>-</w:t>
            </w:r>
            <w:r w:rsidRPr="00F12808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</w:p>
          <w:p w14:paraId="4EB9F335" w14:textId="77777777" w:rsidR="00377A64" w:rsidRPr="00F12808" w:rsidRDefault="00377A64" w:rsidP="00377A64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                                 v_RLC_BearerConfigList</w:t>
            </w:r>
            <w:r w:rsidRPr="00F12808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</w:p>
          <w:p w14:paraId="4EB40F3F" w14:textId="77777777" w:rsidR="00377A64" w:rsidRPr="00F12808" w:rsidRDefault="00377A64" w:rsidP="00377A64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lastRenderedPageBreak/>
              <w:t>                                     </w:t>
            </w:r>
            <w:r w:rsidRPr="00F12808">
              <w:rPr>
                <w:rFonts w:ascii="Consolas" w:eastAsia="Times New Roman" w:hAnsi="Consolas"/>
                <w:color w:val="777777"/>
                <w:sz w:val="16"/>
                <w:szCs w:val="16"/>
                <w:lang w:val="en-US" w:eastAsia="en-US"/>
              </w:rPr>
              <w:t>-</w:t>
            </w:r>
            <w:r w:rsidRPr="00F12808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</w:t>
            </w:r>
            <w:r w:rsidRPr="00F12808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//MAC_CellGroupConfig</w:t>
            </w:r>
          </w:p>
          <w:p w14:paraId="6CB9B94D" w14:textId="77777777" w:rsidR="00377A64" w:rsidRPr="00F12808" w:rsidRDefault="00377A64" w:rsidP="00377A64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                                 {v_DRB_ToAddMod}</w:t>
            </w:r>
            <w:r w:rsidRPr="00F12808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</w:p>
          <w:p w14:paraId="2C06C1E0" w14:textId="77777777" w:rsidR="00377A64" w:rsidRPr="00F12808" w:rsidRDefault="00377A64" w:rsidP="00377A64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                                 v_SS_DRB_ConfigList)</w:t>
            </w:r>
            <w:r w:rsidRPr="00F12808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;</w:t>
            </w:r>
          </w:p>
          <w:p w14:paraId="1A486E71" w14:textId="77777777" w:rsidR="00377A64" w:rsidRPr="00F12808" w:rsidRDefault="00377A64" w:rsidP="00377A64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 </w:t>
            </w:r>
          </w:p>
          <w:p w14:paraId="67C1A423" w14:textId="77777777" w:rsidR="00377A64" w:rsidRPr="00F12808" w:rsidRDefault="00377A64" w:rsidP="00377A64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highlight w:val="yellow"/>
                <w:lang w:val="en-US" w:eastAsia="en-US"/>
              </w:rPr>
            </w:pP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r w:rsidRPr="00F12808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highlight w:val="yellow"/>
                <w:lang w:val="en-US" w:eastAsia="en-US"/>
              </w:rPr>
              <w:t>//Restrict the SS to use of the HARQ proccess id used by the test cases</w:t>
            </w:r>
          </w:p>
          <w:p w14:paraId="0AC2D0AC" w14:textId="77777777" w:rsidR="00377A64" w:rsidRPr="00F12808" w:rsidRDefault="00377A64" w:rsidP="00377A64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highlight w:val="yellow"/>
                <w:lang w:val="en-US" w:eastAsia="en-US"/>
              </w:rPr>
              <w:t>    f_NR_SS_CommonCellConfig(nr_Cell1</w:t>
            </w:r>
            <w:r w:rsidRPr="00F12808">
              <w:rPr>
                <w:rFonts w:ascii="Consolas" w:eastAsia="Times New Roman" w:hAnsi="Consolas"/>
                <w:color w:val="448C27"/>
                <w:sz w:val="16"/>
                <w:szCs w:val="16"/>
                <w:highlight w:val="yellow"/>
                <w:lang w:val="en-US" w:eastAsia="en-US"/>
              </w:rPr>
              <w:t>,</w:t>
            </w: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highlight w:val="yellow"/>
                <w:lang w:val="en-US" w:eastAsia="en-US"/>
              </w:rPr>
              <w:t> cas_NR_DciDlInfo_REQ(nr_Cell1</w:t>
            </w:r>
            <w:r w:rsidRPr="00F12808">
              <w:rPr>
                <w:rFonts w:ascii="Consolas" w:eastAsia="Times New Roman" w:hAnsi="Consolas"/>
                <w:color w:val="448C27"/>
                <w:sz w:val="16"/>
                <w:szCs w:val="16"/>
                <w:highlight w:val="yellow"/>
                <w:lang w:val="en-US" w:eastAsia="en-US"/>
              </w:rPr>
              <w:t>,</w:t>
            </w: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highlight w:val="yellow"/>
                <w:lang w:val="en-US" w:eastAsia="en-US"/>
              </w:rPr>
              <w:t> cs_TimingInfo_Now</w:t>
            </w:r>
            <w:r w:rsidRPr="00F12808">
              <w:rPr>
                <w:rFonts w:ascii="Consolas" w:eastAsia="Times New Roman" w:hAnsi="Consolas"/>
                <w:color w:val="448C27"/>
                <w:sz w:val="16"/>
                <w:szCs w:val="16"/>
                <w:highlight w:val="yellow"/>
                <w:lang w:val="en-US" w:eastAsia="en-US"/>
              </w:rPr>
              <w:t>,</w:t>
            </w: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highlight w:val="yellow"/>
                <w:lang w:val="en-US" w:eastAsia="en-US"/>
              </w:rPr>
              <w:t> cs_NR_DciDlInfo(cs_NR_DciFormat_1_X_ResourceAssignment(</w:t>
            </w:r>
            <w:r w:rsidRPr="00F12808">
              <w:rPr>
                <w:rFonts w:ascii="Consolas" w:eastAsia="Times New Roman" w:hAnsi="Consolas"/>
                <w:color w:val="777777"/>
                <w:sz w:val="16"/>
                <w:szCs w:val="16"/>
                <w:highlight w:val="yellow"/>
                <w:lang w:val="en-US" w:eastAsia="en-US"/>
              </w:rPr>
              <w:t>-</w:t>
            </w:r>
            <w:r w:rsidRPr="00F12808">
              <w:rPr>
                <w:rFonts w:ascii="Consolas" w:eastAsia="Times New Roman" w:hAnsi="Consolas"/>
                <w:color w:val="448C27"/>
                <w:sz w:val="16"/>
                <w:szCs w:val="16"/>
                <w:highlight w:val="yellow"/>
                <w:lang w:val="en-US" w:eastAsia="en-US"/>
              </w:rPr>
              <w:t>,</w:t>
            </w:r>
            <w:r w:rsidRPr="00F12808">
              <w:rPr>
                <w:rFonts w:ascii="Consolas" w:eastAsia="Times New Roman" w:hAnsi="Consolas"/>
                <w:color w:val="777777"/>
                <w:sz w:val="16"/>
                <w:szCs w:val="16"/>
                <w:highlight w:val="yellow"/>
                <w:lang w:val="en-US" w:eastAsia="en-US"/>
              </w:rPr>
              <w:t>-</w:t>
            </w:r>
            <w:r w:rsidRPr="00F12808">
              <w:rPr>
                <w:rFonts w:ascii="Consolas" w:eastAsia="Times New Roman" w:hAnsi="Consolas"/>
                <w:color w:val="448C27"/>
                <w:sz w:val="16"/>
                <w:szCs w:val="16"/>
                <w:highlight w:val="yellow"/>
                <w:lang w:val="en-US" w:eastAsia="en-US"/>
              </w:rPr>
              <w:t>,</w:t>
            </w:r>
            <w:r w:rsidRPr="00F12808">
              <w:rPr>
                <w:rFonts w:ascii="Consolas" w:eastAsia="Times New Roman" w:hAnsi="Consolas"/>
                <w:color w:val="777777"/>
                <w:sz w:val="16"/>
                <w:szCs w:val="16"/>
                <w:highlight w:val="yellow"/>
                <w:lang w:val="en-US" w:eastAsia="en-US"/>
              </w:rPr>
              <w:t>-</w:t>
            </w:r>
            <w:r w:rsidRPr="00F12808">
              <w:rPr>
                <w:rFonts w:ascii="Consolas" w:eastAsia="Times New Roman" w:hAnsi="Consolas"/>
                <w:color w:val="448C27"/>
                <w:sz w:val="16"/>
                <w:szCs w:val="16"/>
                <w:highlight w:val="yellow"/>
                <w:lang w:val="en-US" w:eastAsia="en-US"/>
              </w:rPr>
              <w:t>,</w:t>
            </w:r>
            <w:r w:rsidRPr="00F12808">
              <w:rPr>
                <w:rFonts w:ascii="Consolas" w:eastAsia="Times New Roman" w:hAnsi="Consolas"/>
                <w:color w:val="777777"/>
                <w:sz w:val="16"/>
                <w:szCs w:val="16"/>
                <w:highlight w:val="yellow"/>
                <w:lang w:val="en-US" w:eastAsia="en-US"/>
              </w:rPr>
              <w:t>-</w:t>
            </w:r>
            <w:r w:rsidRPr="00F12808">
              <w:rPr>
                <w:rFonts w:ascii="Consolas" w:eastAsia="Times New Roman" w:hAnsi="Consolas"/>
                <w:color w:val="448C27"/>
                <w:sz w:val="16"/>
                <w:szCs w:val="16"/>
                <w:highlight w:val="yellow"/>
                <w:lang w:val="en-US" w:eastAsia="en-US"/>
              </w:rPr>
              <w:t>,</w:t>
            </w: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highlight w:val="yellow"/>
                <w:lang w:val="en-US" w:eastAsia="en-US"/>
              </w:rPr>
              <w:t>v_NR_HarqProcessConfig_DL)</w:t>
            </w:r>
            <w:r w:rsidRPr="00F12808">
              <w:rPr>
                <w:rFonts w:ascii="Consolas" w:eastAsia="Times New Roman" w:hAnsi="Consolas"/>
                <w:color w:val="448C27"/>
                <w:sz w:val="16"/>
                <w:szCs w:val="16"/>
                <w:highlight w:val="yellow"/>
                <w:lang w:val="en-US" w:eastAsia="en-US"/>
              </w:rPr>
              <w:t>,</w:t>
            </w: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highlight w:val="yellow"/>
                <w:lang w:val="en-US" w:eastAsia="en-US"/>
              </w:rPr>
              <w:t> </w:t>
            </w:r>
            <w:r w:rsidRPr="00F12808">
              <w:rPr>
                <w:rFonts w:ascii="Consolas" w:eastAsia="Times New Roman" w:hAnsi="Consolas"/>
                <w:color w:val="777777"/>
                <w:sz w:val="16"/>
                <w:szCs w:val="16"/>
                <w:highlight w:val="yellow"/>
                <w:lang w:val="en-US" w:eastAsia="en-US"/>
              </w:rPr>
              <w:t>-</w:t>
            </w:r>
            <w:r w:rsidRPr="00F12808">
              <w:rPr>
                <w:rFonts w:ascii="Consolas" w:eastAsia="Times New Roman" w:hAnsi="Consolas"/>
                <w:color w:val="448C27"/>
                <w:sz w:val="16"/>
                <w:szCs w:val="16"/>
                <w:highlight w:val="yellow"/>
                <w:lang w:val="en-US" w:eastAsia="en-US"/>
              </w:rPr>
              <w:t>,</w:t>
            </w: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highlight w:val="yellow"/>
                <w:lang w:val="en-US" w:eastAsia="en-US"/>
              </w:rPr>
              <w:t> </w:t>
            </w:r>
            <w:r w:rsidRPr="00F12808">
              <w:rPr>
                <w:rFonts w:ascii="Consolas" w:eastAsia="Times New Roman" w:hAnsi="Consolas"/>
                <w:color w:val="777777"/>
                <w:sz w:val="16"/>
                <w:szCs w:val="16"/>
                <w:highlight w:val="yellow"/>
                <w:lang w:val="en-US" w:eastAsia="en-US"/>
              </w:rPr>
              <w:t>-</w:t>
            </w: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highlight w:val="yellow"/>
                <w:lang w:val="en-US" w:eastAsia="en-US"/>
              </w:rPr>
              <w:t>)))</w:t>
            </w:r>
            <w:r w:rsidRPr="00F12808">
              <w:rPr>
                <w:rFonts w:ascii="Consolas" w:eastAsia="Times New Roman" w:hAnsi="Consolas"/>
                <w:color w:val="448C27"/>
                <w:sz w:val="16"/>
                <w:szCs w:val="16"/>
                <w:highlight w:val="yellow"/>
                <w:lang w:val="en-US" w:eastAsia="en-US"/>
              </w:rPr>
              <w:t>;</w:t>
            </w:r>
          </w:p>
          <w:p w14:paraId="6ECC16EC" w14:textId="77777777" w:rsidR="00377A64" w:rsidRPr="00F12808" w:rsidRDefault="00377A64" w:rsidP="00377A64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     </w:t>
            </w:r>
          </w:p>
          <w:p w14:paraId="26983DAB" w14:textId="77777777" w:rsidR="00377A64" w:rsidRPr="00F12808" w:rsidRDefault="00377A64" w:rsidP="00377A64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f_NR_TestBody_Set(</w:t>
            </w:r>
            <w:r w:rsidRPr="00F12808">
              <w:rPr>
                <w:rFonts w:ascii="Consolas" w:eastAsia="Times New Roman" w:hAnsi="Consolas"/>
                <w:color w:val="9C5D27"/>
                <w:sz w:val="16"/>
                <w:szCs w:val="16"/>
                <w:lang w:val="en-US" w:eastAsia="en-US"/>
              </w:rPr>
              <w:t>true</w:t>
            </w: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)</w:t>
            </w:r>
            <w:r w:rsidRPr="00F12808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;</w:t>
            </w:r>
          </w:p>
          <w:p w14:paraId="39828C2F" w14:textId="77777777" w:rsidR="00377A64" w:rsidRPr="00F12808" w:rsidRDefault="00377A64" w:rsidP="00377A64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</w:p>
          <w:p w14:paraId="6048B05A" w14:textId="77777777" w:rsidR="00377A64" w:rsidRPr="00F12808" w:rsidRDefault="00377A64" w:rsidP="00377A64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fl_TC_7_1_1_9_1_NR_TestBody(v_DRBId</w:t>
            </w:r>
            <w:r w:rsidRPr="00F12808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v_SS_DRB_ConfigList)</w:t>
            </w:r>
            <w:r w:rsidRPr="00F12808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;</w:t>
            </w:r>
            <w:r w:rsidRPr="00F12808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//@sic R5s200855 sic@</w:t>
            </w:r>
          </w:p>
          <w:p w14:paraId="5FA25F42" w14:textId="77777777" w:rsidR="00377A64" w:rsidRPr="00F12808" w:rsidRDefault="00377A64" w:rsidP="00377A64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</w:p>
          <w:p w14:paraId="732D5CC3" w14:textId="77777777" w:rsidR="00377A64" w:rsidRPr="00F12808" w:rsidRDefault="00377A64" w:rsidP="00377A64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f_NR_TestBody_Set(</w:t>
            </w:r>
            <w:r w:rsidRPr="00F12808">
              <w:rPr>
                <w:rFonts w:ascii="Consolas" w:eastAsia="Times New Roman" w:hAnsi="Consolas"/>
                <w:color w:val="9C5D27"/>
                <w:sz w:val="16"/>
                <w:szCs w:val="16"/>
                <w:lang w:val="en-US" w:eastAsia="en-US"/>
              </w:rPr>
              <w:t>false</w:t>
            </w: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)</w:t>
            </w:r>
            <w:r w:rsidRPr="00F12808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;</w:t>
            </w:r>
          </w:p>
          <w:p w14:paraId="2E4C935C" w14:textId="77777777" w:rsidR="00377A64" w:rsidRPr="00F12808" w:rsidRDefault="00377A64" w:rsidP="00377A64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r w:rsidRPr="00F12808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//Postamble</w:t>
            </w:r>
          </w:p>
          <w:p w14:paraId="4ABE0743" w14:textId="77777777" w:rsidR="00377A64" w:rsidRPr="00F12808" w:rsidRDefault="00377A64" w:rsidP="00377A64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f_NR5GC_OpenUE_TestLoopMode_Deactivate_TestMode(nr_Cell1)</w:t>
            </w:r>
            <w:r w:rsidRPr="00F12808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;</w:t>
            </w: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</w:t>
            </w:r>
            <w:r w:rsidRPr="00F12808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//@sic R5s210138 sic@</w:t>
            </w:r>
          </w:p>
          <w:p w14:paraId="7729832F" w14:textId="77777777" w:rsidR="00377A64" w:rsidRPr="00F12808" w:rsidRDefault="00377A64" w:rsidP="00377A64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f_NR_Postamble(nr_Cell1</w:t>
            </w:r>
            <w:r w:rsidRPr="00F12808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STATE_CONNECTED_3A)</w:t>
            </w:r>
            <w:r w:rsidRPr="00F12808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;</w:t>
            </w:r>
          </w:p>
          <w:p w14:paraId="0E9A86DB" w14:textId="77777777" w:rsidR="00377A64" w:rsidRPr="00F12808" w:rsidRDefault="00377A64" w:rsidP="00377A64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}</w:t>
            </w:r>
          </w:p>
          <w:p w14:paraId="72098E3E" w14:textId="77777777" w:rsidR="00377A64" w:rsidRDefault="00377A64" w:rsidP="004A1A5A"/>
        </w:tc>
      </w:tr>
    </w:tbl>
    <w:p w14:paraId="2C92E679" w14:textId="46572A1F" w:rsidR="00A822F8" w:rsidRDefault="00A822F8" w:rsidP="004A1A5A"/>
    <w:p w14:paraId="18F7B4F7" w14:textId="71E62911" w:rsidR="00CF4F8A" w:rsidRDefault="00CF4F8A" w:rsidP="004A1A5A"/>
    <w:p w14:paraId="25C25A01" w14:textId="2C039056" w:rsidR="00CF4F8A" w:rsidRDefault="00CF4F8A" w:rsidP="004A1A5A"/>
    <w:p w14:paraId="63C4E51F" w14:textId="77777777" w:rsidR="00CF4F8A" w:rsidRPr="000E0537" w:rsidRDefault="00CF4F8A" w:rsidP="00CF4F8A">
      <w:pPr>
        <w:keepNext/>
        <w:keepLines/>
        <w:numPr>
          <w:ilvl w:val="1"/>
          <w:numId w:val="11"/>
        </w:numPr>
        <w:overflowPunct/>
        <w:autoSpaceDE/>
        <w:autoSpaceDN/>
        <w:adjustRightInd/>
        <w:spacing w:before="480"/>
        <w:textAlignment w:val="auto"/>
        <w:outlineLvl w:val="1"/>
        <w:rPr>
          <w:rFonts w:ascii="Arial" w:hAnsi="Arial" w:cs="Arial"/>
          <w:b/>
          <w:color w:val="000000"/>
          <w:sz w:val="32"/>
          <w:lang w:val="en-US"/>
        </w:rPr>
      </w:pPr>
      <w:r>
        <w:rPr>
          <w:rFonts w:ascii="Arial" w:hAnsi="Arial" w:cs="Arial"/>
          <w:b/>
          <w:color w:val="000000"/>
          <w:sz w:val="32"/>
        </w:rPr>
        <w:t xml:space="preserve">Correction to function </w:t>
      </w:r>
      <w:r w:rsidRPr="00801054">
        <w:rPr>
          <w:rFonts w:ascii="Arial" w:hAnsi="Arial" w:cs="Arial"/>
          <w:b/>
          <w:color w:val="000000"/>
          <w:sz w:val="32"/>
          <w:lang w:val="en-US"/>
        </w:rPr>
        <w:t>f_TC_7_1_1_9_1_NR5GC</w:t>
      </w:r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CF4F8A" w:rsidRPr="000E0537" w14:paraId="526FFD6F" w14:textId="77777777" w:rsidTr="005A70E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6BAF8" w14:textId="77777777" w:rsidR="00CF4F8A" w:rsidRPr="000E0537" w:rsidRDefault="00CF4F8A" w:rsidP="005A70EF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Arial" w:hAnsi="Arial" w:cs="Arial"/>
                <w:b/>
                <w:lang w:eastAsia="en-US"/>
              </w:rPr>
            </w:pPr>
            <w:r w:rsidRPr="000E0537">
              <w:rPr>
                <w:rFonts w:ascii="Arial" w:hAnsi="Arial" w:cs="Arial"/>
                <w:b/>
                <w:bCs/>
                <w:lang w:val="de-DE" w:eastAsia="en-US"/>
              </w:rPr>
              <w:t xml:space="preserve">Function </w:t>
            </w:r>
            <w:r w:rsidRPr="000E0537">
              <w:rPr>
                <w:rFonts w:ascii="Arial" w:hAnsi="Arial" w:cs="Arial"/>
                <w:b/>
                <w:lang w:eastAsia="en-US"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F745E" w14:textId="179F3407" w:rsidR="00CF4F8A" w:rsidRPr="000E0537" w:rsidRDefault="00404B5F" w:rsidP="005A70EF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21"/>
                <w:szCs w:val="21"/>
                <w:lang w:val="en-US" w:eastAsia="en-US"/>
              </w:rPr>
            </w:pPr>
            <w:r>
              <w:rPr>
                <w:rFonts w:ascii="Arial" w:hAnsi="Arial" w:cs="Arial"/>
              </w:rPr>
              <w:t>f_</w:t>
            </w:r>
            <w:r w:rsidR="00CF4F8A" w:rsidRPr="00801054">
              <w:rPr>
                <w:rFonts w:ascii="Arial" w:hAnsi="Arial" w:cs="Arial"/>
              </w:rPr>
              <w:t>TC_7_1_1_9_1_</w:t>
            </w:r>
            <w:r w:rsidRPr="00404B5F">
              <w:rPr>
                <w:rFonts w:ascii="Arial" w:hAnsi="Arial" w:cs="Arial"/>
              </w:rPr>
              <w:t>ENDC_NR</w:t>
            </w:r>
          </w:p>
        </w:tc>
      </w:tr>
      <w:tr w:rsidR="00CF4F8A" w:rsidRPr="000E0537" w14:paraId="76C7FA81" w14:textId="77777777" w:rsidTr="005A70EF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A6983" w14:textId="77777777" w:rsidR="00CF4F8A" w:rsidRPr="000E0537" w:rsidRDefault="00CF4F8A" w:rsidP="005A70EF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Arial" w:hAnsi="Arial"/>
                <w:b/>
                <w:lang w:eastAsia="en-US"/>
              </w:rPr>
            </w:pPr>
            <w:r w:rsidRPr="000E0537">
              <w:rPr>
                <w:rFonts w:ascii="Arial" w:hAnsi="Arial"/>
                <w:b/>
                <w:lang w:eastAsia="en-US"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E866F" w14:textId="284A6FAB" w:rsidR="00CF4F8A" w:rsidRPr="000E0537" w:rsidRDefault="00404B5F" w:rsidP="00CF4F8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Same as 1.1.</w:t>
            </w:r>
          </w:p>
        </w:tc>
      </w:tr>
      <w:tr w:rsidR="00CF4F8A" w:rsidRPr="000E0537" w14:paraId="11C8499F" w14:textId="77777777" w:rsidTr="005A70E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2312E" w14:textId="77777777" w:rsidR="00CF4F8A" w:rsidRPr="000E0537" w:rsidRDefault="00CF4F8A" w:rsidP="005A70EF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Arial" w:hAnsi="Arial"/>
                <w:b/>
                <w:lang w:eastAsia="en-US"/>
              </w:rPr>
            </w:pPr>
            <w:r w:rsidRPr="000E0537">
              <w:rPr>
                <w:rFonts w:ascii="Arial" w:hAnsi="Arial"/>
                <w:b/>
                <w:lang w:eastAsia="en-US"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5A2EE" w14:textId="4DAB1C65" w:rsidR="00CF4F8A" w:rsidRPr="000E0537" w:rsidRDefault="00404B5F" w:rsidP="005A70E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Same as 1.1.</w:t>
            </w:r>
          </w:p>
        </w:tc>
      </w:tr>
      <w:tr w:rsidR="00CF4F8A" w:rsidRPr="000E0537" w14:paraId="7FF3C323" w14:textId="77777777" w:rsidTr="005A70E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D2557" w14:textId="77777777" w:rsidR="00CF4F8A" w:rsidRPr="000E0537" w:rsidRDefault="00CF4F8A" w:rsidP="005A70EF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Arial" w:hAnsi="Arial"/>
                <w:b/>
                <w:lang w:eastAsia="en-US"/>
              </w:rPr>
            </w:pPr>
            <w:r w:rsidRPr="000E0537">
              <w:rPr>
                <w:rFonts w:ascii="Arial" w:hAnsi="Arial"/>
                <w:b/>
                <w:lang w:eastAsia="en-US"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E4682" w14:textId="0BE3A0F2" w:rsidR="00CF4F8A" w:rsidRPr="000E0537" w:rsidRDefault="00CF4F8A" w:rsidP="005A70E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</w:rPr>
            </w:pPr>
            <w:r w:rsidRPr="000E0537">
              <w:rPr>
                <w:rFonts w:ascii="Arial" w:hAnsi="Arial" w:cs="Arial"/>
              </w:rPr>
              <w:t>MAC_</w:t>
            </w:r>
            <w:r w:rsidR="00F66A7B">
              <w:rPr>
                <w:rFonts w:ascii="Arial" w:hAnsi="Arial" w:cs="Arial"/>
              </w:rPr>
              <w:t>NR_END</w:t>
            </w:r>
            <w:r w:rsidR="006410EB">
              <w:rPr>
                <w:rFonts w:ascii="Arial" w:hAnsi="Arial" w:cs="Arial"/>
              </w:rPr>
              <w:t>C</w:t>
            </w:r>
          </w:p>
        </w:tc>
      </w:tr>
      <w:tr w:rsidR="00CF4F8A" w:rsidRPr="000E0537" w14:paraId="5CA78301" w14:textId="77777777" w:rsidTr="005A70E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214B8" w14:textId="77777777" w:rsidR="00CF4F8A" w:rsidRPr="000E0537" w:rsidRDefault="00CF4F8A" w:rsidP="005A70EF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Arial" w:hAnsi="Arial"/>
                <w:b/>
                <w:highlight w:val="cyan"/>
                <w:lang w:eastAsia="en-US"/>
              </w:rPr>
            </w:pPr>
            <w:r w:rsidRPr="000E0537">
              <w:rPr>
                <w:rFonts w:ascii="Arial" w:hAnsi="Arial"/>
                <w:b/>
                <w:lang w:eastAsia="en-US"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1AC31" w14:textId="36A21AD6" w:rsidR="00CF4F8A" w:rsidRPr="000E0537" w:rsidRDefault="00CF4F8A" w:rsidP="005A70EF">
            <w:pPr>
              <w:overflowPunct/>
              <w:autoSpaceDE/>
              <w:autoSpaceDN/>
              <w:adjustRightInd/>
              <w:textAlignment w:val="auto"/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14:paraId="2159A7D7" w14:textId="77777777" w:rsidR="00CF4F8A" w:rsidRPr="000E0537" w:rsidRDefault="00CF4F8A" w:rsidP="00CF4F8A">
      <w:pPr>
        <w:overflowPunct/>
        <w:autoSpaceDE/>
        <w:autoSpaceDN/>
        <w:adjustRightInd/>
        <w:spacing w:after="0"/>
        <w:textAlignment w:val="auto"/>
        <w:rPr>
          <w:rFonts w:ascii="Arial" w:hAnsi="Arial"/>
          <w:b/>
        </w:rPr>
      </w:pPr>
    </w:p>
    <w:p w14:paraId="07889ADB" w14:textId="77777777" w:rsidR="00CF4F8A" w:rsidRPr="000E0537" w:rsidRDefault="00CF4F8A" w:rsidP="00CF4F8A">
      <w:pPr>
        <w:overflowPunct/>
        <w:autoSpaceDE/>
        <w:autoSpaceDN/>
        <w:adjustRightInd/>
        <w:spacing w:after="0"/>
        <w:textAlignment w:val="auto"/>
        <w:rPr>
          <w:rFonts w:ascii="Arial" w:hAnsi="Arial"/>
          <w:b/>
        </w:rPr>
      </w:pPr>
      <w:r w:rsidRPr="000E0537">
        <w:rPr>
          <w:rFonts w:ascii="Arial" w:hAnsi="Arial"/>
          <w:b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1"/>
      </w:tblGrid>
      <w:tr w:rsidR="00CF4F8A" w:rsidRPr="000E0537" w14:paraId="485D0CB6" w14:textId="77777777" w:rsidTr="005A70EF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1EEC6" w14:textId="77777777" w:rsidR="00F66A7B" w:rsidRPr="00F66A7B" w:rsidRDefault="00F66A7B" w:rsidP="00F66A7B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F66A7B">
              <w:rPr>
                <w:rFonts w:ascii="Consolas" w:eastAsia="Times New Roman" w:hAnsi="Consolas"/>
                <w:color w:val="333333"/>
                <w:sz w:val="21"/>
                <w:szCs w:val="21"/>
                <w:lang w:val="en-US" w:eastAsia="en-US"/>
              </w:rPr>
              <w:t> </w:t>
            </w:r>
            <w:r w:rsidRPr="00F66A7B">
              <w:rPr>
                <w:rFonts w:ascii="Consolas" w:eastAsia="Times New Roman" w:hAnsi="Consolas"/>
                <w:b/>
                <w:bCs/>
                <w:color w:val="AA3731"/>
                <w:sz w:val="16"/>
                <w:szCs w:val="16"/>
                <w:lang w:val="en-US" w:eastAsia="en-US"/>
              </w:rPr>
              <w:t>function</w:t>
            </w:r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f_TC_7_1_1_9_1_ENDC_NR() </w:t>
            </w:r>
            <w:r w:rsidRPr="00F66A7B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runs</w:t>
            </w:r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</w:t>
            </w:r>
            <w:r w:rsidRPr="00F66A7B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on</w:t>
            </w:r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ENDC_NR_PTC</w:t>
            </w:r>
          </w:p>
          <w:p w14:paraId="7F21DC85" w14:textId="77777777" w:rsidR="00F66A7B" w:rsidRPr="00F66A7B" w:rsidRDefault="00F66A7B" w:rsidP="00F66A7B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{ </w:t>
            </w:r>
            <w:r w:rsidRPr="00F66A7B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// MAC Reconfiguration and Reset</w:t>
            </w:r>
          </w:p>
          <w:p w14:paraId="5115DC2B" w14:textId="77777777" w:rsidR="00F66A7B" w:rsidRPr="00F66A7B" w:rsidRDefault="00F66A7B" w:rsidP="00F66A7B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r w:rsidRPr="00F66A7B">
              <w:rPr>
                <w:rFonts w:ascii="Consolas" w:eastAsia="Times New Roman" w:hAnsi="Consolas"/>
                <w:b/>
                <w:bCs/>
                <w:color w:val="AA3731"/>
                <w:sz w:val="16"/>
                <w:szCs w:val="16"/>
                <w:lang w:val="en-US" w:eastAsia="en-US"/>
              </w:rPr>
              <w:t>var</w:t>
            </w:r>
            <w:r w:rsidRPr="00F66A7B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 template</w:t>
            </w:r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(</w:t>
            </w:r>
            <w:r w:rsidRPr="00F66A7B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omit</w:t>
            </w:r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) </w:t>
            </w:r>
            <w:r w:rsidRPr="00F66A7B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NR_RadioBearerList_Type</w:t>
            </w:r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v_SS_Drb_ConfigList</w:t>
            </w:r>
            <w:r w:rsidRPr="00F66A7B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;</w:t>
            </w:r>
          </w:p>
          <w:p w14:paraId="4EAC4625" w14:textId="77777777" w:rsidR="00F66A7B" w:rsidRPr="00F66A7B" w:rsidRDefault="00F66A7B" w:rsidP="00F66A7B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r w:rsidRPr="00F66A7B">
              <w:rPr>
                <w:rFonts w:ascii="Consolas" w:eastAsia="Times New Roman" w:hAnsi="Consolas"/>
                <w:b/>
                <w:bCs/>
                <w:color w:val="AA3731"/>
                <w:sz w:val="16"/>
                <w:szCs w:val="16"/>
                <w:lang w:val="en-US" w:eastAsia="en-US"/>
              </w:rPr>
              <w:t>var</w:t>
            </w:r>
            <w:r w:rsidRPr="00F66A7B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 template</w:t>
            </w:r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(</w:t>
            </w:r>
            <w:r w:rsidRPr="00F66A7B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omit</w:t>
            </w:r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) </w:t>
            </w:r>
            <w:r w:rsidRPr="00F66A7B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DRB_ToAddModList</w:t>
            </w:r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v_DRB_ToAddModList</w:t>
            </w:r>
            <w:r w:rsidRPr="00F66A7B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;</w:t>
            </w:r>
          </w:p>
          <w:p w14:paraId="420BE231" w14:textId="77777777" w:rsidR="00F66A7B" w:rsidRPr="00F66A7B" w:rsidRDefault="00F66A7B" w:rsidP="00F66A7B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r w:rsidRPr="00F66A7B">
              <w:rPr>
                <w:rFonts w:ascii="Consolas" w:eastAsia="Times New Roman" w:hAnsi="Consolas"/>
                <w:b/>
                <w:bCs/>
                <w:color w:val="AA3731"/>
                <w:sz w:val="16"/>
                <w:szCs w:val="16"/>
                <w:lang w:val="en-US" w:eastAsia="en-US"/>
              </w:rPr>
              <w:t>var</w:t>
            </w:r>
            <w:r w:rsidRPr="00F66A7B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 template</w:t>
            </w:r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(</w:t>
            </w:r>
            <w:r w:rsidRPr="00F66A7B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value</w:t>
            </w:r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) </w:t>
            </w:r>
            <w:r w:rsidRPr="00F66A7B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MAC_CellGroupConfig</w:t>
            </w:r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v_MAC_CellGroupConfig</w:t>
            </w:r>
            <w:r w:rsidRPr="00F66A7B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;</w:t>
            </w:r>
          </w:p>
          <w:p w14:paraId="2F8DE8A6" w14:textId="683A6D28" w:rsidR="00F66A7B" w:rsidRPr="00F66A7B" w:rsidRDefault="00F66A7B" w:rsidP="00F66A7B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F66A7B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Cell parameters</w:t>
            </w:r>
          </w:p>
          <w:p w14:paraId="7222F45B" w14:textId="77777777" w:rsidR="00F66A7B" w:rsidRPr="00F66A7B" w:rsidRDefault="00F66A7B" w:rsidP="00F66A7B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f_ENDC_NR_Init()</w:t>
            </w:r>
            <w:r w:rsidRPr="00F66A7B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;</w:t>
            </w:r>
          </w:p>
          <w:p w14:paraId="42052EE9" w14:textId="77777777" w:rsidR="00F66A7B" w:rsidRPr="00F66A7B" w:rsidRDefault="00F66A7B" w:rsidP="00F66A7B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</w:p>
          <w:p w14:paraId="5BE57131" w14:textId="77777777" w:rsidR="00F66A7B" w:rsidRPr="00F66A7B" w:rsidRDefault="00F66A7B" w:rsidP="00F66A7B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r w:rsidRPr="00F66A7B">
              <w:rPr>
                <w:rFonts w:ascii="Consolas" w:eastAsia="Times New Roman" w:hAnsi="Consolas"/>
                <w:color w:val="7A3E9D"/>
                <w:sz w:val="16"/>
                <w:szCs w:val="16"/>
                <w:lang w:val="en-US" w:eastAsia="en-US"/>
              </w:rPr>
              <w:t>v_MAC_CellGroupConfig </w:t>
            </w:r>
            <w:r w:rsidRPr="00F66A7B">
              <w:rPr>
                <w:rFonts w:ascii="Consolas" w:eastAsia="Times New Roman" w:hAnsi="Consolas"/>
                <w:color w:val="777777"/>
                <w:sz w:val="16"/>
                <w:szCs w:val="16"/>
                <w:lang w:val="en-US" w:eastAsia="en-US"/>
              </w:rPr>
              <w:t>:=</w:t>
            </w:r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f_NR_CellInfo_GetMAC_CellGroupConfig(nr_Cell1)</w:t>
            </w:r>
            <w:r w:rsidRPr="00F66A7B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;</w:t>
            </w:r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</w:t>
            </w:r>
            <w:r w:rsidRPr="00F66A7B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//@sic R5-204418 sic@</w:t>
            </w:r>
          </w:p>
          <w:p w14:paraId="0C3448C2" w14:textId="77777777" w:rsidR="00F66A7B" w:rsidRPr="00F66A7B" w:rsidRDefault="00F66A7B" w:rsidP="00F66A7B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r w:rsidRPr="00F66A7B">
              <w:rPr>
                <w:rFonts w:ascii="Consolas" w:eastAsia="Times New Roman" w:hAnsi="Consolas"/>
                <w:b/>
                <w:bCs/>
                <w:color w:val="AA3731"/>
                <w:sz w:val="16"/>
                <w:szCs w:val="16"/>
                <w:lang w:val="en-US" w:eastAsia="en-US"/>
              </w:rPr>
              <w:t>v_MAC_CellGroupConfig</w:t>
            </w:r>
            <w:r w:rsidRPr="00F66A7B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.</w:t>
            </w:r>
            <w:r w:rsidRPr="00F66A7B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schedulingRequestConfig</w:t>
            </w:r>
            <w:r w:rsidRPr="00F66A7B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.</w:t>
            </w:r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schedulingRequestToAddModList[</w:t>
            </w:r>
            <w:r w:rsidRPr="00F66A7B">
              <w:rPr>
                <w:rFonts w:ascii="Consolas" w:eastAsia="Times New Roman" w:hAnsi="Consolas"/>
                <w:color w:val="9C5D27"/>
                <w:sz w:val="16"/>
                <w:szCs w:val="16"/>
                <w:lang w:val="en-US" w:eastAsia="en-US"/>
              </w:rPr>
              <w:t>0</w:t>
            </w:r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]</w:t>
            </w:r>
            <w:r w:rsidRPr="00F66A7B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.</w:t>
            </w:r>
            <w:r w:rsidRPr="00F66A7B">
              <w:rPr>
                <w:rFonts w:ascii="Consolas" w:eastAsia="Times New Roman" w:hAnsi="Consolas"/>
                <w:color w:val="7A3E9D"/>
                <w:sz w:val="16"/>
                <w:szCs w:val="16"/>
                <w:lang w:val="en-US" w:eastAsia="en-US"/>
              </w:rPr>
              <w:t>sr_TransMax </w:t>
            </w:r>
            <w:r w:rsidRPr="00F66A7B">
              <w:rPr>
                <w:rFonts w:ascii="Consolas" w:eastAsia="Times New Roman" w:hAnsi="Consolas"/>
                <w:color w:val="777777"/>
                <w:sz w:val="16"/>
                <w:szCs w:val="16"/>
                <w:lang w:val="en-US" w:eastAsia="en-US"/>
              </w:rPr>
              <w:t>:=</w:t>
            </w:r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n64</w:t>
            </w:r>
            <w:r w:rsidRPr="00F66A7B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;</w:t>
            </w:r>
          </w:p>
          <w:p w14:paraId="4CD7F9CA" w14:textId="77777777" w:rsidR="00F66A7B" w:rsidRPr="00F66A7B" w:rsidRDefault="00F66A7B" w:rsidP="00F66A7B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f_NR_CellInfo_SetMAC_CellGroupConfig(nr_Cell1</w:t>
            </w:r>
            <w:r w:rsidRPr="00F66A7B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v_MAC_CellGroupConfig)</w:t>
            </w:r>
            <w:r w:rsidRPr="00F66A7B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;</w:t>
            </w:r>
          </w:p>
          <w:p w14:paraId="1496A6E2" w14:textId="77777777" w:rsidR="00F66A7B" w:rsidRPr="00F66A7B" w:rsidRDefault="00F66A7B" w:rsidP="00F66A7B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</w:p>
          <w:p w14:paraId="728CE02D" w14:textId="77777777" w:rsidR="00F66A7B" w:rsidRPr="00F66A7B" w:rsidRDefault="00F66A7B" w:rsidP="00F66A7B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r w:rsidRPr="00F66A7B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//Create and configure NR cell1</w:t>
            </w:r>
          </w:p>
          <w:p w14:paraId="21810168" w14:textId="77777777" w:rsidR="00F66A7B" w:rsidRPr="00F66A7B" w:rsidRDefault="00F66A7B" w:rsidP="00F66A7B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f_NR_CellConfig_Def(nr_Cell1)</w:t>
            </w:r>
            <w:r w:rsidRPr="00F66A7B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;</w:t>
            </w:r>
          </w:p>
          <w:p w14:paraId="6D1FAB5A" w14:textId="77777777" w:rsidR="00F66A7B" w:rsidRPr="00F66A7B" w:rsidRDefault="00F66A7B" w:rsidP="00F66A7B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r w:rsidRPr="00F66A7B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// Get NR capabilities sent during EUTRA preamble</w:t>
            </w:r>
          </w:p>
          <w:p w14:paraId="72FD7ADA" w14:textId="77777777" w:rsidR="00F66A7B" w:rsidRPr="00F66A7B" w:rsidRDefault="00F66A7B" w:rsidP="00F66A7B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lastRenderedPageBreak/>
              <w:t>    f_NR_ENDC_PreambleOnEUTRA(nr_Cell1</w:t>
            </w:r>
            <w:r w:rsidRPr="00F66A7B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MCG_Only)</w:t>
            </w:r>
            <w:r w:rsidRPr="00F66A7B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;</w:t>
            </w:r>
          </w:p>
          <w:p w14:paraId="015EF16A" w14:textId="77777777" w:rsidR="00F66A7B" w:rsidRPr="00F66A7B" w:rsidRDefault="00F66A7B" w:rsidP="00F66A7B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f_NR_AS_CipheringAlgorithm_Set(nea0)</w:t>
            </w:r>
            <w:r w:rsidRPr="00F66A7B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;</w:t>
            </w:r>
          </w:p>
          <w:p w14:paraId="3260187F" w14:textId="77777777" w:rsidR="00F66A7B" w:rsidRPr="00F66A7B" w:rsidRDefault="00F66A7B" w:rsidP="00F66A7B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</w:p>
          <w:p w14:paraId="2B988154" w14:textId="77777777" w:rsidR="00F66A7B" w:rsidRPr="00F66A7B" w:rsidRDefault="00F66A7B" w:rsidP="00F66A7B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r w:rsidRPr="00F66A7B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//set PDCP parameter discardTimer to 60ms</w:t>
            </w:r>
          </w:p>
          <w:p w14:paraId="14A6338B" w14:textId="77777777" w:rsidR="00F66A7B" w:rsidRPr="00F66A7B" w:rsidRDefault="00F66A7B" w:rsidP="00F66A7B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r w:rsidRPr="00F66A7B">
              <w:rPr>
                <w:rFonts w:ascii="Consolas" w:eastAsia="Times New Roman" w:hAnsi="Consolas"/>
                <w:color w:val="7A3E9D"/>
                <w:sz w:val="16"/>
                <w:szCs w:val="16"/>
                <w:lang w:val="en-US" w:eastAsia="en-US"/>
              </w:rPr>
              <w:t>v_DRB_ToAddModList</w:t>
            </w:r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[</w:t>
            </w:r>
            <w:r w:rsidRPr="00F66A7B">
              <w:rPr>
                <w:rFonts w:ascii="Consolas" w:eastAsia="Times New Roman" w:hAnsi="Consolas"/>
                <w:color w:val="9C5D27"/>
                <w:sz w:val="16"/>
                <w:szCs w:val="16"/>
                <w:lang w:val="en-US" w:eastAsia="en-US"/>
              </w:rPr>
              <w:t>0</w:t>
            </w:r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] </w:t>
            </w:r>
            <w:r w:rsidRPr="00F66A7B">
              <w:rPr>
                <w:rFonts w:ascii="Consolas" w:eastAsia="Times New Roman" w:hAnsi="Consolas"/>
                <w:color w:val="777777"/>
                <w:sz w:val="16"/>
                <w:szCs w:val="16"/>
                <w:lang w:val="en-US" w:eastAsia="en-US"/>
              </w:rPr>
              <w:t>:=</w:t>
            </w:r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cs_38508_DRB_ToAddMod(tsc_NR_DRB2</w:t>
            </w:r>
            <w:r w:rsidRPr="00F66A7B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</w:t>
            </w:r>
            <w:r w:rsidRPr="00F66A7B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// DRB id</w:t>
            </w:r>
          </w:p>
          <w:p w14:paraId="47142A48" w14:textId="77777777" w:rsidR="00F66A7B" w:rsidRPr="00F66A7B" w:rsidRDefault="00F66A7B" w:rsidP="00F66A7B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                                               cs_38508_PDCP_Config (</w:t>
            </w:r>
            <w:r w:rsidRPr="00F66A7B">
              <w:rPr>
                <w:rFonts w:ascii="Consolas" w:eastAsia="Times New Roman" w:hAnsi="Consolas"/>
                <w:color w:val="777777"/>
                <w:sz w:val="16"/>
                <w:szCs w:val="16"/>
                <w:lang w:val="en-US" w:eastAsia="en-US"/>
              </w:rPr>
              <w:t>-</w:t>
            </w:r>
            <w:r w:rsidRPr="00F66A7B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len18bits</w:t>
            </w:r>
            <w:r w:rsidRPr="00F66A7B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len18bits</w:t>
            </w:r>
            <w:r w:rsidRPr="00F66A7B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</w:t>
            </w:r>
            <w:r w:rsidRPr="00F66A7B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omit</w:t>
            </w:r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))</w:t>
            </w:r>
            <w:r w:rsidRPr="00F66A7B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;</w:t>
            </w:r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</w:t>
            </w:r>
            <w:r w:rsidRPr="00F66A7B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// default is 18 bits from 38.508-1</w:t>
            </w:r>
          </w:p>
          <w:p w14:paraId="6BA6F8FD" w14:textId="77777777" w:rsidR="00F66A7B" w:rsidRPr="00F66A7B" w:rsidRDefault="00F66A7B" w:rsidP="00F66A7B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</w:p>
          <w:p w14:paraId="7FAAE88F" w14:textId="77777777" w:rsidR="00F66A7B" w:rsidRPr="00F66A7B" w:rsidRDefault="00F66A7B" w:rsidP="00F66A7B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</w:t>
            </w:r>
          </w:p>
          <w:p w14:paraId="5AA8B075" w14:textId="77777777" w:rsidR="00F66A7B" w:rsidRPr="00F66A7B" w:rsidRDefault="00F66A7B" w:rsidP="00F66A7B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</w:p>
          <w:p w14:paraId="148651BF" w14:textId="77777777" w:rsidR="00F66A7B" w:rsidRPr="00F66A7B" w:rsidRDefault="00F66A7B" w:rsidP="00F66A7B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r w:rsidRPr="00F66A7B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//Configure on SS the SCG DRB in No MAC header manipulation in DL and RLC and PDCP in transparent mode</w:t>
            </w:r>
          </w:p>
          <w:p w14:paraId="7FFACCAC" w14:textId="77777777" w:rsidR="00F66A7B" w:rsidRPr="00F66A7B" w:rsidRDefault="00F66A7B" w:rsidP="00F66A7B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r w:rsidRPr="00F66A7B">
              <w:rPr>
                <w:rFonts w:ascii="Consolas" w:eastAsia="Times New Roman" w:hAnsi="Consolas"/>
                <w:color w:val="7A3E9D"/>
                <w:sz w:val="16"/>
                <w:szCs w:val="16"/>
                <w:lang w:val="en-US" w:eastAsia="en-US"/>
              </w:rPr>
              <w:t>v_SS_Drb_ConfigList  </w:t>
            </w:r>
            <w:r w:rsidRPr="00F66A7B">
              <w:rPr>
                <w:rFonts w:ascii="Consolas" w:eastAsia="Times New Roman" w:hAnsi="Consolas"/>
                <w:color w:val="777777"/>
                <w:sz w:val="16"/>
                <w:szCs w:val="16"/>
                <w:lang w:val="en-US" w:eastAsia="en-US"/>
              </w:rPr>
              <w:t>:=</w:t>
            </w:r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{cs_NR_SS_RadioBearer_MAC_TestMode(tsc_NR_DRB2</w:t>
            </w:r>
            <w:r w:rsidRPr="00F66A7B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cs_NR_MAC_TestModeInfo_NoHeaderManipulationDL_UL)}</w:t>
            </w:r>
            <w:r w:rsidRPr="00F66A7B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;</w:t>
            </w:r>
          </w:p>
          <w:p w14:paraId="538ADCD7" w14:textId="77777777" w:rsidR="00F66A7B" w:rsidRPr="00F66A7B" w:rsidRDefault="00F66A7B" w:rsidP="00F66A7B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f_NR_ENDC_ConfigAM_UM(nr_Cell1</w:t>
            </w:r>
            <w:r w:rsidRPr="00F66A7B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</w:t>
            </w:r>
            <w:r w:rsidRPr="00F66A7B">
              <w:rPr>
                <w:rFonts w:ascii="Consolas" w:eastAsia="Times New Roman" w:hAnsi="Consolas"/>
                <w:color w:val="9C5D27"/>
                <w:sz w:val="16"/>
                <w:szCs w:val="16"/>
                <w:lang w:val="en-US" w:eastAsia="en-US"/>
              </w:rPr>
              <w:t>1</w:t>
            </w:r>
            <w:r w:rsidRPr="00F66A7B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</w:t>
            </w:r>
            <w:r w:rsidRPr="00F66A7B">
              <w:rPr>
                <w:rFonts w:ascii="Consolas" w:eastAsia="Times New Roman" w:hAnsi="Consolas"/>
                <w:color w:val="9C5D27"/>
                <w:sz w:val="16"/>
                <w:szCs w:val="16"/>
                <w:lang w:val="en-US" w:eastAsia="en-US"/>
              </w:rPr>
              <w:t>0</w:t>
            </w:r>
            <w:r w:rsidRPr="00F66A7B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v_SS_Drb_ConfigList</w:t>
            </w:r>
            <w:r w:rsidRPr="00F66A7B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</w:t>
            </w:r>
            <w:r w:rsidRPr="00F66A7B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omit</w:t>
            </w:r>
            <w:r w:rsidRPr="00F66A7B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</w:t>
            </w:r>
            <w:r w:rsidRPr="00F66A7B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omit</w:t>
            </w:r>
            <w:r w:rsidRPr="00F66A7B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v_DRB_ToAddModList)</w:t>
            </w:r>
            <w:r w:rsidRPr="00F66A7B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;</w:t>
            </w:r>
          </w:p>
          <w:p w14:paraId="6E84668D" w14:textId="77777777" w:rsidR="00F66A7B" w:rsidRPr="00F66A7B" w:rsidRDefault="00F66A7B" w:rsidP="00F66A7B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r w:rsidRPr="00F66A7B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// Wait for Trigger from EUTRA indicating start of Test Body</w:t>
            </w:r>
          </w:p>
          <w:p w14:paraId="685F2C0D" w14:textId="77777777" w:rsidR="00F66A7B" w:rsidRPr="00F66A7B" w:rsidRDefault="00F66A7B" w:rsidP="00F66A7B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f_EUTRA_NR_WaitForCoOrd_Trigger(EUTRA)</w:t>
            </w:r>
            <w:r w:rsidRPr="00F66A7B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;</w:t>
            </w:r>
          </w:p>
          <w:p w14:paraId="2629E03E" w14:textId="77777777" w:rsidR="00F66A7B" w:rsidRPr="00F66A7B" w:rsidRDefault="00F66A7B" w:rsidP="00F66A7B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</w:p>
          <w:p w14:paraId="2F8C651E" w14:textId="77777777" w:rsidR="00F66A7B" w:rsidRPr="00F66A7B" w:rsidRDefault="00F66A7B" w:rsidP="00F66A7B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 </w:t>
            </w:r>
          </w:p>
          <w:p w14:paraId="38100B63" w14:textId="77777777" w:rsidR="00F66A7B" w:rsidRPr="00F66A7B" w:rsidRDefault="00F66A7B" w:rsidP="00F66A7B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f_NR_TestBody_Set(</w:t>
            </w:r>
            <w:r w:rsidRPr="00F66A7B">
              <w:rPr>
                <w:rFonts w:ascii="Consolas" w:eastAsia="Times New Roman" w:hAnsi="Consolas"/>
                <w:color w:val="9C5D27"/>
                <w:sz w:val="16"/>
                <w:szCs w:val="16"/>
                <w:lang w:val="en-US" w:eastAsia="en-US"/>
              </w:rPr>
              <w:t>true</w:t>
            </w:r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)</w:t>
            </w:r>
            <w:r w:rsidRPr="00F66A7B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;</w:t>
            </w:r>
          </w:p>
          <w:p w14:paraId="5A91A67C" w14:textId="77777777" w:rsidR="00F66A7B" w:rsidRPr="00F66A7B" w:rsidRDefault="00F66A7B" w:rsidP="00F66A7B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</w:p>
          <w:p w14:paraId="20ACD4DD" w14:textId="77777777" w:rsidR="00F66A7B" w:rsidRPr="00F66A7B" w:rsidRDefault="00F66A7B" w:rsidP="00F66A7B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fl_TC_7_1_1_9_1_ENDC_TestBody(tsc_NR_DRB2)</w:t>
            </w:r>
            <w:r w:rsidRPr="00F66A7B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;</w:t>
            </w:r>
          </w:p>
          <w:p w14:paraId="216EF8C1" w14:textId="77777777" w:rsidR="00F66A7B" w:rsidRPr="00F66A7B" w:rsidRDefault="00F66A7B" w:rsidP="00F66A7B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</w:p>
          <w:p w14:paraId="3949CF1E" w14:textId="77777777" w:rsidR="00F66A7B" w:rsidRPr="00F66A7B" w:rsidRDefault="00F66A7B" w:rsidP="00F66A7B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f_NR_TestBody_Set(</w:t>
            </w:r>
            <w:r w:rsidRPr="00F66A7B">
              <w:rPr>
                <w:rFonts w:ascii="Consolas" w:eastAsia="Times New Roman" w:hAnsi="Consolas"/>
                <w:color w:val="9C5D27"/>
                <w:sz w:val="16"/>
                <w:szCs w:val="16"/>
                <w:lang w:val="en-US" w:eastAsia="en-US"/>
              </w:rPr>
              <w:t>false</w:t>
            </w:r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)</w:t>
            </w:r>
            <w:r w:rsidRPr="00F66A7B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;</w:t>
            </w:r>
          </w:p>
          <w:p w14:paraId="5F9B84EB" w14:textId="77777777" w:rsidR="00F66A7B" w:rsidRPr="00F66A7B" w:rsidRDefault="00F66A7B" w:rsidP="00F66A7B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r w:rsidRPr="00F66A7B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// Send Trigger to EUTRA indicating Finish of Test Body</w:t>
            </w:r>
          </w:p>
          <w:p w14:paraId="6C470F19" w14:textId="77777777" w:rsidR="00F66A7B" w:rsidRPr="00F66A7B" w:rsidRDefault="00F66A7B" w:rsidP="00F66A7B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f_EUTRA_NR_SendCoOrd(EUTRA</w:t>
            </w:r>
            <w:r w:rsidRPr="00F66A7B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cms_EUTRA_NR_Trigger)</w:t>
            </w:r>
            <w:r w:rsidRPr="00F66A7B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;</w:t>
            </w:r>
          </w:p>
          <w:p w14:paraId="7D1B2937" w14:textId="77777777" w:rsidR="00F66A7B" w:rsidRPr="00F66A7B" w:rsidRDefault="00F66A7B" w:rsidP="00F66A7B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</w:p>
          <w:p w14:paraId="16091BFE" w14:textId="77777777" w:rsidR="00F66A7B" w:rsidRPr="00F66A7B" w:rsidRDefault="00F66A7B" w:rsidP="00F66A7B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r w:rsidRPr="00F66A7B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//Wait from coordination AFTER the connection is released in E-UTRA</w:t>
            </w:r>
          </w:p>
          <w:p w14:paraId="7683A03C" w14:textId="77777777" w:rsidR="00F66A7B" w:rsidRPr="00F66A7B" w:rsidRDefault="00F66A7B" w:rsidP="00F66A7B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f_EUTRA_NR_WaitForCoOrd_Trigger(EUTRA</w:t>
            </w:r>
            <w:r w:rsidRPr="00F66A7B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</w:t>
            </w:r>
            <w:r w:rsidRPr="00F66A7B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"Postamble"</w:t>
            </w:r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)</w:t>
            </w:r>
            <w:r w:rsidRPr="00F66A7B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;</w:t>
            </w:r>
          </w:p>
          <w:p w14:paraId="32A70A25" w14:textId="77777777" w:rsidR="00F66A7B" w:rsidRPr="00F66A7B" w:rsidRDefault="00F66A7B" w:rsidP="00F66A7B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r w:rsidRPr="00F66A7B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//Postamble</w:t>
            </w:r>
          </w:p>
          <w:p w14:paraId="4D3CFA18" w14:textId="77777777" w:rsidR="00F66A7B" w:rsidRPr="00F66A7B" w:rsidRDefault="00F66A7B" w:rsidP="00F66A7B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f_NR_ReleaseAllCells()</w:t>
            </w:r>
            <w:r w:rsidRPr="00F66A7B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;</w:t>
            </w:r>
          </w:p>
          <w:p w14:paraId="37533D97" w14:textId="77777777" w:rsidR="00F66A7B" w:rsidRPr="00F66A7B" w:rsidRDefault="00F66A7B" w:rsidP="00F66A7B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}</w:t>
            </w:r>
          </w:p>
          <w:p w14:paraId="0F6E9FA7" w14:textId="77777777" w:rsidR="00F66A7B" w:rsidRPr="00F66A7B" w:rsidRDefault="00F66A7B" w:rsidP="00F66A7B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</w:t>
            </w:r>
          </w:p>
          <w:p w14:paraId="7968E66E" w14:textId="77777777" w:rsidR="00CF4F8A" w:rsidRPr="000E0537" w:rsidRDefault="00CF4F8A" w:rsidP="005A70EF">
            <w:pPr>
              <w:overflowPunct/>
              <w:spacing w:after="0"/>
              <w:textAlignment w:val="auto"/>
              <w:rPr>
                <w:rFonts w:ascii="Courier New" w:hAnsi="Courier New" w:cs="Courier New"/>
                <w:color w:val="000000"/>
                <w:lang w:eastAsia="de-DE"/>
              </w:rPr>
            </w:pPr>
          </w:p>
        </w:tc>
      </w:tr>
    </w:tbl>
    <w:p w14:paraId="34BD7A9C" w14:textId="77777777" w:rsidR="00CF4F8A" w:rsidRPr="000E0537" w:rsidRDefault="00CF4F8A" w:rsidP="00CF4F8A">
      <w:pPr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color w:val="000000"/>
        </w:rPr>
      </w:pPr>
    </w:p>
    <w:p w14:paraId="64157A00" w14:textId="77777777" w:rsidR="00CF4F8A" w:rsidRDefault="00CF4F8A" w:rsidP="00CF4F8A">
      <w:pPr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color w:val="000000"/>
        </w:rPr>
      </w:pPr>
      <w:r w:rsidRPr="000E0537">
        <w:rPr>
          <w:rFonts w:ascii="Arial" w:hAnsi="Arial"/>
          <w:b/>
          <w:color w:val="000000"/>
        </w:rPr>
        <w:t>After Change:</w:t>
      </w:r>
    </w:p>
    <w:p w14:paraId="26F64F35" w14:textId="77777777" w:rsidR="00CF4F8A" w:rsidRPr="000E0537" w:rsidRDefault="00CF4F8A" w:rsidP="00CF4F8A">
      <w:pPr>
        <w:overflowPunct/>
        <w:autoSpaceDE/>
        <w:autoSpaceDN/>
        <w:adjustRightInd/>
        <w:textAlignment w:val="auto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31"/>
      </w:tblGrid>
      <w:tr w:rsidR="00CF4F8A" w14:paraId="0131FF5A" w14:textId="77777777" w:rsidTr="005A70EF">
        <w:tc>
          <w:tcPr>
            <w:tcW w:w="9641" w:type="dxa"/>
          </w:tcPr>
          <w:p w14:paraId="211885B3" w14:textId="77777777" w:rsidR="00F66A7B" w:rsidRPr="00F66A7B" w:rsidRDefault="00F66A7B" w:rsidP="00F66A7B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</w:t>
            </w:r>
            <w:r w:rsidRPr="00F66A7B">
              <w:rPr>
                <w:rFonts w:ascii="Consolas" w:eastAsia="Times New Roman" w:hAnsi="Consolas"/>
                <w:b/>
                <w:bCs/>
                <w:color w:val="AA3731"/>
                <w:sz w:val="16"/>
                <w:szCs w:val="16"/>
                <w:lang w:val="en-US" w:eastAsia="en-US"/>
              </w:rPr>
              <w:t>function</w:t>
            </w:r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f_TC_7_1_1_9_1_ENDC_NR() </w:t>
            </w:r>
            <w:r w:rsidRPr="00F66A7B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runs</w:t>
            </w:r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</w:t>
            </w:r>
            <w:r w:rsidRPr="00F66A7B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on</w:t>
            </w:r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ENDC_NR_PTC</w:t>
            </w:r>
          </w:p>
          <w:p w14:paraId="44CDDFD2" w14:textId="77777777" w:rsidR="00F66A7B" w:rsidRPr="00F66A7B" w:rsidRDefault="00F66A7B" w:rsidP="00F66A7B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{ </w:t>
            </w:r>
            <w:r w:rsidRPr="00F66A7B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// MAC Reconfiguration and Reset</w:t>
            </w:r>
          </w:p>
          <w:p w14:paraId="2910532F" w14:textId="77777777" w:rsidR="00F66A7B" w:rsidRPr="00F66A7B" w:rsidRDefault="00F66A7B" w:rsidP="00F66A7B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r w:rsidRPr="00F66A7B">
              <w:rPr>
                <w:rFonts w:ascii="Consolas" w:eastAsia="Times New Roman" w:hAnsi="Consolas"/>
                <w:b/>
                <w:bCs/>
                <w:color w:val="AA3731"/>
                <w:sz w:val="16"/>
                <w:szCs w:val="16"/>
                <w:lang w:val="en-US" w:eastAsia="en-US"/>
              </w:rPr>
              <w:t>var</w:t>
            </w:r>
            <w:r w:rsidRPr="00F66A7B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 template</w:t>
            </w:r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(</w:t>
            </w:r>
            <w:r w:rsidRPr="00F66A7B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omit</w:t>
            </w:r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) </w:t>
            </w:r>
            <w:r w:rsidRPr="00F66A7B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NR_RadioBearerList_Type</w:t>
            </w:r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v_SS_Drb_ConfigList</w:t>
            </w:r>
            <w:r w:rsidRPr="00F66A7B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;</w:t>
            </w:r>
          </w:p>
          <w:p w14:paraId="7253E805" w14:textId="77777777" w:rsidR="00F66A7B" w:rsidRPr="00F66A7B" w:rsidRDefault="00F66A7B" w:rsidP="00F66A7B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r w:rsidRPr="00F66A7B">
              <w:rPr>
                <w:rFonts w:ascii="Consolas" w:eastAsia="Times New Roman" w:hAnsi="Consolas"/>
                <w:b/>
                <w:bCs/>
                <w:color w:val="AA3731"/>
                <w:sz w:val="16"/>
                <w:szCs w:val="16"/>
                <w:lang w:val="en-US" w:eastAsia="en-US"/>
              </w:rPr>
              <w:t>var</w:t>
            </w:r>
            <w:r w:rsidRPr="00F66A7B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 template</w:t>
            </w:r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(</w:t>
            </w:r>
            <w:r w:rsidRPr="00F66A7B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omit</w:t>
            </w:r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) </w:t>
            </w:r>
            <w:r w:rsidRPr="00F66A7B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DRB_ToAddModList</w:t>
            </w:r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v_DRB_ToAddModList</w:t>
            </w:r>
            <w:r w:rsidRPr="00F66A7B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;</w:t>
            </w:r>
          </w:p>
          <w:p w14:paraId="17F8FFA1" w14:textId="77777777" w:rsidR="00F66A7B" w:rsidRPr="00F66A7B" w:rsidRDefault="00F66A7B" w:rsidP="00F66A7B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r w:rsidRPr="00F66A7B">
              <w:rPr>
                <w:rFonts w:ascii="Consolas" w:eastAsia="Times New Roman" w:hAnsi="Consolas"/>
                <w:b/>
                <w:bCs/>
                <w:color w:val="AA3731"/>
                <w:sz w:val="16"/>
                <w:szCs w:val="16"/>
                <w:lang w:val="en-US" w:eastAsia="en-US"/>
              </w:rPr>
              <w:t>var</w:t>
            </w:r>
            <w:r w:rsidRPr="00F66A7B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 template</w:t>
            </w:r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(</w:t>
            </w:r>
            <w:r w:rsidRPr="00F66A7B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value</w:t>
            </w:r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) </w:t>
            </w:r>
            <w:r w:rsidRPr="00F66A7B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MAC_CellGroupConfig</w:t>
            </w:r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v_MAC_CellGroupConfig</w:t>
            </w:r>
            <w:r w:rsidRPr="00F66A7B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;</w:t>
            </w:r>
          </w:p>
          <w:p w14:paraId="4673880C" w14:textId="77777777" w:rsidR="00F66A7B" w:rsidRPr="00F66A7B" w:rsidRDefault="00F66A7B" w:rsidP="00F66A7B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r w:rsidRPr="00F66A7B">
              <w:rPr>
                <w:rFonts w:ascii="Consolas" w:eastAsia="Times New Roman" w:hAnsi="Consolas"/>
                <w:b/>
                <w:bCs/>
                <w:color w:val="AA3731"/>
                <w:sz w:val="16"/>
                <w:szCs w:val="16"/>
                <w:highlight w:val="yellow"/>
                <w:lang w:val="en-US" w:eastAsia="en-US"/>
              </w:rPr>
              <w:t>var</w:t>
            </w:r>
            <w:r w:rsidRPr="00F66A7B">
              <w:rPr>
                <w:rFonts w:ascii="Consolas" w:eastAsia="Times New Roman" w:hAnsi="Consolas"/>
                <w:color w:val="4B69C6"/>
                <w:sz w:val="16"/>
                <w:szCs w:val="16"/>
                <w:highlight w:val="yellow"/>
                <w:lang w:val="en-US" w:eastAsia="en-US"/>
              </w:rPr>
              <w:t> template</w:t>
            </w:r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highlight w:val="yellow"/>
                <w:lang w:val="en-US" w:eastAsia="en-US"/>
              </w:rPr>
              <w:t> (</w:t>
            </w:r>
            <w:r w:rsidRPr="00F66A7B">
              <w:rPr>
                <w:rFonts w:ascii="Consolas" w:eastAsia="Times New Roman" w:hAnsi="Consolas"/>
                <w:color w:val="4B69C6"/>
                <w:sz w:val="16"/>
                <w:szCs w:val="16"/>
                <w:highlight w:val="yellow"/>
                <w:lang w:val="en-US" w:eastAsia="en-US"/>
              </w:rPr>
              <w:t>value</w:t>
            </w:r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highlight w:val="yellow"/>
                <w:lang w:val="en-US" w:eastAsia="en-US"/>
              </w:rPr>
              <w:t>) </w:t>
            </w:r>
            <w:r w:rsidRPr="00F66A7B">
              <w:rPr>
                <w:rFonts w:ascii="Consolas" w:eastAsia="Times New Roman" w:hAnsi="Consolas"/>
                <w:color w:val="4B69C6"/>
                <w:sz w:val="16"/>
                <w:szCs w:val="16"/>
                <w:highlight w:val="yellow"/>
                <w:lang w:val="en-US" w:eastAsia="en-US"/>
              </w:rPr>
              <w:t>NR_HarqProcessConfig_Type</w:t>
            </w:r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highlight w:val="yellow"/>
                <w:lang w:val="en-US" w:eastAsia="en-US"/>
              </w:rPr>
              <w:t> v_NR_HarqProcessConfig_DL </w:t>
            </w:r>
            <w:r w:rsidRPr="00F66A7B">
              <w:rPr>
                <w:rFonts w:ascii="Consolas" w:eastAsia="Times New Roman" w:hAnsi="Consolas"/>
                <w:color w:val="777777"/>
                <w:sz w:val="16"/>
                <w:szCs w:val="16"/>
                <w:highlight w:val="yellow"/>
                <w:lang w:val="en-US" w:eastAsia="en-US"/>
              </w:rPr>
              <w:t>:=</w:t>
            </w:r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highlight w:val="yellow"/>
                <w:lang w:val="en-US" w:eastAsia="en-US"/>
              </w:rPr>
              <w:t> { </w:t>
            </w:r>
            <w:r w:rsidRPr="00F66A7B">
              <w:rPr>
                <w:rFonts w:ascii="Consolas" w:eastAsia="Times New Roman" w:hAnsi="Consolas"/>
                <w:color w:val="7A3E9D"/>
                <w:sz w:val="16"/>
                <w:szCs w:val="16"/>
                <w:highlight w:val="yellow"/>
                <w:lang w:val="en-US" w:eastAsia="en-US"/>
              </w:rPr>
              <w:t>SpecificSubset </w:t>
            </w:r>
            <w:r w:rsidRPr="00F66A7B">
              <w:rPr>
                <w:rFonts w:ascii="Consolas" w:eastAsia="Times New Roman" w:hAnsi="Consolas"/>
                <w:color w:val="777777"/>
                <w:sz w:val="16"/>
                <w:szCs w:val="16"/>
                <w:highlight w:val="yellow"/>
                <w:lang w:val="en-US" w:eastAsia="en-US"/>
              </w:rPr>
              <w:t>:=</w:t>
            </w:r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highlight w:val="yellow"/>
                <w:lang w:val="en-US" w:eastAsia="en-US"/>
              </w:rPr>
              <w:t> {</w:t>
            </w:r>
            <w:r w:rsidRPr="00F66A7B">
              <w:rPr>
                <w:rFonts w:ascii="Consolas" w:eastAsia="Times New Roman" w:hAnsi="Consolas"/>
                <w:color w:val="9C5D27"/>
                <w:sz w:val="16"/>
                <w:szCs w:val="16"/>
                <w:highlight w:val="yellow"/>
                <w:lang w:val="en-US" w:eastAsia="en-US"/>
              </w:rPr>
              <w:t>0</w:t>
            </w:r>
            <w:r w:rsidRPr="00F66A7B">
              <w:rPr>
                <w:rFonts w:ascii="Consolas" w:eastAsia="Times New Roman" w:hAnsi="Consolas"/>
                <w:color w:val="448C27"/>
                <w:sz w:val="16"/>
                <w:szCs w:val="16"/>
                <w:highlight w:val="yellow"/>
                <w:lang w:val="en-US" w:eastAsia="en-US"/>
              </w:rPr>
              <w:t>,</w:t>
            </w:r>
            <w:r w:rsidRPr="00F66A7B">
              <w:rPr>
                <w:rFonts w:ascii="Consolas" w:eastAsia="Times New Roman" w:hAnsi="Consolas"/>
                <w:color w:val="9C5D27"/>
                <w:sz w:val="16"/>
                <w:szCs w:val="16"/>
                <w:highlight w:val="yellow"/>
                <w:lang w:val="en-US" w:eastAsia="en-US"/>
              </w:rPr>
              <w:t>2</w:t>
            </w:r>
            <w:r w:rsidRPr="00F66A7B">
              <w:rPr>
                <w:rFonts w:ascii="Consolas" w:eastAsia="Times New Roman" w:hAnsi="Consolas"/>
                <w:color w:val="448C27"/>
                <w:sz w:val="16"/>
                <w:szCs w:val="16"/>
                <w:highlight w:val="yellow"/>
                <w:lang w:val="en-US" w:eastAsia="en-US"/>
              </w:rPr>
              <w:t>,</w:t>
            </w:r>
            <w:r w:rsidRPr="00F66A7B">
              <w:rPr>
                <w:rFonts w:ascii="Consolas" w:eastAsia="Times New Roman" w:hAnsi="Consolas"/>
                <w:color w:val="9C5D27"/>
                <w:sz w:val="16"/>
                <w:szCs w:val="16"/>
                <w:highlight w:val="yellow"/>
                <w:lang w:val="en-US" w:eastAsia="en-US"/>
              </w:rPr>
              <w:t>3</w:t>
            </w:r>
            <w:r w:rsidRPr="00F66A7B">
              <w:rPr>
                <w:rFonts w:ascii="Consolas" w:eastAsia="Times New Roman" w:hAnsi="Consolas"/>
                <w:color w:val="448C27"/>
                <w:sz w:val="16"/>
                <w:szCs w:val="16"/>
                <w:highlight w:val="yellow"/>
                <w:lang w:val="en-US" w:eastAsia="en-US"/>
              </w:rPr>
              <w:t>,</w:t>
            </w:r>
            <w:r w:rsidRPr="00F66A7B">
              <w:rPr>
                <w:rFonts w:ascii="Consolas" w:eastAsia="Times New Roman" w:hAnsi="Consolas"/>
                <w:color w:val="9C5D27"/>
                <w:sz w:val="16"/>
                <w:szCs w:val="16"/>
                <w:highlight w:val="yellow"/>
                <w:lang w:val="en-US" w:eastAsia="en-US"/>
              </w:rPr>
              <w:t>4</w:t>
            </w:r>
            <w:r w:rsidRPr="00F66A7B">
              <w:rPr>
                <w:rFonts w:ascii="Consolas" w:eastAsia="Times New Roman" w:hAnsi="Consolas"/>
                <w:color w:val="448C27"/>
                <w:sz w:val="16"/>
                <w:szCs w:val="16"/>
                <w:highlight w:val="yellow"/>
                <w:lang w:val="en-US" w:eastAsia="en-US"/>
              </w:rPr>
              <w:t>,</w:t>
            </w:r>
            <w:r w:rsidRPr="00F66A7B">
              <w:rPr>
                <w:rFonts w:ascii="Consolas" w:eastAsia="Times New Roman" w:hAnsi="Consolas"/>
                <w:color w:val="9C5D27"/>
                <w:sz w:val="16"/>
                <w:szCs w:val="16"/>
                <w:highlight w:val="yellow"/>
                <w:lang w:val="en-US" w:eastAsia="en-US"/>
              </w:rPr>
              <w:t>6</w:t>
            </w:r>
            <w:r w:rsidRPr="00F66A7B">
              <w:rPr>
                <w:rFonts w:ascii="Consolas" w:eastAsia="Times New Roman" w:hAnsi="Consolas"/>
                <w:color w:val="448C27"/>
                <w:sz w:val="16"/>
                <w:szCs w:val="16"/>
                <w:highlight w:val="yellow"/>
                <w:lang w:val="en-US" w:eastAsia="en-US"/>
              </w:rPr>
              <w:t>,</w:t>
            </w:r>
            <w:r w:rsidRPr="00F66A7B">
              <w:rPr>
                <w:rFonts w:ascii="Consolas" w:eastAsia="Times New Roman" w:hAnsi="Consolas"/>
                <w:color w:val="9C5D27"/>
                <w:sz w:val="16"/>
                <w:szCs w:val="16"/>
                <w:highlight w:val="yellow"/>
                <w:lang w:val="en-US" w:eastAsia="en-US"/>
              </w:rPr>
              <w:t>7</w:t>
            </w:r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highlight w:val="yellow"/>
                <w:lang w:val="en-US" w:eastAsia="en-US"/>
              </w:rPr>
              <w:t> }}</w:t>
            </w:r>
            <w:r w:rsidRPr="00F66A7B">
              <w:rPr>
                <w:rFonts w:ascii="Consolas" w:eastAsia="Times New Roman" w:hAnsi="Consolas"/>
                <w:color w:val="448C27"/>
                <w:sz w:val="16"/>
                <w:szCs w:val="16"/>
                <w:highlight w:val="yellow"/>
                <w:lang w:val="en-US" w:eastAsia="en-US"/>
              </w:rPr>
              <w:t>;</w:t>
            </w:r>
          </w:p>
          <w:p w14:paraId="593715EA" w14:textId="77777777" w:rsidR="00F66A7B" w:rsidRPr="00F66A7B" w:rsidRDefault="00F66A7B" w:rsidP="00F66A7B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r w:rsidRPr="00F66A7B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//Init Cell parameters</w:t>
            </w:r>
          </w:p>
          <w:p w14:paraId="31509EE1" w14:textId="77777777" w:rsidR="00F66A7B" w:rsidRPr="00F66A7B" w:rsidRDefault="00F66A7B" w:rsidP="00F66A7B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f_ENDC_NR_Init()</w:t>
            </w:r>
            <w:r w:rsidRPr="00F66A7B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;</w:t>
            </w:r>
          </w:p>
          <w:p w14:paraId="7CEBF4A7" w14:textId="77777777" w:rsidR="00F66A7B" w:rsidRPr="00F66A7B" w:rsidRDefault="00F66A7B" w:rsidP="00F66A7B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</w:p>
          <w:p w14:paraId="0B041E6B" w14:textId="4975D92D" w:rsidR="00F66A7B" w:rsidRPr="00F66A7B" w:rsidRDefault="00F66A7B" w:rsidP="00F66A7B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r>
              <w:rPr>
                <w:rFonts w:ascii="Consolas" w:eastAsia="Times New Roman" w:hAnsi="Consolas"/>
                <w:color w:val="7A3E9D"/>
                <w:sz w:val="16"/>
                <w:szCs w:val="16"/>
                <w:lang w:val="en-US" w:eastAsia="en-US"/>
              </w:rPr>
              <w:t>...</w:t>
            </w:r>
          </w:p>
          <w:p w14:paraId="380FB0BC" w14:textId="77777777" w:rsidR="00F66A7B" w:rsidRPr="00F66A7B" w:rsidRDefault="00F66A7B" w:rsidP="00F66A7B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</w:p>
          <w:p w14:paraId="4CFBE92C" w14:textId="77777777" w:rsidR="00F66A7B" w:rsidRPr="00F66A7B" w:rsidRDefault="00F66A7B" w:rsidP="00F66A7B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r w:rsidRPr="00F66A7B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//Restrict the SS to use of the HARQ proccess id used by the test cases</w:t>
            </w:r>
          </w:p>
          <w:p w14:paraId="772D24C2" w14:textId="77777777" w:rsidR="00F66A7B" w:rsidRPr="00F66A7B" w:rsidRDefault="00F66A7B" w:rsidP="00F66A7B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lastRenderedPageBreak/>
              <w:t>    </w:t>
            </w:r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highlight w:val="yellow"/>
                <w:lang w:val="en-US" w:eastAsia="en-US"/>
              </w:rPr>
              <w:t>f_NR_SS_CommonCellConfig(nr_Cell1</w:t>
            </w:r>
            <w:r w:rsidRPr="00F66A7B">
              <w:rPr>
                <w:rFonts w:ascii="Consolas" w:eastAsia="Times New Roman" w:hAnsi="Consolas"/>
                <w:color w:val="448C27"/>
                <w:sz w:val="16"/>
                <w:szCs w:val="16"/>
                <w:highlight w:val="yellow"/>
                <w:lang w:val="en-US" w:eastAsia="en-US"/>
              </w:rPr>
              <w:t>,</w:t>
            </w:r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highlight w:val="yellow"/>
                <w:lang w:val="en-US" w:eastAsia="en-US"/>
              </w:rPr>
              <w:t> cas_NR_DciDlInfo_REQ(nr_Cell1</w:t>
            </w:r>
            <w:r w:rsidRPr="00F66A7B">
              <w:rPr>
                <w:rFonts w:ascii="Consolas" w:eastAsia="Times New Roman" w:hAnsi="Consolas"/>
                <w:color w:val="448C27"/>
                <w:sz w:val="16"/>
                <w:szCs w:val="16"/>
                <w:highlight w:val="yellow"/>
                <w:lang w:val="en-US" w:eastAsia="en-US"/>
              </w:rPr>
              <w:t>,</w:t>
            </w:r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highlight w:val="yellow"/>
                <w:lang w:val="en-US" w:eastAsia="en-US"/>
              </w:rPr>
              <w:t> cs_TimingInfo_Now</w:t>
            </w:r>
            <w:r w:rsidRPr="00F66A7B">
              <w:rPr>
                <w:rFonts w:ascii="Consolas" w:eastAsia="Times New Roman" w:hAnsi="Consolas"/>
                <w:color w:val="448C27"/>
                <w:sz w:val="16"/>
                <w:szCs w:val="16"/>
                <w:highlight w:val="yellow"/>
                <w:lang w:val="en-US" w:eastAsia="en-US"/>
              </w:rPr>
              <w:t>,</w:t>
            </w:r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highlight w:val="yellow"/>
                <w:lang w:val="en-US" w:eastAsia="en-US"/>
              </w:rPr>
              <w:t> cs_NR_DciDlInfo(cs_NR_DciFormat_1_X_ResourceAssignment(</w:t>
            </w:r>
            <w:r w:rsidRPr="00F66A7B">
              <w:rPr>
                <w:rFonts w:ascii="Consolas" w:eastAsia="Times New Roman" w:hAnsi="Consolas"/>
                <w:color w:val="777777"/>
                <w:sz w:val="16"/>
                <w:szCs w:val="16"/>
                <w:highlight w:val="yellow"/>
                <w:lang w:val="en-US" w:eastAsia="en-US"/>
              </w:rPr>
              <w:t>-</w:t>
            </w:r>
            <w:r w:rsidRPr="00F66A7B">
              <w:rPr>
                <w:rFonts w:ascii="Consolas" w:eastAsia="Times New Roman" w:hAnsi="Consolas"/>
                <w:color w:val="448C27"/>
                <w:sz w:val="16"/>
                <w:szCs w:val="16"/>
                <w:highlight w:val="yellow"/>
                <w:lang w:val="en-US" w:eastAsia="en-US"/>
              </w:rPr>
              <w:t>,</w:t>
            </w:r>
            <w:r w:rsidRPr="00F66A7B">
              <w:rPr>
                <w:rFonts w:ascii="Consolas" w:eastAsia="Times New Roman" w:hAnsi="Consolas"/>
                <w:color w:val="777777"/>
                <w:sz w:val="16"/>
                <w:szCs w:val="16"/>
                <w:highlight w:val="yellow"/>
                <w:lang w:val="en-US" w:eastAsia="en-US"/>
              </w:rPr>
              <w:t>-</w:t>
            </w:r>
            <w:r w:rsidRPr="00F66A7B">
              <w:rPr>
                <w:rFonts w:ascii="Consolas" w:eastAsia="Times New Roman" w:hAnsi="Consolas"/>
                <w:color w:val="448C27"/>
                <w:sz w:val="16"/>
                <w:szCs w:val="16"/>
                <w:highlight w:val="yellow"/>
                <w:lang w:val="en-US" w:eastAsia="en-US"/>
              </w:rPr>
              <w:t>,</w:t>
            </w:r>
            <w:r w:rsidRPr="00F66A7B">
              <w:rPr>
                <w:rFonts w:ascii="Consolas" w:eastAsia="Times New Roman" w:hAnsi="Consolas"/>
                <w:color w:val="777777"/>
                <w:sz w:val="16"/>
                <w:szCs w:val="16"/>
                <w:highlight w:val="yellow"/>
                <w:lang w:val="en-US" w:eastAsia="en-US"/>
              </w:rPr>
              <w:t>-</w:t>
            </w:r>
            <w:r w:rsidRPr="00F66A7B">
              <w:rPr>
                <w:rFonts w:ascii="Consolas" w:eastAsia="Times New Roman" w:hAnsi="Consolas"/>
                <w:color w:val="448C27"/>
                <w:sz w:val="16"/>
                <w:szCs w:val="16"/>
                <w:highlight w:val="yellow"/>
                <w:lang w:val="en-US" w:eastAsia="en-US"/>
              </w:rPr>
              <w:t>,</w:t>
            </w:r>
            <w:r w:rsidRPr="00F66A7B">
              <w:rPr>
                <w:rFonts w:ascii="Consolas" w:eastAsia="Times New Roman" w:hAnsi="Consolas"/>
                <w:color w:val="777777"/>
                <w:sz w:val="16"/>
                <w:szCs w:val="16"/>
                <w:highlight w:val="yellow"/>
                <w:lang w:val="en-US" w:eastAsia="en-US"/>
              </w:rPr>
              <w:t>-</w:t>
            </w:r>
            <w:r w:rsidRPr="00F66A7B">
              <w:rPr>
                <w:rFonts w:ascii="Consolas" w:eastAsia="Times New Roman" w:hAnsi="Consolas"/>
                <w:color w:val="448C27"/>
                <w:sz w:val="16"/>
                <w:szCs w:val="16"/>
                <w:highlight w:val="yellow"/>
                <w:lang w:val="en-US" w:eastAsia="en-US"/>
              </w:rPr>
              <w:t>,</w:t>
            </w:r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highlight w:val="yellow"/>
                <w:lang w:val="en-US" w:eastAsia="en-US"/>
              </w:rPr>
              <w:t>v_NR_HarqProcessConfig_DL)</w:t>
            </w:r>
            <w:r w:rsidRPr="00F66A7B">
              <w:rPr>
                <w:rFonts w:ascii="Consolas" w:eastAsia="Times New Roman" w:hAnsi="Consolas"/>
                <w:color w:val="448C27"/>
                <w:sz w:val="16"/>
                <w:szCs w:val="16"/>
                <w:highlight w:val="yellow"/>
                <w:lang w:val="en-US" w:eastAsia="en-US"/>
              </w:rPr>
              <w:t>,</w:t>
            </w:r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highlight w:val="yellow"/>
                <w:lang w:val="en-US" w:eastAsia="en-US"/>
              </w:rPr>
              <w:t> </w:t>
            </w:r>
            <w:r w:rsidRPr="00F66A7B">
              <w:rPr>
                <w:rFonts w:ascii="Consolas" w:eastAsia="Times New Roman" w:hAnsi="Consolas"/>
                <w:color w:val="777777"/>
                <w:sz w:val="16"/>
                <w:szCs w:val="16"/>
                <w:highlight w:val="yellow"/>
                <w:lang w:val="en-US" w:eastAsia="en-US"/>
              </w:rPr>
              <w:t>-</w:t>
            </w:r>
            <w:r w:rsidRPr="00F66A7B">
              <w:rPr>
                <w:rFonts w:ascii="Consolas" w:eastAsia="Times New Roman" w:hAnsi="Consolas"/>
                <w:color w:val="448C27"/>
                <w:sz w:val="16"/>
                <w:szCs w:val="16"/>
                <w:highlight w:val="yellow"/>
                <w:lang w:val="en-US" w:eastAsia="en-US"/>
              </w:rPr>
              <w:t>,</w:t>
            </w:r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highlight w:val="yellow"/>
                <w:lang w:val="en-US" w:eastAsia="en-US"/>
              </w:rPr>
              <w:t> </w:t>
            </w:r>
            <w:r w:rsidRPr="00F66A7B">
              <w:rPr>
                <w:rFonts w:ascii="Consolas" w:eastAsia="Times New Roman" w:hAnsi="Consolas"/>
                <w:color w:val="777777"/>
                <w:sz w:val="16"/>
                <w:szCs w:val="16"/>
                <w:highlight w:val="yellow"/>
                <w:lang w:val="en-US" w:eastAsia="en-US"/>
              </w:rPr>
              <w:t>-</w:t>
            </w:r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highlight w:val="yellow"/>
                <w:lang w:val="en-US" w:eastAsia="en-US"/>
              </w:rPr>
              <w:t>)))</w:t>
            </w:r>
            <w:r w:rsidRPr="00F66A7B">
              <w:rPr>
                <w:rFonts w:ascii="Consolas" w:eastAsia="Times New Roman" w:hAnsi="Consolas"/>
                <w:color w:val="448C27"/>
                <w:sz w:val="16"/>
                <w:szCs w:val="16"/>
                <w:highlight w:val="yellow"/>
                <w:lang w:val="en-US" w:eastAsia="en-US"/>
              </w:rPr>
              <w:t>;</w:t>
            </w:r>
          </w:p>
          <w:p w14:paraId="19E81646" w14:textId="77777777" w:rsidR="00F66A7B" w:rsidRPr="00F66A7B" w:rsidRDefault="00F66A7B" w:rsidP="00F66A7B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   </w:t>
            </w:r>
          </w:p>
          <w:p w14:paraId="77AB2F34" w14:textId="77777777" w:rsidR="00F66A7B" w:rsidRPr="00F66A7B" w:rsidRDefault="00F66A7B" w:rsidP="00F66A7B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r w:rsidRPr="00F66A7B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// Wait for Trigger from EUTRA indicating start of Test Body</w:t>
            </w:r>
          </w:p>
          <w:p w14:paraId="7D3ECB6F" w14:textId="77777777" w:rsidR="00F66A7B" w:rsidRPr="00F66A7B" w:rsidRDefault="00F66A7B" w:rsidP="00F66A7B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f_EUTRA_NR_WaitForCoOrd_Trigger(EUTRA)</w:t>
            </w:r>
            <w:r w:rsidRPr="00F66A7B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;</w:t>
            </w:r>
          </w:p>
          <w:p w14:paraId="3B08034F" w14:textId="69EC1695" w:rsidR="00F66A7B" w:rsidRPr="00F66A7B" w:rsidRDefault="00F66A7B" w:rsidP="00F66A7B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 xml:space="preserve">     </w:t>
            </w:r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f_NR_TestBody_Set(</w:t>
            </w:r>
            <w:r w:rsidRPr="00F66A7B">
              <w:rPr>
                <w:rFonts w:ascii="Consolas" w:eastAsia="Times New Roman" w:hAnsi="Consolas"/>
                <w:color w:val="9C5D27"/>
                <w:sz w:val="16"/>
                <w:szCs w:val="16"/>
                <w:lang w:val="en-US" w:eastAsia="en-US"/>
              </w:rPr>
              <w:t>true</w:t>
            </w:r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)</w:t>
            </w:r>
            <w:r w:rsidRPr="00F66A7B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;</w:t>
            </w:r>
          </w:p>
          <w:p w14:paraId="3D73B7A7" w14:textId="77777777" w:rsidR="00F66A7B" w:rsidRPr="00F66A7B" w:rsidRDefault="00F66A7B" w:rsidP="00F66A7B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</w:p>
          <w:p w14:paraId="1B596639" w14:textId="77777777" w:rsidR="00F66A7B" w:rsidRPr="00F66A7B" w:rsidRDefault="00F66A7B" w:rsidP="00F66A7B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fl_TC_7_1_1_9_1_ENDC_TestBody(tsc_NR_DRB2)</w:t>
            </w:r>
            <w:r w:rsidRPr="00F66A7B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;</w:t>
            </w:r>
          </w:p>
          <w:p w14:paraId="4FB36967" w14:textId="77777777" w:rsidR="00F66A7B" w:rsidRPr="00F66A7B" w:rsidRDefault="00F66A7B" w:rsidP="00F66A7B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</w:p>
          <w:p w14:paraId="30DF864F" w14:textId="77777777" w:rsidR="00F66A7B" w:rsidRPr="00F66A7B" w:rsidRDefault="00F66A7B" w:rsidP="00F66A7B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f_NR_TestBody_Set(</w:t>
            </w:r>
            <w:r w:rsidRPr="00F66A7B">
              <w:rPr>
                <w:rFonts w:ascii="Consolas" w:eastAsia="Times New Roman" w:hAnsi="Consolas"/>
                <w:color w:val="9C5D27"/>
                <w:sz w:val="16"/>
                <w:szCs w:val="16"/>
                <w:lang w:val="en-US" w:eastAsia="en-US"/>
              </w:rPr>
              <w:t>false</w:t>
            </w:r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)</w:t>
            </w:r>
            <w:r w:rsidRPr="00F66A7B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;</w:t>
            </w:r>
          </w:p>
          <w:p w14:paraId="0A306223" w14:textId="77777777" w:rsidR="00F66A7B" w:rsidRPr="00F66A7B" w:rsidRDefault="00F66A7B" w:rsidP="00F66A7B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r w:rsidRPr="00F66A7B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// Send Trigger to EUTRA indicating Finish of Test Body</w:t>
            </w:r>
          </w:p>
          <w:p w14:paraId="7D319F98" w14:textId="77777777" w:rsidR="00F66A7B" w:rsidRPr="00F66A7B" w:rsidRDefault="00F66A7B" w:rsidP="00F66A7B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f_EUTRA_NR_SendCoOrd(EUTRA</w:t>
            </w:r>
            <w:r w:rsidRPr="00F66A7B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cms_EUTRA_NR_Trigger)</w:t>
            </w:r>
            <w:r w:rsidRPr="00F66A7B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;</w:t>
            </w:r>
          </w:p>
          <w:p w14:paraId="73C483F9" w14:textId="77777777" w:rsidR="00F66A7B" w:rsidRPr="00F66A7B" w:rsidRDefault="00F66A7B" w:rsidP="00F66A7B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</w:p>
          <w:p w14:paraId="5507EE1A" w14:textId="77777777" w:rsidR="00F66A7B" w:rsidRPr="00F66A7B" w:rsidRDefault="00F66A7B" w:rsidP="00F66A7B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r w:rsidRPr="00F66A7B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//Wait from coordination AFTER the connection is released in E-UTRA</w:t>
            </w:r>
          </w:p>
          <w:p w14:paraId="2C464505" w14:textId="77777777" w:rsidR="00F66A7B" w:rsidRPr="00F66A7B" w:rsidRDefault="00F66A7B" w:rsidP="00F66A7B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f_EUTRA_NR_WaitForCoOrd_Trigger(EUTRA</w:t>
            </w:r>
            <w:r w:rsidRPr="00F66A7B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</w:t>
            </w:r>
            <w:r w:rsidRPr="00F66A7B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"Postamble"</w:t>
            </w:r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)</w:t>
            </w:r>
            <w:r w:rsidRPr="00F66A7B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;</w:t>
            </w:r>
          </w:p>
          <w:p w14:paraId="1ED2A809" w14:textId="77777777" w:rsidR="00F66A7B" w:rsidRPr="00F66A7B" w:rsidRDefault="00F66A7B" w:rsidP="00F66A7B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r w:rsidRPr="00F66A7B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//Postamble</w:t>
            </w:r>
          </w:p>
          <w:p w14:paraId="1285253C" w14:textId="77777777" w:rsidR="00F66A7B" w:rsidRPr="00F66A7B" w:rsidRDefault="00F66A7B" w:rsidP="00F66A7B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f_NR_ReleaseAllCells()</w:t>
            </w:r>
            <w:r w:rsidRPr="00F66A7B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;</w:t>
            </w:r>
          </w:p>
          <w:p w14:paraId="18F2189C" w14:textId="77777777" w:rsidR="00F66A7B" w:rsidRPr="00F66A7B" w:rsidRDefault="00F66A7B" w:rsidP="00F66A7B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}</w:t>
            </w:r>
          </w:p>
          <w:p w14:paraId="1AA6D9CA" w14:textId="77777777" w:rsidR="00F66A7B" w:rsidRPr="00F66A7B" w:rsidRDefault="00F66A7B" w:rsidP="00F66A7B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</w:t>
            </w:r>
          </w:p>
          <w:p w14:paraId="4CEED36E" w14:textId="77777777" w:rsidR="00CF4F8A" w:rsidRDefault="00CF4F8A" w:rsidP="005A70EF"/>
        </w:tc>
      </w:tr>
    </w:tbl>
    <w:p w14:paraId="1FC50105" w14:textId="48C4F1A7" w:rsidR="00CF4F8A" w:rsidRDefault="00CF4F8A" w:rsidP="004A1A5A"/>
    <w:p w14:paraId="46775D06" w14:textId="6C388259" w:rsidR="005A70EF" w:rsidRDefault="005A70EF" w:rsidP="004A1A5A"/>
    <w:p w14:paraId="2C54DA4F" w14:textId="0BCAA253" w:rsidR="005A70EF" w:rsidRPr="000E0537" w:rsidRDefault="005A70EF" w:rsidP="005A70EF">
      <w:pPr>
        <w:keepNext/>
        <w:keepLines/>
        <w:numPr>
          <w:ilvl w:val="1"/>
          <w:numId w:val="11"/>
        </w:numPr>
        <w:overflowPunct/>
        <w:autoSpaceDE/>
        <w:autoSpaceDN/>
        <w:adjustRightInd/>
        <w:spacing w:before="480"/>
        <w:textAlignment w:val="auto"/>
        <w:outlineLvl w:val="1"/>
        <w:rPr>
          <w:rFonts w:ascii="Arial" w:hAnsi="Arial" w:cs="Arial"/>
          <w:b/>
          <w:color w:val="000000"/>
          <w:sz w:val="32"/>
          <w:lang w:val="en-US"/>
        </w:rPr>
      </w:pPr>
      <w:r>
        <w:rPr>
          <w:rFonts w:ascii="Arial" w:hAnsi="Arial" w:cs="Arial"/>
          <w:b/>
          <w:color w:val="000000"/>
          <w:sz w:val="32"/>
        </w:rPr>
        <w:t xml:space="preserve">New function </w:t>
      </w:r>
      <w:r w:rsidRPr="005A70EF">
        <w:rPr>
          <w:rFonts w:ascii="Arial" w:hAnsi="Arial" w:cs="Arial"/>
          <w:b/>
          <w:color w:val="000000"/>
          <w:sz w:val="32"/>
        </w:rPr>
        <w:t>f_NR_SS_CellConfig_DciDlInfo_Retransmission</w:t>
      </w:r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5A70EF" w:rsidRPr="000E0537" w14:paraId="5C9FDFE0" w14:textId="77777777" w:rsidTr="005A70E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7D87F" w14:textId="77777777" w:rsidR="005A70EF" w:rsidRPr="000E0537" w:rsidRDefault="005A70EF" w:rsidP="005A70EF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Arial" w:hAnsi="Arial" w:cs="Arial"/>
                <w:b/>
                <w:lang w:eastAsia="en-US"/>
              </w:rPr>
            </w:pPr>
            <w:r w:rsidRPr="000E0537">
              <w:rPr>
                <w:rFonts w:ascii="Arial" w:hAnsi="Arial" w:cs="Arial"/>
                <w:b/>
                <w:bCs/>
                <w:lang w:val="de-DE" w:eastAsia="en-US"/>
              </w:rPr>
              <w:t xml:space="preserve">Function </w:t>
            </w:r>
            <w:r w:rsidRPr="000E0537">
              <w:rPr>
                <w:rFonts w:ascii="Arial" w:hAnsi="Arial" w:cs="Arial"/>
                <w:b/>
                <w:lang w:eastAsia="en-US"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96B23" w14:textId="37556066" w:rsidR="005A70EF" w:rsidRPr="000E0537" w:rsidRDefault="005A70EF" w:rsidP="005A70EF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21"/>
                <w:szCs w:val="21"/>
                <w:lang w:val="en-US" w:eastAsia="en-US"/>
              </w:rPr>
            </w:pPr>
            <w:r w:rsidRPr="005A70EF">
              <w:rPr>
                <w:rFonts w:ascii="Arial" w:hAnsi="Arial" w:cs="Arial"/>
              </w:rPr>
              <w:t>f_NR_SS_CellConfig_DciDlInfo_Retransmission</w:t>
            </w:r>
          </w:p>
        </w:tc>
      </w:tr>
      <w:tr w:rsidR="005A70EF" w:rsidRPr="000E0537" w14:paraId="3E8B0160" w14:textId="77777777" w:rsidTr="005A70EF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C7D1F" w14:textId="77777777" w:rsidR="005A70EF" w:rsidRPr="000E0537" w:rsidRDefault="005A70EF" w:rsidP="005A70EF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Arial" w:hAnsi="Arial"/>
                <w:b/>
                <w:lang w:eastAsia="en-US"/>
              </w:rPr>
            </w:pPr>
            <w:r w:rsidRPr="000E0537">
              <w:rPr>
                <w:rFonts w:ascii="Arial" w:hAnsi="Arial"/>
                <w:b/>
                <w:lang w:eastAsia="en-US"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90BEC" w14:textId="03EC630E" w:rsidR="005A70EF" w:rsidRPr="000E0537" w:rsidRDefault="006410EB" w:rsidP="005A70E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New function to reconfigure </w:t>
            </w:r>
            <w:r w:rsidR="00051E57">
              <w:rPr>
                <w:rFonts w:ascii="Arial" w:hAnsi="Arial" w:cs="Arial"/>
              </w:rPr>
              <w:t xml:space="preserve">DL DCI </w:t>
            </w:r>
            <w:r>
              <w:rPr>
                <w:rFonts w:ascii="Arial" w:hAnsi="Arial" w:cs="Arial"/>
              </w:rPr>
              <w:t>in SS</w:t>
            </w:r>
            <w:r w:rsidR="00051E57">
              <w:rPr>
                <w:rFonts w:ascii="Arial" w:hAnsi="Arial" w:cs="Arial"/>
              </w:rPr>
              <w:t xml:space="preserve"> to not toggleNDI in order to signal tha</w:t>
            </w:r>
            <w:r>
              <w:rPr>
                <w:rFonts w:ascii="Arial" w:hAnsi="Arial" w:cs="Arial"/>
              </w:rPr>
              <w:t>t</w:t>
            </w:r>
            <w:r w:rsidR="00051E57">
              <w:rPr>
                <w:rFonts w:ascii="Arial" w:hAnsi="Arial" w:cs="Arial"/>
              </w:rPr>
              <w:t xml:space="preserve"> the next DL data is a retransmission</w:t>
            </w:r>
          </w:p>
        </w:tc>
      </w:tr>
      <w:tr w:rsidR="005A70EF" w:rsidRPr="000E0537" w14:paraId="0E7D2CF5" w14:textId="77777777" w:rsidTr="005A70E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092E5" w14:textId="77777777" w:rsidR="005A70EF" w:rsidRPr="000E0537" w:rsidRDefault="005A70EF" w:rsidP="005A70EF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Arial" w:hAnsi="Arial"/>
                <w:b/>
                <w:lang w:eastAsia="en-US"/>
              </w:rPr>
            </w:pPr>
            <w:r w:rsidRPr="000E0537">
              <w:rPr>
                <w:rFonts w:ascii="Arial" w:hAnsi="Arial"/>
                <w:b/>
                <w:lang w:eastAsia="en-US"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055EC" w14:textId="4C32CD1B" w:rsidR="005A70EF" w:rsidRPr="000E0537" w:rsidRDefault="00051E57" w:rsidP="005A70E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Set toggleNDI flag to false in the configuration of the next TBS sent in DL.</w:t>
            </w:r>
          </w:p>
        </w:tc>
      </w:tr>
      <w:tr w:rsidR="005A70EF" w:rsidRPr="000E0537" w14:paraId="6E562FA9" w14:textId="77777777" w:rsidTr="005A70E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26DF8" w14:textId="77777777" w:rsidR="005A70EF" w:rsidRPr="000E0537" w:rsidRDefault="005A70EF" w:rsidP="005A70EF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Arial" w:hAnsi="Arial"/>
                <w:b/>
                <w:lang w:eastAsia="en-US"/>
              </w:rPr>
            </w:pPr>
            <w:r w:rsidRPr="000E0537">
              <w:rPr>
                <w:rFonts w:ascii="Arial" w:hAnsi="Arial"/>
                <w:b/>
                <w:lang w:eastAsia="en-US"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1C16C" w14:textId="15BFE4A8" w:rsidR="005A70EF" w:rsidRPr="000E0537" w:rsidRDefault="00676EAA" w:rsidP="005A70E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</w:rPr>
            </w:pPr>
            <w:r w:rsidRPr="00676EAA">
              <w:rPr>
                <w:rFonts w:ascii="Arial" w:hAnsi="Arial" w:cs="Arial"/>
              </w:rPr>
              <w:t>MAC_TC_Common_NR</w:t>
            </w:r>
          </w:p>
        </w:tc>
      </w:tr>
      <w:tr w:rsidR="005A70EF" w:rsidRPr="000E0537" w14:paraId="25B535C3" w14:textId="77777777" w:rsidTr="005A70E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F6818" w14:textId="77777777" w:rsidR="005A70EF" w:rsidRPr="000E0537" w:rsidRDefault="005A70EF" w:rsidP="005A70EF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Arial" w:hAnsi="Arial"/>
                <w:b/>
                <w:highlight w:val="cyan"/>
                <w:lang w:eastAsia="en-US"/>
              </w:rPr>
            </w:pPr>
            <w:r w:rsidRPr="000E0537">
              <w:rPr>
                <w:rFonts w:ascii="Arial" w:hAnsi="Arial"/>
                <w:b/>
                <w:lang w:eastAsia="en-US"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94ABD" w14:textId="1EA0C55D" w:rsidR="005A70EF" w:rsidRPr="000E0537" w:rsidRDefault="005A70EF" w:rsidP="005A70EF">
            <w:pPr>
              <w:overflowPunct/>
              <w:autoSpaceDE/>
              <w:autoSpaceDN/>
              <w:adjustRightInd/>
              <w:textAlignment w:val="auto"/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14:paraId="33DC527B" w14:textId="77777777" w:rsidR="005A70EF" w:rsidRPr="000E0537" w:rsidRDefault="005A70EF" w:rsidP="005A70EF">
      <w:pPr>
        <w:overflowPunct/>
        <w:autoSpaceDE/>
        <w:autoSpaceDN/>
        <w:adjustRightInd/>
        <w:spacing w:after="0"/>
        <w:textAlignment w:val="auto"/>
        <w:rPr>
          <w:rFonts w:ascii="Arial" w:hAnsi="Arial"/>
          <w:b/>
        </w:rPr>
      </w:pPr>
    </w:p>
    <w:p w14:paraId="26550DF4" w14:textId="77777777" w:rsidR="005A70EF" w:rsidRPr="000E0537" w:rsidRDefault="005A70EF" w:rsidP="005A70EF">
      <w:pPr>
        <w:overflowPunct/>
        <w:autoSpaceDE/>
        <w:autoSpaceDN/>
        <w:adjustRightInd/>
        <w:spacing w:after="0"/>
        <w:textAlignment w:val="auto"/>
        <w:rPr>
          <w:rFonts w:ascii="Arial" w:hAnsi="Arial"/>
          <w:b/>
        </w:rPr>
      </w:pPr>
      <w:r w:rsidRPr="000E0537">
        <w:rPr>
          <w:rFonts w:ascii="Arial" w:hAnsi="Arial"/>
          <w:b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1"/>
      </w:tblGrid>
      <w:tr w:rsidR="005A70EF" w:rsidRPr="000E0537" w14:paraId="52B10E84" w14:textId="77777777" w:rsidTr="005A70EF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21AFE" w14:textId="77777777" w:rsidR="00271193" w:rsidRPr="00271193" w:rsidRDefault="005A70EF" w:rsidP="00271193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271193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</w:t>
            </w:r>
            <w:r w:rsidR="00271193" w:rsidRPr="00271193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</w:t>
            </w:r>
            <w:r w:rsidR="00271193" w:rsidRPr="00271193">
              <w:rPr>
                <w:rFonts w:ascii="Consolas" w:eastAsia="Times New Roman" w:hAnsi="Consolas"/>
                <w:b/>
                <w:bCs/>
                <w:color w:val="AA3731"/>
                <w:sz w:val="16"/>
                <w:szCs w:val="16"/>
                <w:lang w:val="en-US" w:eastAsia="en-US"/>
              </w:rPr>
              <w:t>function</w:t>
            </w:r>
            <w:r w:rsidR="00271193" w:rsidRPr="00271193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f_NR_SS_CellConfig_DciDlInfo_Retransmission(</w:t>
            </w:r>
            <w:r w:rsidR="00271193" w:rsidRPr="00271193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NR_CellId_Type</w:t>
            </w:r>
            <w:r w:rsidR="00271193" w:rsidRPr="00271193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p_NR_CellId</w:t>
            </w:r>
            <w:r w:rsidR="00271193" w:rsidRPr="00271193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</w:p>
          <w:p w14:paraId="47D2299C" w14:textId="77777777" w:rsidR="00271193" w:rsidRPr="00271193" w:rsidRDefault="00271193" w:rsidP="00271193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271193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                                                     </w:t>
            </w:r>
            <w:r w:rsidRPr="00271193">
              <w:rPr>
                <w:rFonts w:ascii="Consolas" w:eastAsia="Times New Roman" w:hAnsi="Consolas"/>
                <w:b/>
                <w:bCs/>
                <w:color w:val="AA3731"/>
                <w:sz w:val="16"/>
                <w:szCs w:val="16"/>
                <w:lang w:val="en-US" w:eastAsia="en-US"/>
              </w:rPr>
              <w:t>template</w:t>
            </w:r>
            <w:r w:rsidRPr="00271193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(</w:t>
            </w:r>
            <w:r w:rsidRPr="00271193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value</w:t>
            </w:r>
            <w:r w:rsidRPr="00271193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) </w:t>
            </w:r>
            <w:r w:rsidRPr="00271193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TimingInfo_Type</w:t>
            </w:r>
            <w:r w:rsidRPr="00271193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p_TimingInfo </w:t>
            </w:r>
            <w:r w:rsidRPr="00271193">
              <w:rPr>
                <w:rFonts w:ascii="Consolas" w:eastAsia="Times New Roman" w:hAnsi="Consolas"/>
                <w:color w:val="777777"/>
                <w:sz w:val="16"/>
                <w:szCs w:val="16"/>
                <w:lang w:val="en-US" w:eastAsia="en-US"/>
              </w:rPr>
              <w:t>:=</w:t>
            </w:r>
            <w:r w:rsidRPr="00271193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cs_TimingInfo_Now</w:t>
            </w:r>
            <w:r w:rsidRPr="00271193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</w:p>
          <w:p w14:paraId="64932D5F" w14:textId="77777777" w:rsidR="00271193" w:rsidRPr="00271193" w:rsidRDefault="00271193" w:rsidP="00271193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271193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                                                     </w:t>
            </w:r>
            <w:r w:rsidRPr="00271193">
              <w:rPr>
                <w:rFonts w:ascii="Consolas" w:eastAsia="Times New Roman" w:hAnsi="Consolas"/>
                <w:b/>
                <w:bCs/>
                <w:color w:val="AA3731"/>
                <w:sz w:val="16"/>
                <w:szCs w:val="16"/>
                <w:lang w:val="en-US" w:eastAsia="en-US"/>
              </w:rPr>
              <w:t>template</w:t>
            </w:r>
            <w:r w:rsidRPr="00271193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(</w:t>
            </w:r>
            <w:r w:rsidRPr="00271193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value</w:t>
            </w:r>
            <w:r w:rsidRPr="00271193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) </w:t>
            </w:r>
            <w:r w:rsidRPr="00271193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NR_TransportBlockRetransmissionList_Type</w:t>
            </w:r>
            <w:r w:rsidRPr="00271193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p_TransportBlockRetransmissionList</w:t>
            </w:r>
            <w:r w:rsidRPr="00271193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</w:p>
          <w:p w14:paraId="7D407E55" w14:textId="77777777" w:rsidR="00271193" w:rsidRPr="003D5C24" w:rsidRDefault="00271193" w:rsidP="00271193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de-DE" w:eastAsia="en-US"/>
              </w:rPr>
            </w:pPr>
            <w:r w:rsidRPr="00271193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                                                     </w:t>
            </w:r>
            <w:r w:rsidRPr="003D5C24">
              <w:rPr>
                <w:rFonts w:ascii="Consolas" w:eastAsia="Times New Roman" w:hAnsi="Consolas"/>
                <w:b/>
                <w:bCs/>
                <w:color w:val="AA3731"/>
                <w:sz w:val="16"/>
                <w:szCs w:val="16"/>
                <w:lang w:val="de-DE" w:eastAsia="en-US"/>
              </w:rPr>
              <w:t>template</w:t>
            </w:r>
            <w:r w:rsidRPr="003D5C24">
              <w:rPr>
                <w:rFonts w:ascii="Consolas" w:eastAsia="Times New Roman" w:hAnsi="Consolas"/>
                <w:color w:val="333333"/>
                <w:sz w:val="16"/>
                <w:szCs w:val="16"/>
                <w:lang w:val="de-DE" w:eastAsia="en-US"/>
              </w:rPr>
              <w:t> (</w:t>
            </w:r>
            <w:r w:rsidRPr="003D5C24">
              <w:rPr>
                <w:rFonts w:ascii="Consolas" w:eastAsia="Times New Roman" w:hAnsi="Consolas"/>
                <w:color w:val="4B69C6"/>
                <w:sz w:val="16"/>
                <w:szCs w:val="16"/>
                <w:lang w:val="de-DE" w:eastAsia="en-US"/>
              </w:rPr>
              <w:t>omit</w:t>
            </w:r>
            <w:r w:rsidRPr="003D5C24">
              <w:rPr>
                <w:rFonts w:ascii="Consolas" w:eastAsia="Times New Roman" w:hAnsi="Consolas"/>
                <w:color w:val="333333"/>
                <w:sz w:val="16"/>
                <w:szCs w:val="16"/>
                <w:lang w:val="de-DE" w:eastAsia="en-US"/>
              </w:rPr>
              <w:t>)  </w:t>
            </w:r>
            <w:r w:rsidRPr="003D5C24">
              <w:rPr>
                <w:rFonts w:ascii="Consolas" w:eastAsia="Times New Roman" w:hAnsi="Consolas"/>
                <w:color w:val="4B69C6"/>
                <w:sz w:val="16"/>
                <w:szCs w:val="16"/>
                <w:lang w:val="de-DE" w:eastAsia="en-US"/>
              </w:rPr>
              <w:t>NR_TransportBlockRetransmissionList_Type</w:t>
            </w:r>
            <w:r w:rsidRPr="003D5C24">
              <w:rPr>
                <w:rFonts w:ascii="Consolas" w:eastAsia="Times New Roman" w:hAnsi="Consolas"/>
                <w:color w:val="333333"/>
                <w:sz w:val="16"/>
                <w:szCs w:val="16"/>
                <w:lang w:val="de-DE" w:eastAsia="en-US"/>
              </w:rPr>
              <w:t> p_TransportBlockRetransmissionList2 </w:t>
            </w:r>
            <w:r w:rsidRPr="003D5C24">
              <w:rPr>
                <w:rFonts w:ascii="Consolas" w:eastAsia="Times New Roman" w:hAnsi="Consolas"/>
                <w:color w:val="777777"/>
                <w:sz w:val="16"/>
                <w:szCs w:val="16"/>
                <w:lang w:val="de-DE" w:eastAsia="en-US"/>
              </w:rPr>
              <w:t>:=</w:t>
            </w:r>
            <w:r w:rsidRPr="003D5C24">
              <w:rPr>
                <w:rFonts w:ascii="Consolas" w:eastAsia="Times New Roman" w:hAnsi="Consolas"/>
                <w:color w:val="333333"/>
                <w:sz w:val="16"/>
                <w:szCs w:val="16"/>
                <w:lang w:val="de-DE" w:eastAsia="en-US"/>
              </w:rPr>
              <w:t> </w:t>
            </w:r>
            <w:r w:rsidRPr="003D5C24">
              <w:rPr>
                <w:rFonts w:ascii="Consolas" w:eastAsia="Times New Roman" w:hAnsi="Consolas"/>
                <w:color w:val="4B69C6"/>
                <w:sz w:val="16"/>
                <w:szCs w:val="16"/>
                <w:lang w:val="de-DE" w:eastAsia="en-US"/>
              </w:rPr>
              <w:t>omit</w:t>
            </w:r>
            <w:r w:rsidRPr="003D5C24">
              <w:rPr>
                <w:rFonts w:ascii="Consolas" w:eastAsia="Times New Roman" w:hAnsi="Consolas"/>
                <w:color w:val="448C27"/>
                <w:sz w:val="16"/>
                <w:szCs w:val="16"/>
                <w:lang w:val="de-DE" w:eastAsia="en-US"/>
              </w:rPr>
              <w:t>,</w:t>
            </w:r>
          </w:p>
          <w:p w14:paraId="2E3B8781" w14:textId="77777777" w:rsidR="00271193" w:rsidRPr="00271193" w:rsidRDefault="00271193" w:rsidP="00271193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3D5C24">
              <w:rPr>
                <w:rFonts w:ascii="Consolas" w:eastAsia="Times New Roman" w:hAnsi="Consolas"/>
                <w:color w:val="333333"/>
                <w:sz w:val="16"/>
                <w:szCs w:val="16"/>
                <w:lang w:val="de-DE" w:eastAsia="en-US"/>
              </w:rPr>
              <w:t>                                                         </w:t>
            </w:r>
            <w:r w:rsidRPr="00271193">
              <w:rPr>
                <w:rFonts w:ascii="Consolas" w:eastAsia="Times New Roman" w:hAnsi="Consolas"/>
                <w:b/>
                <w:bCs/>
                <w:color w:val="AA3731"/>
                <w:sz w:val="16"/>
                <w:szCs w:val="16"/>
                <w:lang w:val="en-US" w:eastAsia="en-US"/>
              </w:rPr>
              <w:t>template</w:t>
            </w:r>
            <w:r w:rsidRPr="00271193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(</w:t>
            </w:r>
            <w:r w:rsidRPr="00271193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omit</w:t>
            </w:r>
            <w:r w:rsidRPr="00271193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) </w:t>
            </w:r>
            <w:r w:rsidRPr="00271193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NR_HarqProcessConfig_Type</w:t>
            </w:r>
            <w:r w:rsidRPr="00271193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p_HarqProcessConfig </w:t>
            </w:r>
            <w:r w:rsidRPr="00271193">
              <w:rPr>
                <w:rFonts w:ascii="Consolas" w:eastAsia="Times New Roman" w:hAnsi="Consolas"/>
                <w:color w:val="777777"/>
                <w:sz w:val="16"/>
                <w:szCs w:val="16"/>
                <w:lang w:val="en-US" w:eastAsia="en-US"/>
              </w:rPr>
              <w:t>:=</w:t>
            </w:r>
            <w:r w:rsidRPr="00271193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</w:t>
            </w:r>
            <w:r w:rsidRPr="00271193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omit</w:t>
            </w:r>
            <w:r w:rsidRPr="00271193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</w:p>
          <w:p w14:paraId="3CCA26D2" w14:textId="77777777" w:rsidR="00271193" w:rsidRPr="00271193" w:rsidRDefault="00271193" w:rsidP="00271193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271193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                                                     </w:t>
            </w:r>
            <w:r w:rsidRPr="00271193">
              <w:rPr>
                <w:rFonts w:ascii="Consolas" w:eastAsia="Times New Roman" w:hAnsi="Consolas"/>
                <w:b/>
                <w:bCs/>
                <w:color w:val="AA3731"/>
                <w:sz w:val="16"/>
                <w:szCs w:val="16"/>
                <w:lang w:val="en-US" w:eastAsia="en-US"/>
              </w:rPr>
              <w:t>template</w:t>
            </w:r>
            <w:r w:rsidRPr="00271193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(</w:t>
            </w:r>
            <w:r w:rsidRPr="00271193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omit</w:t>
            </w:r>
            <w:r w:rsidRPr="00271193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) </w:t>
            </w:r>
            <w:r w:rsidRPr="00271193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boolean</w:t>
            </w:r>
            <w:r w:rsidRPr="00271193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</w:t>
            </w:r>
            <w:r w:rsidRPr="00271193">
              <w:rPr>
                <w:rFonts w:ascii="Consolas" w:eastAsia="Times New Roman" w:hAnsi="Consolas"/>
                <w:color w:val="7A3E9D"/>
                <w:sz w:val="16"/>
                <w:szCs w:val="16"/>
                <w:lang w:val="en-US" w:eastAsia="en-US"/>
              </w:rPr>
              <w:t>p_CnfFlag </w:t>
            </w:r>
            <w:r w:rsidRPr="00271193">
              <w:rPr>
                <w:rFonts w:ascii="Consolas" w:eastAsia="Times New Roman" w:hAnsi="Consolas"/>
                <w:color w:val="777777"/>
                <w:sz w:val="16"/>
                <w:szCs w:val="16"/>
                <w:lang w:val="en-US" w:eastAsia="en-US"/>
              </w:rPr>
              <w:t>:=</w:t>
            </w:r>
            <w:r w:rsidRPr="00271193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</w:t>
            </w:r>
            <w:r w:rsidRPr="00271193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omit</w:t>
            </w:r>
            <w:r w:rsidRPr="00271193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) </w:t>
            </w:r>
            <w:r w:rsidRPr="00271193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runs</w:t>
            </w:r>
            <w:r w:rsidRPr="00271193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</w:t>
            </w:r>
            <w:r w:rsidRPr="00271193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on</w:t>
            </w:r>
            <w:r w:rsidRPr="00271193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NR_BASE_PTC</w:t>
            </w:r>
          </w:p>
          <w:p w14:paraId="324020A7" w14:textId="77777777" w:rsidR="00271193" w:rsidRPr="00271193" w:rsidRDefault="00271193" w:rsidP="00271193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271193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{</w:t>
            </w:r>
          </w:p>
          <w:p w14:paraId="613182C1" w14:textId="77777777" w:rsidR="00271193" w:rsidRPr="00271193" w:rsidRDefault="00271193" w:rsidP="00271193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271193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lastRenderedPageBreak/>
              <w:t>   </w:t>
            </w:r>
          </w:p>
          <w:p w14:paraId="43720905" w14:textId="77777777" w:rsidR="00271193" w:rsidRPr="00271193" w:rsidRDefault="00271193" w:rsidP="00271193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271193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r w:rsidRPr="00271193">
              <w:rPr>
                <w:rFonts w:ascii="Consolas" w:eastAsia="Times New Roman" w:hAnsi="Consolas"/>
                <w:b/>
                <w:bCs/>
                <w:color w:val="AA3731"/>
                <w:sz w:val="16"/>
                <w:szCs w:val="16"/>
                <w:lang w:val="en-US" w:eastAsia="en-US"/>
              </w:rPr>
              <w:t>var</w:t>
            </w:r>
            <w:r w:rsidRPr="00271193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 template</w:t>
            </w:r>
            <w:r w:rsidRPr="00271193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(</w:t>
            </w:r>
            <w:r w:rsidRPr="00271193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value</w:t>
            </w:r>
            <w:r w:rsidRPr="00271193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) </w:t>
            </w:r>
            <w:r w:rsidRPr="00271193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NR_DciDlInfo_Type</w:t>
            </w:r>
            <w:r w:rsidRPr="00271193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v_DciDlInfo </w:t>
            </w:r>
            <w:r w:rsidRPr="00271193">
              <w:rPr>
                <w:rFonts w:ascii="Consolas" w:eastAsia="Times New Roman" w:hAnsi="Consolas"/>
                <w:color w:val="777777"/>
                <w:sz w:val="16"/>
                <w:szCs w:val="16"/>
                <w:lang w:val="en-US" w:eastAsia="en-US"/>
              </w:rPr>
              <w:t>:=</w:t>
            </w:r>
            <w:r w:rsidRPr="00271193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cs_NR_DciDlInfo(cs_NR_DciFormat_1_X_ResourceAssignment(</w:t>
            </w:r>
            <w:r w:rsidRPr="00271193">
              <w:rPr>
                <w:rFonts w:ascii="Consolas" w:eastAsia="Times New Roman" w:hAnsi="Consolas"/>
                <w:color w:val="777777"/>
                <w:sz w:val="16"/>
                <w:szCs w:val="16"/>
                <w:lang w:val="en-US" w:eastAsia="en-US"/>
              </w:rPr>
              <w:t>-</w:t>
            </w:r>
            <w:r w:rsidRPr="00271193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  <w:r w:rsidRPr="00271193">
              <w:rPr>
                <w:rFonts w:ascii="Consolas" w:eastAsia="Times New Roman" w:hAnsi="Consolas"/>
                <w:color w:val="777777"/>
                <w:sz w:val="16"/>
                <w:szCs w:val="16"/>
                <w:lang w:val="en-US" w:eastAsia="en-US"/>
              </w:rPr>
              <w:t>-</w:t>
            </w:r>
            <w:r w:rsidRPr="00271193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  <w:r w:rsidRPr="00271193">
              <w:rPr>
                <w:rFonts w:ascii="Consolas" w:eastAsia="Times New Roman" w:hAnsi="Consolas"/>
                <w:color w:val="777777"/>
                <w:sz w:val="16"/>
                <w:szCs w:val="16"/>
                <w:lang w:val="en-US" w:eastAsia="en-US"/>
              </w:rPr>
              <w:t>-</w:t>
            </w:r>
            <w:r w:rsidRPr="00271193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</w:p>
          <w:p w14:paraId="08D0D5AB" w14:textId="77777777" w:rsidR="00271193" w:rsidRPr="00271193" w:rsidRDefault="00271193" w:rsidP="00271193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271193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                                                        cs_NR_TransportBlockSchedulingDL_Explicit(p_TransportBlockRetransmissionList</w:t>
            </w:r>
            <w:r w:rsidRPr="00271193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</w:p>
          <w:p w14:paraId="4EA1B439" w14:textId="77777777" w:rsidR="00271193" w:rsidRPr="00271193" w:rsidRDefault="00271193" w:rsidP="00271193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271193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                                                                                                  p_TransportBlockRetransmissionList2)</w:t>
            </w:r>
            <w:r w:rsidRPr="00271193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</w:p>
          <w:p w14:paraId="2C8BC3E7" w14:textId="77777777" w:rsidR="00271193" w:rsidRPr="00271193" w:rsidRDefault="00271193" w:rsidP="00271193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271193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                                                                                                  p_HarqProcessConfig))</w:t>
            </w:r>
            <w:r w:rsidRPr="00271193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;</w:t>
            </w:r>
          </w:p>
          <w:p w14:paraId="08E73C8E" w14:textId="77777777" w:rsidR="00271193" w:rsidRPr="00271193" w:rsidRDefault="00271193" w:rsidP="00271193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271193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f_NR_SS_CommonCellConfig(p_NR_CellId</w:t>
            </w:r>
            <w:r w:rsidRPr="00271193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  <w:r w:rsidRPr="00271193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cas_NR_DciDlInfo_REQ(p_NR_CellId</w:t>
            </w:r>
            <w:r w:rsidRPr="00271193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  <w:r w:rsidRPr="00271193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p_TimingInfo</w:t>
            </w:r>
            <w:r w:rsidRPr="00271193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  <w:r w:rsidRPr="00271193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v_DciDlInfo</w:t>
            </w:r>
            <w:r w:rsidRPr="00271193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  <w:r w:rsidRPr="00271193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p_CnfFlag))</w:t>
            </w:r>
            <w:r w:rsidRPr="00271193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;</w:t>
            </w:r>
          </w:p>
          <w:p w14:paraId="2A0AB994" w14:textId="77777777" w:rsidR="00271193" w:rsidRPr="00271193" w:rsidRDefault="00271193" w:rsidP="00271193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271193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}</w:t>
            </w:r>
            <w:r w:rsidRPr="00271193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;</w:t>
            </w:r>
          </w:p>
          <w:p w14:paraId="46D77505" w14:textId="7D8254F4" w:rsidR="005A70EF" w:rsidRPr="000E0537" w:rsidRDefault="005A70EF" w:rsidP="005A70EF">
            <w:pPr>
              <w:overflowPunct/>
              <w:spacing w:after="0"/>
              <w:textAlignment w:val="auto"/>
              <w:rPr>
                <w:rFonts w:ascii="Courier New" w:hAnsi="Courier New" w:cs="Courier New"/>
                <w:color w:val="000000"/>
                <w:lang w:eastAsia="de-DE"/>
              </w:rPr>
            </w:pPr>
          </w:p>
        </w:tc>
      </w:tr>
    </w:tbl>
    <w:p w14:paraId="6D86C5A7" w14:textId="77777777" w:rsidR="005A70EF" w:rsidRPr="000E0537" w:rsidRDefault="005A70EF" w:rsidP="005A70EF">
      <w:pPr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color w:val="000000"/>
        </w:rPr>
      </w:pPr>
    </w:p>
    <w:p w14:paraId="6CDDFE9D" w14:textId="77777777" w:rsidR="005A70EF" w:rsidRPr="004A1A5A" w:rsidRDefault="005A70EF" w:rsidP="005A70EF"/>
    <w:p w14:paraId="5D25CE85" w14:textId="6322A847" w:rsidR="000D2E7D" w:rsidRPr="000E0537" w:rsidRDefault="000D2E7D" w:rsidP="000D2E7D">
      <w:pPr>
        <w:keepNext/>
        <w:keepLines/>
        <w:numPr>
          <w:ilvl w:val="1"/>
          <w:numId w:val="11"/>
        </w:numPr>
        <w:overflowPunct/>
        <w:autoSpaceDE/>
        <w:autoSpaceDN/>
        <w:adjustRightInd/>
        <w:spacing w:before="480"/>
        <w:textAlignment w:val="auto"/>
        <w:outlineLvl w:val="1"/>
        <w:rPr>
          <w:rFonts w:ascii="Arial" w:hAnsi="Arial" w:cs="Arial"/>
          <w:b/>
          <w:color w:val="000000"/>
          <w:sz w:val="32"/>
          <w:lang w:val="en-US"/>
        </w:rPr>
      </w:pPr>
      <w:r>
        <w:rPr>
          <w:rFonts w:ascii="Arial" w:hAnsi="Arial" w:cs="Arial"/>
          <w:b/>
          <w:color w:val="000000"/>
          <w:sz w:val="32"/>
        </w:rPr>
        <w:t xml:space="preserve">New template </w:t>
      </w:r>
      <w:r w:rsidRPr="000D2E7D">
        <w:rPr>
          <w:rFonts w:ascii="Arial" w:hAnsi="Arial" w:cs="Arial"/>
          <w:b/>
          <w:color w:val="000000"/>
          <w:sz w:val="32"/>
        </w:rPr>
        <w:t>cs_NR_TransportBlockRetransmissio</w:t>
      </w:r>
      <w:r w:rsidR="00136CE5">
        <w:rPr>
          <w:rFonts w:ascii="Arial" w:hAnsi="Arial" w:cs="Arial"/>
          <w:b/>
          <w:color w:val="000000"/>
          <w:sz w:val="32"/>
        </w:rPr>
        <w:t>n</w:t>
      </w:r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0D2E7D" w:rsidRPr="000E0537" w14:paraId="2DC80EFC" w14:textId="77777777" w:rsidTr="006D233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0BBD5" w14:textId="77777777" w:rsidR="000D2E7D" w:rsidRPr="000E0537" w:rsidRDefault="000D2E7D" w:rsidP="006D233B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Arial" w:hAnsi="Arial" w:cs="Arial"/>
                <w:b/>
                <w:lang w:eastAsia="en-US"/>
              </w:rPr>
            </w:pPr>
            <w:r w:rsidRPr="000E0537">
              <w:rPr>
                <w:rFonts w:ascii="Arial" w:hAnsi="Arial" w:cs="Arial"/>
                <w:b/>
                <w:bCs/>
                <w:lang w:val="de-DE" w:eastAsia="en-US"/>
              </w:rPr>
              <w:t xml:space="preserve">Function </w:t>
            </w:r>
            <w:r w:rsidRPr="000E0537">
              <w:rPr>
                <w:rFonts w:ascii="Arial" w:hAnsi="Arial" w:cs="Arial"/>
                <w:b/>
                <w:lang w:eastAsia="en-US"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282FE" w14:textId="1A6A13A1" w:rsidR="000D2E7D" w:rsidRPr="000E0537" w:rsidRDefault="008B0C51" w:rsidP="006D233B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21"/>
                <w:szCs w:val="21"/>
                <w:lang w:val="en-US" w:eastAsia="en-US"/>
              </w:rPr>
            </w:pPr>
            <w:r w:rsidRPr="008B0C51">
              <w:rPr>
                <w:rFonts w:ascii="Arial" w:hAnsi="Arial" w:cs="Arial"/>
              </w:rPr>
              <w:t>cs_NR_TransportBlockRetransmissio</w:t>
            </w:r>
            <w:r w:rsidR="00B81DE2">
              <w:rPr>
                <w:rFonts w:ascii="Arial" w:hAnsi="Arial" w:cs="Arial"/>
              </w:rPr>
              <w:t>n</w:t>
            </w:r>
          </w:p>
        </w:tc>
      </w:tr>
      <w:tr w:rsidR="000D2E7D" w:rsidRPr="000E0537" w14:paraId="15233F10" w14:textId="77777777" w:rsidTr="006D233B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3A2AD" w14:textId="77777777" w:rsidR="000D2E7D" w:rsidRPr="000E0537" w:rsidRDefault="000D2E7D" w:rsidP="006D233B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Arial" w:hAnsi="Arial"/>
                <w:b/>
                <w:lang w:eastAsia="en-US"/>
              </w:rPr>
            </w:pPr>
            <w:r w:rsidRPr="000E0537">
              <w:rPr>
                <w:rFonts w:ascii="Arial" w:hAnsi="Arial"/>
                <w:b/>
                <w:lang w:eastAsia="en-US"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4AB7B" w14:textId="4B0875DF" w:rsidR="000D2E7D" w:rsidRPr="000E0537" w:rsidRDefault="00EF5C67" w:rsidP="006D23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Same as 1.3</w:t>
            </w:r>
          </w:p>
        </w:tc>
      </w:tr>
      <w:tr w:rsidR="000D2E7D" w:rsidRPr="000E0537" w14:paraId="0F37C3BA" w14:textId="77777777" w:rsidTr="006D233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71731" w14:textId="77777777" w:rsidR="000D2E7D" w:rsidRPr="000E0537" w:rsidRDefault="000D2E7D" w:rsidP="006D233B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Arial" w:hAnsi="Arial"/>
                <w:b/>
                <w:lang w:eastAsia="en-US"/>
              </w:rPr>
            </w:pPr>
            <w:r w:rsidRPr="000E0537">
              <w:rPr>
                <w:rFonts w:ascii="Arial" w:hAnsi="Arial"/>
                <w:b/>
                <w:lang w:eastAsia="en-US"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16620" w14:textId="405088E5" w:rsidR="000D2E7D" w:rsidRPr="000E0537" w:rsidRDefault="00EF5C67" w:rsidP="006D23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New template adding toggleNDI as a</w:t>
            </w:r>
            <w:r w:rsidR="006410EB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parameter created.</w:t>
            </w:r>
          </w:p>
        </w:tc>
      </w:tr>
      <w:tr w:rsidR="000D2E7D" w:rsidRPr="000E0537" w14:paraId="713DB0EC" w14:textId="77777777" w:rsidTr="006D233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C71D6" w14:textId="77777777" w:rsidR="000D2E7D" w:rsidRPr="000E0537" w:rsidRDefault="000D2E7D" w:rsidP="006D233B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Arial" w:hAnsi="Arial"/>
                <w:b/>
                <w:lang w:eastAsia="en-US"/>
              </w:rPr>
            </w:pPr>
            <w:r w:rsidRPr="000E0537">
              <w:rPr>
                <w:rFonts w:ascii="Arial" w:hAnsi="Arial"/>
                <w:b/>
                <w:lang w:eastAsia="en-US"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81295" w14:textId="3E936623" w:rsidR="000D2E7D" w:rsidRPr="000E0537" w:rsidRDefault="00676EAA" w:rsidP="006D23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</w:rPr>
            </w:pPr>
            <w:r w:rsidRPr="00676EAA">
              <w:rPr>
                <w:rFonts w:ascii="Arial" w:hAnsi="Arial" w:cs="Arial"/>
              </w:rPr>
              <w:t>MAC_TC_Common_NR</w:t>
            </w:r>
          </w:p>
        </w:tc>
      </w:tr>
      <w:tr w:rsidR="000D2E7D" w:rsidRPr="000E0537" w14:paraId="4F7E2062" w14:textId="77777777" w:rsidTr="006D233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942EC" w14:textId="77777777" w:rsidR="000D2E7D" w:rsidRPr="000E0537" w:rsidRDefault="000D2E7D" w:rsidP="006D233B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Arial" w:hAnsi="Arial"/>
                <w:b/>
                <w:highlight w:val="cyan"/>
                <w:lang w:eastAsia="en-US"/>
              </w:rPr>
            </w:pPr>
            <w:r w:rsidRPr="000E0537">
              <w:rPr>
                <w:rFonts w:ascii="Arial" w:hAnsi="Arial"/>
                <w:b/>
                <w:lang w:eastAsia="en-US"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934DE" w14:textId="18C039E2" w:rsidR="000D2E7D" w:rsidRPr="000E0537" w:rsidRDefault="000D2E7D" w:rsidP="006D233B">
            <w:pPr>
              <w:overflowPunct/>
              <w:autoSpaceDE/>
              <w:autoSpaceDN/>
              <w:adjustRightInd/>
              <w:textAlignment w:val="auto"/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14:paraId="34AD33A2" w14:textId="77777777" w:rsidR="000D2E7D" w:rsidRPr="000E0537" w:rsidRDefault="000D2E7D" w:rsidP="000D2E7D">
      <w:pPr>
        <w:overflowPunct/>
        <w:autoSpaceDE/>
        <w:autoSpaceDN/>
        <w:adjustRightInd/>
        <w:spacing w:after="0"/>
        <w:textAlignment w:val="auto"/>
        <w:rPr>
          <w:rFonts w:ascii="Arial" w:hAnsi="Arial"/>
          <w:b/>
        </w:rPr>
      </w:pPr>
    </w:p>
    <w:p w14:paraId="73A29422" w14:textId="77777777" w:rsidR="000D2E7D" w:rsidRPr="000E0537" w:rsidRDefault="000D2E7D" w:rsidP="000D2E7D">
      <w:pPr>
        <w:overflowPunct/>
        <w:autoSpaceDE/>
        <w:autoSpaceDN/>
        <w:adjustRightInd/>
        <w:spacing w:after="0"/>
        <w:textAlignment w:val="auto"/>
        <w:rPr>
          <w:rFonts w:ascii="Arial" w:hAnsi="Arial"/>
          <w:b/>
        </w:rPr>
      </w:pPr>
      <w:r w:rsidRPr="000E0537">
        <w:rPr>
          <w:rFonts w:ascii="Arial" w:hAnsi="Arial"/>
          <w:b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1"/>
      </w:tblGrid>
      <w:tr w:rsidR="000D2E7D" w:rsidRPr="000E0537" w14:paraId="4D645606" w14:textId="77777777" w:rsidTr="006D233B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D52C2" w14:textId="77777777" w:rsidR="00D51E91" w:rsidRPr="00D51E91" w:rsidRDefault="000D2E7D" w:rsidP="00D51E91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D51E91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</w:t>
            </w:r>
            <w:r w:rsidR="00D51E91" w:rsidRPr="00D51E91">
              <w:rPr>
                <w:rFonts w:ascii="Consolas" w:eastAsia="Times New Roman" w:hAnsi="Consolas"/>
                <w:b/>
                <w:bCs/>
                <w:color w:val="AA3731"/>
                <w:sz w:val="16"/>
                <w:szCs w:val="16"/>
                <w:lang w:val="en-US" w:eastAsia="en-US"/>
              </w:rPr>
              <w:t>template</w:t>
            </w:r>
            <w:r w:rsidR="00D51E91" w:rsidRPr="00D51E91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(</w:t>
            </w:r>
            <w:r w:rsidR="00D51E91" w:rsidRPr="00D51E91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value</w:t>
            </w:r>
            <w:r w:rsidR="00D51E91" w:rsidRPr="00D51E91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) NR_TransportBlockRetransmissionList_Type cs_NR_TransportBlockRetransmission(</w:t>
            </w:r>
            <w:r w:rsidR="00D51E91" w:rsidRPr="00D51E91">
              <w:rPr>
                <w:rFonts w:ascii="Consolas" w:eastAsia="Times New Roman" w:hAnsi="Consolas"/>
                <w:b/>
                <w:bCs/>
                <w:color w:val="AA3731"/>
                <w:sz w:val="16"/>
                <w:szCs w:val="16"/>
                <w:lang w:val="en-US" w:eastAsia="en-US"/>
              </w:rPr>
              <w:t>template</w:t>
            </w:r>
            <w:r w:rsidR="00D51E91" w:rsidRPr="00D51E91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(</w:t>
            </w:r>
            <w:r w:rsidR="00D51E91" w:rsidRPr="00D51E91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value</w:t>
            </w:r>
            <w:r w:rsidR="00D51E91" w:rsidRPr="00D51E91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) </w:t>
            </w:r>
            <w:r w:rsidR="00D51E91" w:rsidRPr="00D51E91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NR_ImcsValue_Type</w:t>
            </w:r>
            <w:r w:rsidR="00D51E91" w:rsidRPr="00D51E91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p_ImcsValue</w:t>
            </w:r>
            <w:r w:rsidR="00D51E91" w:rsidRPr="00D51E91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  <w:r w:rsidR="00D51E91" w:rsidRPr="00D51E91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</w:t>
            </w:r>
          </w:p>
          <w:p w14:paraId="019C9FB1" w14:textId="77777777" w:rsidR="00D51E91" w:rsidRPr="00D51E91" w:rsidRDefault="00D51E91" w:rsidP="00D51E91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D51E91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                                                                                                           </w:t>
            </w:r>
            <w:r w:rsidRPr="00D51E91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boolean</w:t>
            </w:r>
            <w:r w:rsidRPr="00D51E91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</w:t>
            </w:r>
            <w:r w:rsidRPr="00D51E91">
              <w:rPr>
                <w:rFonts w:ascii="Consolas" w:eastAsia="Times New Roman" w:hAnsi="Consolas"/>
                <w:color w:val="7A3E9D"/>
                <w:sz w:val="16"/>
                <w:szCs w:val="16"/>
                <w:lang w:val="en-US" w:eastAsia="en-US"/>
              </w:rPr>
              <w:t>p_ToggleNDI </w:t>
            </w:r>
            <w:r w:rsidRPr="00D51E91">
              <w:rPr>
                <w:rFonts w:ascii="Consolas" w:eastAsia="Times New Roman" w:hAnsi="Consolas"/>
                <w:color w:val="777777"/>
                <w:sz w:val="16"/>
                <w:szCs w:val="16"/>
                <w:lang w:val="en-US" w:eastAsia="en-US"/>
              </w:rPr>
              <w:t>:=</w:t>
            </w:r>
            <w:r w:rsidRPr="00D51E91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</w:t>
            </w:r>
            <w:r w:rsidRPr="00D51E91">
              <w:rPr>
                <w:rFonts w:ascii="Consolas" w:eastAsia="Times New Roman" w:hAnsi="Consolas"/>
                <w:color w:val="9C5D27"/>
                <w:sz w:val="16"/>
                <w:szCs w:val="16"/>
                <w:lang w:val="en-US" w:eastAsia="en-US"/>
              </w:rPr>
              <w:t>false</w:t>
            </w:r>
            <w:r w:rsidRPr="00D51E91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) </w:t>
            </w:r>
            <w:r w:rsidRPr="00D51E91">
              <w:rPr>
                <w:rFonts w:ascii="Consolas" w:eastAsia="Times New Roman" w:hAnsi="Consolas"/>
                <w:color w:val="777777"/>
                <w:sz w:val="16"/>
                <w:szCs w:val="16"/>
                <w:lang w:val="en-US" w:eastAsia="en-US"/>
              </w:rPr>
              <w:t>:=</w:t>
            </w:r>
          </w:p>
          <w:p w14:paraId="70A6FA27" w14:textId="77777777" w:rsidR="00D51E91" w:rsidRPr="00D51E91" w:rsidRDefault="00D51E91" w:rsidP="00D51E91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D51E91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{</w:t>
            </w:r>
          </w:p>
          <w:p w14:paraId="50D7947E" w14:textId="77777777" w:rsidR="00D51E91" w:rsidRPr="00D51E91" w:rsidRDefault="00D51E91" w:rsidP="00D51E91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D51E91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cs_NR_TransportBlockSingleTransmission(p_ImcsValue</w:t>
            </w:r>
            <w:r w:rsidRPr="00D51E91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  <w:r w:rsidRPr="00D51E91">
              <w:rPr>
                <w:rFonts w:ascii="Consolas" w:eastAsia="Times New Roman" w:hAnsi="Consolas"/>
                <w:color w:val="777777"/>
                <w:sz w:val="16"/>
                <w:szCs w:val="16"/>
                <w:lang w:val="en-US" w:eastAsia="en-US"/>
              </w:rPr>
              <w:t>-</w:t>
            </w:r>
            <w:r w:rsidRPr="00D51E91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  <w:r w:rsidRPr="00D51E91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p_ToggleNDI)</w:t>
            </w:r>
          </w:p>
          <w:p w14:paraId="7968818F" w14:textId="77777777" w:rsidR="00D51E91" w:rsidRPr="00D51E91" w:rsidRDefault="00D51E91" w:rsidP="00D51E91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D51E91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}</w:t>
            </w:r>
            <w:r w:rsidRPr="00D51E91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;</w:t>
            </w:r>
          </w:p>
          <w:p w14:paraId="393F3858" w14:textId="77777777" w:rsidR="00D51E91" w:rsidRPr="00D51E91" w:rsidRDefault="00D51E91" w:rsidP="00D51E91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D51E91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//-----</w:t>
            </w:r>
          </w:p>
          <w:p w14:paraId="5555888C" w14:textId="2AB2F3BD" w:rsidR="000D2E7D" w:rsidRPr="000E0537" w:rsidRDefault="000D2E7D" w:rsidP="006D233B">
            <w:pPr>
              <w:overflowPunct/>
              <w:spacing w:after="0"/>
              <w:textAlignment w:val="auto"/>
              <w:rPr>
                <w:rFonts w:ascii="Courier New" w:hAnsi="Courier New" w:cs="Courier New"/>
                <w:color w:val="000000"/>
                <w:lang w:eastAsia="de-DE"/>
              </w:rPr>
            </w:pPr>
          </w:p>
        </w:tc>
      </w:tr>
    </w:tbl>
    <w:p w14:paraId="4EED81FF" w14:textId="4B45A4B6" w:rsidR="005A70EF" w:rsidRDefault="005A70EF" w:rsidP="004A1A5A"/>
    <w:p w14:paraId="49CCB4B5" w14:textId="4D3D4E62" w:rsidR="00EA3720" w:rsidRDefault="00EA3720" w:rsidP="004A1A5A"/>
    <w:p w14:paraId="64D0235F" w14:textId="77777777" w:rsidR="00676EAA" w:rsidRPr="000E0537" w:rsidRDefault="00676EAA" w:rsidP="00676EAA">
      <w:pPr>
        <w:keepNext/>
        <w:keepLines/>
        <w:numPr>
          <w:ilvl w:val="1"/>
          <w:numId w:val="11"/>
        </w:numPr>
        <w:overflowPunct/>
        <w:autoSpaceDE/>
        <w:autoSpaceDN/>
        <w:adjustRightInd/>
        <w:spacing w:before="480"/>
        <w:textAlignment w:val="auto"/>
        <w:outlineLvl w:val="1"/>
        <w:rPr>
          <w:rFonts w:ascii="Arial" w:hAnsi="Arial" w:cs="Arial"/>
          <w:b/>
          <w:color w:val="000000"/>
          <w:sz w:val="32"/>
          <w:lang w:val="en-US"/>
        </w:rPr>
      </w:pPr>
      <w:r>
        <w:rPr>
          <w:rFonts w:ascii="Arial" w:hAnsi="Arial" w:cs="Arial"/>
          <w:b/>
          <w:color w:val="000000"/>
          <w:sz w:val="32"/>
        </w:rPr>
        <w:t xml:space="preserve">Correction to function </w:t>
      </w:r>
      <w:r w:rsidRPr="00AC0382">
        <w:rPr>
          <w:rFonts w:ascii="Arial" w:hAnsi="Arial" w:cs="Arial"/>
          <w:b/>
          <w:color w:val="000000"/>
          <w:sz w:val="32"/>
        </w:rPr>
        <w:t>f_TC_7_1_1_9_1_Step5to9A</w:t>
      </w:r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676EAA" w:rsidRPr="000E0537" w14:paraId="58C827CE" w14:textId="77777777" w:rsidTr="006D233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9F01F" w14:textId="77777777" w:rsidR="00676EAA" w:rsidRPr="000E0537" w:rsidRDefault="00676EAA" w:rsidP="006D233B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Arial" w:hAnsi="Arial" w:cs="Arial"/>
                <w:b/>
                <w:lang w:eastAsia="en-US"/>
              </w:rPr>
            </w:pPr>
            <w:r w:rsidRPr="000E0537">
              <w:rPr>
                <w:rFonts w:ascii="Arial" w:hAnsi="Arial" w:cs="Arial"/>
                <w:b/>
                <w:bCs/>
                <w:lang w:val="de-DE" w:eastAsia="en-US"/>
              </w:rPr>
              <w:t xml:space="preserve">Function </w:t>
            </w:r>
            <w:r w:rsidRPr="000E0537">
              <w:rPr>
                <w:rFonts w:ascii="Arial" w:hAnsi="Arial" w:cs="Arial"/>
                <w:b/>
                <w:lang w:eastAsia="en-US"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D8B5C" w14:textId="77777777" w:rsidR="00676EAA" w:rsidRPr="000E0537" w:rsidRDefault="00676EAA" w:rsidP="006D23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onsolas" w:eastAsia="Times New Roman" w:hAnsi="Consolas"/>
                <w:color w:val="333333"/>
                <w:sz w:val="21"/>
                <w:szCs w:val="21"/>
                <w:lang w:val="en-US" w:eastAsia="en-US"/>
              </w:rPr>
            </w:pPr>
            <w:r w:rsidRPr="00AC0382">
              <w:rPr>
                <w:rFonts w:ascii="Arial" w:hAnsi="Arial" w:cs="Arial"/>
              </w:rPr>
              <w:t>f_TC_7_1_1_9_1_Step5to9A</w:t>
            </w:r>
          </w:p>
        </w:tc>
      </w:tr>
      <w:tr w:rsidR="00676EAA" w:rsidRPr="000E0537" w14:paraId="3068D7CE" w14:textId="77777777" w:rsidTr="006D233B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BEC85" w14:textId="77777777" w:rsidR="00676EAA" w:rsidRPr="000E0537" w:rsidRDefault="00676EAA" w:rsidP="006D233B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Arial" w:hAnsi="Arial"/>
                <w:b/>
                <w:lang w:eastAsia="en-US"/>
              </w:rPr>
            </w:pPr>
            <w:r w:rsidRPr="000E0537">
              <w:rPr>
                <w:rFonts w:ascii="Arial" w:hAnsi="Arial"/>
                <w:b/>
                <w:lang w:eastAsia="en-US"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D6643" w14:textId="21795650" w:rsidR="00676EAA" w:rsidRPr="000E0537" w:rsidRDefault="00932009" w:rsidP="006D23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In the test case before step 6, reconfigure DL DCI in SS to not toggle NDI when sending the next DL Data.</w:t>
            </w:r>
          </w:p>
        </w:tc>
      </w:tr>
      <w:tr w:rsidR="00676EAA" w:rsidRPr="000E0537" w14:paraId="00699F21" w14:textId="77777777" w:rsidTr="006D233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BCDE8" w14:textId="77777777" w:rsidR="00676EAA" w:rsidRPr="000E0537" w:rsidRDefault="00676EAA" w:rsidP="006D233B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Arial" w:hAnsi="Arial"/>
                <w:b/>
                <w:lang w:eastAsia="en-US"/>
              </w:rPr>
            </w:pPr>
            <w:r w:rsidRPr="000E0537">
              <w:rPr>
                <w:rFonts w:ascii="Arial" w:hAnsi="Arial"/>
                <w:b/>
                <w:lang w:eastAsia="en-US"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70F7A" w14:textId="54D4D7BE" w:rsidR="00676EAA" w:rsidRPr="000E0537" w:rsidRDefault="00676EAA" w:rsidP="006D23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DL DCI configured not toggling NDI before sending DL Data. </w:t>
            </w:r>
          </w:p>
        </w:tc>
      </w:tr>
      <w:tr w:rsidR="00676EAA" w:rsidRPr="000E0537" w14:paraId="6835E6C1" w14:textId="77777777" w:rsidTr="006D233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A665D" w14:textId="77777777" w:rsidR="00676EAA" w:rsidRPr="000E0537" w:rsidRDefault="00676EAA" w:rsidP="006D233B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Arial" w:hAnsi="Arial"/>
                <w:b/>
                <w:lang w:eastAsia="en-US"/>
              </w:rPr>
            </w:pPr>
            <w:r w:rsidRPr="000E0537">
              <w:rPr>
                <w:rFonts w:ascii="Arial" w:hAnsi="Arial"/>
                <w:b/>
                <w:lang w:eastAsia="en-US"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5F286" w14:textId="77777777" w:rsidR="00676EAA" w:rsidRPr="000E0537" w:rsidRDefault="00676EAA" w:rsidP="006D23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</w:rPr>
            </w:pPr>
            <w:r w:rsidRPr="00676EAA">
              <w:rPr>
                <w:rFonts w:ascii="Arial" w:hAnsi="Arial" w:cs="Arial"/>
              </w:rPr>
              <w:t>MAC_TC_Common_NR</w:t>
            </w:r>
          </w:p>
        </w:tc>
      </w:tr>
      <w:tr w:rsidR="00676EAA" w:rsidRPr="000E0537" w14:paraId="02EB4E9E" w14:textId="77777777" w:rsidTr="006D233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25F7D" w14:textId="77777777" w:rsidR="00676EAA" w:rsidRPr="000E0537" w:rsidRDefault="00676EAA" w:rsidP="006D233B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Arial" w:hAnsi="Arial"/>
                <w:b/>
                <w:highlight w:val="cyan"/>
                <w:lang w:eastAsia="en-US"/>
              </w:rPr>
            </w:pPr>
            <w:r w:rsidRPr="000E0537">
              <w:rPr>
                <w:rFonts w:ascii="Arial" w:hAnsi="Arial"/>
                <w:b/>
                <w:lang w:eastAsia="en-US"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63565" w14:textId="46F11247" w:rsidR="00676EAA" w:rsidRPr="000E0537" w:rsidRDefault="00676EAA" w:rsidP="006D233B">
            <w:pPr>
              <w:overflowPunct/>
              <w:autoSpaceDE/>
              <w:autoSpaceDN/>
              <w:adjustRightInd/>
              <w:textAlignment w:val="auto"/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14:paraId="1833BE98" w14:textId="77777777" w:rsidR="00676EAA" w:rsidRDefault="00676EAA" w:rsidP="00676EAA">
      <w:pPr>
        <w:overflowPunct/>
        <w:autoSpaceDE/>
        <w:autoSpaceDN/>
        <w:adjustRightInd/>
        <w:spacing w:after="0"/>
        <w:textAlignment w:val="auto"/>
        <w:rPr>
          <w:rFonts w:ascii="Arial" w:hAnsi="Arial"/>
          <w:b/>
        </w:rPr>
      </w:pPr>
    </w:p>
    <w:p w14:paraId="142393BB" w14:textId="77777777" w:rsidR="00676EAA" w:rsidRPr="000E0537" w:rsidRDefault="00676EAA" w:rsidP="00676EAA">
      <w:pPr>
        <w:overflowPunct/>
        <w:autoSpaceDE/>
        <w:autoSpaceDN/>
        <w:adjustRightInd/>
        <w:spacing w:after="0"/>
        <w:textAlignment w:val="auto"/>
        <w:rPr>
          <w:rFonts w:ascii="Arial" w:hAnsi="Arial"/>
          <w:b/>
        </w:rPr>
      </w:pPr>
      <w:r w:rsidRPr="000E0537">
        <w:rPr>
          <w:rFonts w:ascii="Arial" w:hAnsi="Arial"/>
          <w:b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1"/>
      </w:tblGrid>
      <w:tr w:rsidR="00676EAA" w:rsidRPr="000E0537" w14:paraId="6DDEB037" w14:textId="77777777" w:rsidTr="006D233B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7347E" w14:textId="77777777" w:rsidR="00676EAA" w:rsidRPr="00304AF6" w:rsidRDefault="00676EAA" w:rsidP="006D233B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F66A7B">
              <w:rPr>
                <w:rFonts w:ascii="Consolas" w:eastAsia="Times New Roman" w:hAnsi="Consolas"/>
                <w:color w:val="333333"/>
                <w:sz w:val="21"/>
                <w:szCs w:val="21"/>
                <w:lang w:val="en-US" w:eastAsia="en-US"/>
              </w:rPr>
              <w:t> </w:t>
            </w:r>
            <w:r w:rsidRPr="00304AF6">
              <w:rPr>
                <w:rFonts w:ascii="Consolas" w:eastAsia="Times New Roman" w:hAnsi="Consolas"/>
                <w:color w:val="333333"/>
                <w:sz w:val="21"/>
                <w:szCs w:val="21"/>
                <w:lang w:val="en-US" w:eastAsia="en-US"/>
              </w:rPr>
              <w:t> </w:t>
            </w:r>
            <w:r w:rsidRPr="00304AF6">
              <w:rPr>
                <w:rFonts w:ascii="Consolas" w:eastAsia="Times New Roman" w:hAnsi="Consolas"/>
                <w:b/>
                <w:bCs/>
                <w:color w:val="AA3731"/>
                <w:sz w:val="16"/>
                <w:szCs w:val="16"/>
                <w:lang w:val="en-US" w:eastAsia="en-US"/>
              </w:rPr>
              <w:t>function</w:t>
            </w:r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</w:t>
            </w:r>
            <w:bookmarkStart w:id="5" w:name="_Hlk89677893"/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f_TC_7_1_1_9_1_Step5to9A(</w:t>
            </w:r>
            <w:bookmarkEnd w:id="5"/>
            <w:r w:rsidRPr="00304AF6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DRB_Identity</w:t>
            </w:r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p_NR_DRB_Id</w:t>
            </w:r>
            <w:r w:rsidRPr="00304AF6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</w:t>
            </w:r>
            <w:r w:rsidRPr="00304AF6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B6_Type</w:t>
            </w:r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p_LCID</w:t>
            </w:r>
            <w:r w:rsidRPr="00304AF6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</w:t>
            </w:r>
            <w:r w:rsidRPr="00304AF6">
              <w:rPr>
                <w:rFonts w:ascii="Consolas" w:eastAsia="Times New Roman" w:hAnsi="Consolas"/>
                <w:b/>
                <w:bCs/>
                <w:color w:val="AA3731"/>
                <w:sz w:val="16"/>
                <w:szCs w:val="16"/>
                <w:lang w:val="en-US" w:eastAsia="en-US"/>
              </w:rPr>
              <w:t>template</w:t>
            </w:r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(</w:t>
            </w:r>
            <w:r w:rsidRPr="00304AF6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value</w:t>
            </w:r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) </w:t>
            </w:r>
            <w:r w:rsidRPr="00304AF6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NR_RadioBearerList_Type</w:t>
            </w:r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p_NR_RadioBearerList) </w:t>
            </w:r>
            <w:r w:rsidRPr="00304AF6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runs</w:t>
            </w:r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</w:t>
            </w:r>
            <w:r w:rsidRPr="00304AF6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on</w:t>
            </w:r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NR_BASE_PTC</w:t>
            </w:r>
          </w:p>
          <w:p w14:paraId="47D58B28" w14:textId="77777777" w:rsidR="00676EAA" w:rsidRPr="00304AF6" w:rsidRDefault="00676EAA" w:rsidP="006D233B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{ </w:t>
            </w:r>
            <w:r w:rsidRPr="00304AF6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//@sic R5-206320 sic@</w:t>
            </w:r>
          </w:p>
          <w:p w14:paraId="66485F03" w14:textId="77777777" w:rsidR="00676EAA" w:rsidRPr="00304AF6" w:rsidRDefault="00676EAA" w:rsidP="006D233B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r w:rsidRPr="00304AF6">
              <w:rPr>
                <w:rFonts w:ascii="Consolas" w:eastAsia="Times New Roman" w:hAnsi="Consolas"/>
                <w:b/>
                <w:bCs/>
                <w:color w:val="AA3731"/>
                <w:sz w:val="16"/>
                <w:szCs w:val="16"/>
                <w:lang w:val="en-US" w:eastAsia="en-US"/>
              </w:rPr>
              <w:t>var</w:t>
            </w:r>
            <w:r w:rsidRPr="00304AF6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 NR_MAC_SDU_Type</w:t>
            </w:r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v_EncodedRlcPdu1</w:t>
            </w:r>
            <w:r w:rsidRPr="00304AF6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;</w:t>
            </w:r>
          </w:p>
          <w:p w14:paraId="0171DBFF" w14:textId="77777777" w:rsidR="00676EAA" w:rsidRPr="00304AF6" w:rsidRDefault="00676EAA" w:rsidP="006D233B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r w:rsidRPr="00304AF6">
              <w:rPr>
                <w:rFonts w:ascii="Consolas" w:eastAsia="Times New Roman" w:hAnsi="Consolas"/>
                <w:b/>
                <w:bCs/>
                <w:color w:val="AA3731"/>
                <w:sz w:val="16"/>
                <w:szCs w:val="16"/>
                <w:lang w:val="en-US" w:eastAsia="en-US"/>
              </w:rPr>
              <w:t>var</w:t>
            </w:r>
            <w:r w:rsidRPr="00304AF6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 NR_UplinkBWP_Type</w:t>
            </w:r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</w:t>
            </w:r>
            <w:r w:rsidRPr="00304AF6">
              <w:rPr>
                <w:rFonts w:ascii="Consolas" w:eastAsia="Times New Roman" w:hAnsi="Consolas"/>
                <w:color w:val="7A3E9D"/>
                <w:sz w:val="16"/>
                <w:szCs w:val="16"/>
                <w:lang w:val="en-US" w:eastAsia="en-US"/>
              </w:rPr>
              <w:t>v_NR_UplinkBWP </w:t>
            </w:r>
            <w:r w:rsidRPr="00304AF6">
              <w:rPr>
                <w:rFonts w:ascii="Consolas" w:eastAsia="Times New Roman" w:hAnsi="Consolas"/>
                <w:color w:val="777777"/>
                <w:sz w:val="16"/>
                <w:szCs w:val="16"/>
                <w:lang w:val="en-US" w:eastAsia="en-US"/>
              </w:rPr>
              <w:t>:=</w:t>
            </w:r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f_NR_CellInfo_GetUplinkBWP(nr_Cell1</w:t>
            </w:r>
            <w:r w:rsidRPr="00304AF6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tsc_NR_BWP_Id)</w:t>
            </w:r>
            <w:r w:rsidRPr="00304AF6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;</w:t>
            </w:r>
          </w:p>
          <w:p w14:paraId="08117A51" w14:textId="77777777" w:rsidR="00676EAA" w:rsidRPr="00304AF6" w:rsidRDefault="00676EAA" w:rsidP="006D233B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r w:rsidRPr="00304AF6">
              <w:rPr>
                <w:rFonts w:ascii="Consolas" w:eastAsia="Times New Roman" w:hAnsi="Consolas"/>
                <w:b/>
                <w:bCs/>
                <w:color w:val="AA3731"/>
                <w:sz w:val="16"/>
                <w:szCs w:val="16"/>
                <w:lang w:val="en-US" w:eastAsia="en-US"/>
              </w:rPr>
              <w:t>var</w:t>
            </w:r>
            <w:r w:rsidRPr="00304AF6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 NR_ResourceAllocation_Type</w:t>
            </w:r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v_NR_ResourceAllocation</w:t>
            </w:r>
            <w:r w:rsidRPr="00304AF6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;</w:t>
            </w:r>
          </w:p>
          <w:p w14:paraId="218E1D24" w14:textId="77777777" w:rsidR="00676EAA" w:rsidRPr="00304AF6" w:rsidRDefault="00676EAA" w:rsidP="006D233B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r w:rsidRPr="00304AF6">
              <w:rPr>
                <w:rFonts w:ascii="Consolas" w:eastAsia="Times New Roman" w:hAnsi="Consolas"/>
                <w:b/>
                <w:bCs/>
                <w:color w:val="AA3731"/>
                <w:sz w:val="16"/>
                <w:szCs w:val="16"/>
                <w:lang w:val="en-US" w:eastAsia="en-US"/>
              </w:rPr>
              <w:t>var</w:t>
            </w:r>
            <w:r w:rsidRPr="00304AF6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 SubFrameTiming_Type</w:t>
            </w:r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v_TimingDL</w:t>
            </w:r>
            <w:r w:rsidRPr="00304AF6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;</w:t>
            </w:r>
          </w:p>
          <w:p w14:paraId="6400B765" w14:textId="77777777" w:rsidR="00676EAA" w:rsidRPr="00304AF6" w:rsidRDefault="00676EAA" w:rsidP="006D233B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r w:rsidRPr="00304AF6">
              <w:rPr>
                <w:rFonts w:ascii="Consolas" w:eastAsia="Times New Roman" w:hAnsi="Consolas"/>
                <w:b/>
                <w:bCs/>
                <w:color w:val="AA3731"/>
                <w:sz w:val="16"/>
                <w:szCs w:val="16"/>
                <w:lang w:val="en-US" w:eastAsia="en-US"/>
              </w:rPr>
              <w:t>var</w:t>
            </w:r>
            <w:r w:rsidRPr="00304AF6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 SubFrameTiming_Type</w:t>
            </w:r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v_TimingUL</w:t>
            </w:r>
            <w:r w:rsidRPr="00304AF6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;</w:t>
            </w:r>
          </w:p>
          <w:p w14:paraId="0A888090" w14:textId="77777777" w:rsidR="00676EAA" w:rsidRPr="00304AF6" w:rsidRDefault="00676EAA" w:rsidP="006D233B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r w:rsidRPr="00304AF6">
              <w:rPr>
                <w:rFonts w:ascii="Consolas" w:eastAsia="Times New Roman" w:hAnsi="Consolas"/>
                <w:b/>
                <w:bCs/>
                <w:color w:val="AA3731"/>
                <w:sz w:val="16"/>
                <w:szCs w:val="16"/>
                <w:lang w:val="en-US" w:eastAsia="en-US"/>
              </w:rPr>
              <w:t>var</w:t>
            </w:r>
            <w:r w:rsidRPr="00304AF6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 default</w:t>
            </w:r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</w:t>
            </w:r>
            <w:r w:rsidRPr="00304AF6">
              <w:rPr>
                <w:rFonts w:ascii="Consolas" w:eastAsia="Times New Roman" w:hAnsi="Consolas"/>
                <w:color w:val="7A3E9D"/>
                <w:sz w:val="16"/>
                <w:szCs w:val="16"/>
                <w:lang w:val="en-US" w:eastAsia="en-US"/>
              </w:rPr>
              <w:t>v_IgnoreNRSR</w:t>
            </w:r>
            <w:r w:rsidRPr="00304AF6">
              <w:rPr>
                <w:rFonts w:ascii="Consolas" w:eastAsia="Times New Roman" w:hAnsi="Consolas"/>
                <w:color w:val="777777"/>
                <w:sz w:val="16"/>
                <w:szCs w:val="16"/>
                <w:lang w:val="en-US" w:eastAsia="en-US"/>
              </w:rPr>
              <w:t>:=</w:t>
            </w:r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</w:t>
            </w:r>
            <w:r w:rsidRPr="00304AF6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null</w:t>
            </w:r>
            <w:r w:rsidRPr="00304AF6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;</w:t>
            </w:r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</w:t>
            </w:r>
            <w:r w:rsidRPr="00304AF6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//@sic R5-204418 sic@</w:t>
            </w:r>
          </w:p>
          <w:p w14:paraId="31B8CE75" w14:textId="77777777" w:rsidR="00676EAA" w:rsidRPr="00304AF6" w:rsidRDefault="00676EAA" w:rsidP="006D233B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</w:t>
            </w:r>
          </w:p>
          <w:p w14:paraId="19D5368C" w14:textId="77777777" w:rsidR="00676EAA" w:rsidRPr="00304AF6" w:rsidRDefault="00676EAA" w:rsidP="006D233B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r w:rsidRPr="00304AF6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// @siclog "Step 5" sigloc@</w:t>
            </w:r>
          </w:p>
          <w:p w14:paraId="239A5CBF" w14:textId="77777777" w:rsidR="00676EAA" w:rsidRPr="00304AF6" w:rsidRDefault="00676EAA" w:rsidP="006D233B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r w:rsidRPr="00304AF6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// void</w:t>
            </w:r>
          </w:p>
          <w:p w14:paraId="73E4D497" w14:textId="77777777" w:rsidR="00676EAA" w:rsidRPr="00304AF6" w:rsidRDefault="00676EAA" w:rsidP="006D233B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r w:rsidRPr="00304AF6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// @sic R5-213132 sic@</w:t>
            </w:r>
          </w:p>
          <w:p w14:paraId="2CBC9074" w14:textId="77777777" w:rsidR="00676EAA" w:rsidRPr="00304AF6" w:rsidRDefault="00676EAA" w:rsidP="006D233B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f_NR_SS_CommonRadioBearerConfig(nr_Cell1</w:t>
            </w:r>
            <w:r w:rsidRPr="00304AF6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p_NR_RadioBearerList)</w:t>
            </w:r>
            <w:r w:rsidRPr="00304AF6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;</w:t>
            </w:r>
          </w:p>
          <w:p w14:paraId="58FE85AF" w14:textId="77777777" w:rsidR="00676EAA" w:rsidRPr="00304AF6" w:rsidRDefault="00676EAA" w:rsidP="006D233B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</w:t>
            </w:r>
          </w:p>
          <w:p w14:paraId="375B78B8" w14:textId="77777777" w:rsidR="00676EAA" w:rsidRPr="00304AF6" w:rsidRDefault="00676EAA" w:rsidP="006D233B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r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...</w:t>
            </w:r>
          </w:p>
          <w:p w14:paraId="4B330522" w14:textId="77777777" w:rsidR="00676EAA" w:rsidRPr="00304AF6" w:rsidRDefault="00676EAA" w:rsidP="006D233B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</w:p>
          <w:p w14:paraId="7F58BE77" w14:textId="77777777" w:rsidR="00676EAA" w:rsidRPr="00304AF6" w:rsidRDefault="00676EAA" w:rsidP="006D233B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r w:rsidRPr="00304AF6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//@siclog "Step 6" siclog@</w:t>
            </w:r>
          </w:p>
          <w:p w14:paraId="0A8FE8A0" w14:textId="77777777" w:rsidR="00676EAA" w:rsidRPr="00304AF6" w:rsidRDefault="00676EAA" w:rsidP="006D233B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r w:rsidRPr="00304AF6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//The SS transmits MAC PDU using same HARQ process and NDI as in step 1.</w:t>
            </w:r>
          </w:p>
          <w:p w14:paraId="4DDBEC4F" w14:textId="77777777" w:rsidR="00676EAA" w:rsidRPr="00304AF6" w:rsidRDefault="00676EAA" w:rsidP="006D233B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r w:rsidRPr="00304AF6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//PDCP SDU = (37B + 3B PDCP Header) + 3B RLC Header + 2B MAC Header = 48B = 384 bits (an allowed TB size as per 38.523-3 Annex B)</w:t>
            </w:r>
          </w:p>
          <w:p w14:paraId="090576A8" w14:textId="77777777" w:rsidR="00676EAA" w:rsidRPr="00304AF6" w:rsidRDefault="00676EAA" w:rsidP="006D233B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r w:rsidRPr="00304AF6">
              <w:rPr>
                <w:rFonts w:ascii="Consolas" w:eastAsia="Times New Roman" w:hAnsi="Consolas"/>
                <w:color w:val="7A3E9D"/>
                <w:sz w:val="16"/>
                <w:szCs w:val="16"/>
                <w:lang w:val="en-US" w:eastAsia="en-US"/>
              </w:rPr>
              <w:t>v_TimingDL </w:t>
            </w:r>
            <w:r w:rsidRPr="00304AF6">
              <w:rPr>
                <w:rFonts w:ascii="Consolas" w:eastAsia="Times New Roman" w:hAnsi="Consolas"/>
                <w:color w:val="777777"/>
                <w:sz w:val="16"/>
                <w:szCs w:val="16"/>
                <w:lang w:val="en-US" w:eastAsia="en-US"/>
              </w:rPr>
              <w:t>:=</w:t>
            </w:r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f_NR_GetNextSendOccasion_DL(nr_Cell1)</w:t>
            </w:r>
            <w:r w:rsidRPr="00304AF6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;</w:t>
            </w:r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</w:t>
            </w:r>
            <w:r w:rsidRPr="00304AF6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// Timing of DL</w:t>
            </w:r>
          </w:p>
          <w:p w14:paraId="31A5CA59" w14:textId="77777777" w:rsidR="00676EAA" w:rsidRPr="00304AF6" w:rsidRDefault="00676EAA" w:rsidP="006D233B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r w:rsidRPr="00304AF6">
              <w:rPr>
                <w:rFonts w:ascii="Consolas" w:eastAsia="Times New Roman" w:hAnsi="Consolas"/>
                <w:color w:val="7A3E9D"/>
                <w:sz w:val="16"/>
                <w:szCs w:val="16"/>
                <w:lang w:val="en-US" w:eastAsia="en-US"/>
              </w:rPr>
              <w:t>v_TimingUL </w:t>
            </w:r>
            <w:r w:rsidRPr="00304AF6">
              <w:rPr>
                <w:rFonts w:ascii="Consolas" w:eastAsia="Times New Roman" w:hAnsi="Consolas"/>
                <w:color w:val="777777"/>
                <w:sz w:val="16"/>
                <w:szCs w:val="16"/>
                <w:lang w:val="en-US" w:eastAsia="en-US"/>
              </w:rPr>
              <w:t>:=</w:t>
            </w:r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f_NR_GetNextSendOccasion_ULafterDL(nr_Cell1</w:t>
            </w:r>
            <w:r w:rsidRPr="00304AF6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v_TimingDL</w:t>
            </w:r>
            <w:r w:rsidRPr="00304AF6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</w:t>
            </w:r>
            <w:r w:rsidRPr="00304AF6">
              <w:rPr>
                <w:rFonts w:ascii="Consolas" w:eastAsia="Times New Roman" w:hAnsi="Consolas"/>
                <w:color w:val="9C5D27"/>
                <w:sz w:val="16"/>
                <w:szCs w:val="16"/>
                <w:lang w:val="en-US" w:eastAsia="en-US"/>
              </w:rPr>
              <w:t>100</w:t>
            </w:r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)</w:t>
            </w:r>
            <w:r w:rsidRPr="00304AF6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;</w:t>
            </w:r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</w:t>
            </w:r>
            <w:r w:rsidRPr="00304AF6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// 100 ms later</w:t>
            </w:r>
          </w:p>
          <w:p w14:paraId="40507E77" w14:textId="77777777" w:rsidR="00676EAA" w:rsidRPr="00304AF6" w:rsidRDefault="00676EAA" w:rsidP="006D233B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r w:rsidRPr="00304AF6">
              <w:rPr>
                <w:rFonts w:ascii="Consolas" w:eastAsia="Times New Roman" w:hAnsi="Consolas"/>
                <w:color w:val="7A3E9D"/>
                <w:sz w:val="16"/>
                <w:szCs w:val="16"/>
                <w:lang w:val="en-US" w:eastAsia="en-US"/>
              </w:rPr>
              <w:t>v_EncodedRlcPdu1 </w:t>
            </w:r>
            <w:r w:rsidRPr="00304AF6">
              <w:rPr>
                <w:rFonts w:ascii="Consolas" w:eastAsia="Times New Roman" w:hAnsi="Consolas"/>
                <w:color w:val="777777"/>
                <w:sz w:val="16"/>
                <w:szCs w:val="16"/>
                <w:lang w:val="en-US" w:eastAsia="en-US"/>
              </w:rPr>
              <w:t>:=</w:t>
            </w:r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f_NR_RLC_AMD_FullPDU_Encvalue(</w:t>
            </w:r>
            <w:r w:rsidRPr="00304AF6">
              <w:rPr>
                <w:rFonts w:ascii="Consolas" w:eastAsia="Times New Roman" w:hAnsi="Consolas"/>
                <w:color w:val="9C5D27"/>
                <w:sz w:val="16"/>
                <w:szCs w:val="16"/>
                <w:lang w:val="en-US" w:eastAsia="en-US"/>
              </w:rPr>
              <w:t>0</w:t>
            </w:r>
            <w:r w:rsidRPr="00304AF6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tsc_NR_P_NoPoll</w:t>
            </w:r>
            <w:r w:rsidRPr="00304AF6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f_NR_PDCP_PDU_Encvalue (cs_NR_PDCP_PDU_18B(</w:t>
            </w:r>
            <w:r w:rsidRPr="00304AF6">
              <w:rPr>
                <w:rFonts w:ascii="Consolas" w:eastAsia="Times New Roman" w:hAnsi="Consolas"/>
                <w:color w:val="9C5D27"/>
                <w:sz w:val="16"/>
                <w:szCs w:val="16"/>
                <w:lang w:val="en-US" w:eastAsia="en-US"/>
              </w:rPr>
              <w:t>1</w:t>
            </w:r>
            <w:r w:rsidRPr="00304AF6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crs_NR_PDCP_SDU_37B)))</w:t>
            </w:r>
            <w:r w:rsidRPr="00304AF6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;</w:t>
            </w:r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 </w:t>
            </w:r>
            <w:r w:rsidRPr="00304AF6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//@sic R5s201457 R5s210896 sic@</w:t>
            </w:r>
          </w:p>
          <w:p w14:paraId="6B1075AB" w14:textId="77777777" w:rsidR="00676EAA" w:rsidRPr="00304AF6" w:rsidRDefault="00676EAA" w:rsidP="006D233B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r w:rsidRPr="00304AF6">
              <w:rPr>
                <w:rFonts w:ascii="Consolas" w:eastAsia="Times New Roman" w:hAnsi="Consolas"/>
                <w:b/>
                <w:bCs/>
                <w:color w:val="AA3731"/>
                <w:sz w:val="16"/>
                <w:szCs w:val="16"/>
                <w:lang w:val="en-US" w:eastAsia="en-US"/>
              </w:rPr>
              <w:t>DRB</w:t>
            </w:r>
            <w:r w:rsidRPr="00304AF6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.</w:t>
            </w:r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send(cas_NR_DRB_COMMON_REQ_MAC_PDUList(nr_Cell1</w:t>
            </w:r>
            <w:r w:rsidRPr="00304AF6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p_NR_DRB_Id</w:t>
            </w:r>
            <w:r w:rsidRPr="00304AF6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cs_TimingInfo_Now</w:t>
            </w:r>
            <w:r w:rsidRPr="00304AF6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</w:p>
          <w:p w14:paraId="717F042C" w14:textId="77777777" w:rsidR="00676EAA" w:rsidRPr="00304AF6" w:rsidRDefault="00676EAA" w:rsidP="006D233B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                                           {cs_NR_DL_MAC_PDU_SDU_SubPDU_Padding ( {cs_NR_MAC_SDU_SubPDU_LI8(p_LCID </w:t>
            </w:r>
            <w:r w:rsidRPr="00304AF6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v_EncodedRlcPdu1)}</w:t>
            </w:r>
            <w:r w:rsidRPr="00304AF6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</w:t>
            </w:r>
            <w:r w:rsidRPr="00304AF6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omit</w:t>
            </w:r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)}</w:t>
            </w:r>
            <w:r w:rsidRPr="00304AF6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cs_NR_HarqProcessAssignment(</w:t>
            </w:r>
            <w:r w:rsidRPr="00304AF6">
              <w:rPr>
                <w:rFonts w:ascii="Consolas" w:eastAsia="Times New Roman" w:hAnsi="Consolas"/>
                <w:color w:val="9C5D27"/>
                <w:sz w:val="16"/>
                <w:szCs w:val="16"/>
                <w:lang w:val="en-US" w:eastAsia="en-US"/>
              </w:rPr>
              <w:t>5</w:t>
            </w:r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)))</w:t>
            </w:r>
            <w:r w:rsidRPr="00304AF6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;</w:t>
            </w:r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</w:t>
            </w:r>
            <w:r w:rsidRPr="00304AF6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//@sic R5s200855 sic@</w:t>
            </w:r>
          </w:p>
          <w:p w14:paraId="30D01148" w14:textId="77777777" w:rsidR="00676EAA" w:rsidRPr="00304AF6" w:rsidRDefault="00676EAA" w:rsidP="006D233B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...</w:t>
            </w:r>
          </w:p>
          <w:p w14:paraId="3933D664" w14:textId="77777777" w:rsidR="00676EAA" w:rsidRPr="00304AF6" w:rsidRDefault="00676EAA" w:rsidP="006D233B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</w:t>
            </w:r>
          </w:p>
          <w:p w14:paraId="14B48F00" w14:textId="77777777" w:rsidR="00676EAA" w:rsidRPr="000E0537" w:rsidRDefault="00676EAA" w:rsidP="006D233B">
            <w:pPr>
              <w:overflowPunct/>
              <w:spacing w:after="0"/>
              <w:textAlignment w:val="auto"/>
              <w:rPr>
                <w:rFonts w:ascii="Courier New" w:hAnsi="Courier New" w:cs="Courier New"/>
                <w:color w:val="000000"/>
                <w:lang w:eastAsia="de-DE"/>
              </w:rPr>
            </w:pPr>
          </w:p>
        </w:tc>
      </w:tr>
    </w:tbl>
    <w:p w14:paraId="131B172F" w14:textId="77777777" w:rsidR="00676EAA" w:rsidRPr="000E0537" w:rsidRDefault="00676EAA" w:rsidP="00676EAA">
      <w:pPr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color w:val="000000"/>
        </w:rPr>
      </w:pPr>
    </w:p>
    <w:p w14:paraId="11551A74" w14:textId="77777777" w:rsidR="00676EAA" w:rsidRDefault="00676EAA" w:rsidP="00676EAA">
      <w:pPr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color w:val="000000"/>
        </w:rPr>
      </w:pPr>
      <w:r w:rsidRPr="000E0537">
        <w:rPr>
          <w:rFonts w:ascii="Arial" w:hAnsi="Arial"/>
          <w:b/>
          <w:color w:val="000000"/>
        </w:rPr>
        <w:t>After Change:</w:t>
      </w:r>
    </w:p>
    <w:p w14:paraId="08E48659" w14:textId="77777777" w:rsidR="00676EAA" w:rsidRPr="000E0537" w:rsidRDefault="00676EAA" w:rsidP="00676EAA">
      <w:pPr>
        <w:overflowPunct/>
        <w:autoSpaceDE/>
        <w:autoSpaceDN/>
        <w:adjustRightInd/>
        <w:textAlignment w:val="auto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31"/>
      </w:tblGrid>
      <w:tr w:rsidR="00676EAA" w14:paraId="4CE0742A" w14:textId="77777777" w:rsidTr="006D233B">
        <w:tc>
          <w:tcPr>
            <w:tcW w:w="9641" w:type="dxa"/>
          </w:tcPr>
          <w:p w14:paraId="4202AC45" w14:textId="77777777" w:rsidR="00676EAA" w:rsidRPr="00304AF6" w:rsidRDefault="00676EAA" w:rsidP="006D233B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304AF6">
              <w:rPr>
                <w:rFonts w:ascii="Consolas" w:eastAsia="Times New Roman" w:hAnsi="Consolas"/>
                <w:color w:val="333333"/>
                <w:sz w:val="21"/>
                <w:szCs w:val="21"/>
                <w:lang w:val="en-US" w:eastAsia="en-US"/>
              </w:rPr>
              <w:t> </w:t>
            </w:r>
            <w:r w:rsidRPr="00304AF6">
              <w:rPr>
                <w:rFonts w:ascii="Consolas" w:eastAsia="Times New Roman" w:hAnsi="Consolas"/>
                <w:b/>
                <w:bCs/>
                <w:color w:val="AA3731"/>
                <w:sz w:val="16"/>
                <w:szCs w:val="16"/>
                <w:lang w:val="en-US" w:eastAsia="en-US"/>
              </w:rPr>
              <w:t>function</w:t>
            </w:r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f_TC_7_1_1_9_1_Step5to9A(</w:t>
            </w:r>
            <w:r w:rsidRPr="00304AF6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DRB_Identity</w:t>
            </w:r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p_NR_DRB_Id</w:t>
            </w:r>
            <w:r w:rsidRPr="00304AF6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</w:t>
            </w:r>
            <w:r w:rsidRPr="00304AF6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B6_Type</w:t>
            </w:r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p_LCID</w:t>
            </w:r>
            <w:r w:rsidRPr="00304AF6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</w:t>
            </w:r>
            <w:r w:rsidRPr="00304AF6">
              <w:rPr>
                <w:rFonts w:ascii="Consolas" w:eastAsia="Times New Roman" w:hAnsi="Consolas"/>
                <w:b/>
                <w:bCs/>
                <w:color w:val="AA3731"/>
                <w:sz w:val="16"/>
                <w:szCs w:val="16"/>
                <w:lang w:val="en-US" w:eastAsia="en-US"/>
              </w:rPr>
              <w:t>template</w:t>
            </w:r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(</w:t>
            </w:r>
            <w:r w:rsidRPr="00304AF6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value</w:t>
            </w:r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) </w:t>
            </w:r>
            <w:r w:rsidRPr="00304AF6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NR_RadioBearerList_Type</w:t>
            </w:r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p_NR_RadioBearerList) </w:t>
            </w:r>
            <w:r w:rsidRPr="00304AF6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runs</w:t>
            </w:r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</w:t>
            </w:r>
            <w:r w:rsidRPr="00304AF6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on</w:t>
            </w:r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NR_BASE_PTC</w:t>
            </w:r>
          </w:p>
          <w:p w14:paraId="7B97A5C9" w14:textId="77777777" w:rsidR="00676EAA" w:rsidRPr="00304AF6" w:rsidRDefault="00676EAA" w:rsidP="006D233B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{ </w:t>
            </w:r>
            <w:r w:rsidRPr="00304AF6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//@sic R5-206320 sic@</w:t>
            </w:r>
          </w:p>
          <w:p w14:paraId="03BFFE3E" w14:textId="77777777" w:rsidR="00676EAA" w:rsidRPr="00304AF6" w:rsidRDefault="00676EAA" w:rsidP="006D233B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r w:rsidRPr="00304AF6">
              <w:rPr>
                <w:rFonts w:ascii="Consolas" w:eastAsia="Times New Roman" w:hAnsi="Consolas"/>
                <w:b/>
                <w:bCs/>
                <w:color w:val="AA3731"/>
                <w:sz w:val="16"/>
                <w:szCs w:val="16"/>
                <w:lang w:val="en-US" w:eastAsia="en-US"/>
              </w:rPr>
              <w:t>var</w:t>
            </w:r>
            <w:r w:rsidRPr="00304AF6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 NR_MAC_SDU_Type</w:t>
            </w:r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v_EncodedRlcPdu1</w:t>
            </w:r>
            <w:r w:rsidRPr="00304AF6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;</w:t>
            </w:r>
          </w:p>
          <w:p w14:paraId="77894B7D" w14:textId="77777777" w:rsidR="00676EAA" w:rsidRPr="00304AF6" w:rsidRDefault="00676EAA" w:rsidP="006D233B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r w:rsidRPr="00304AF6">
              <w:rPr>
                <w:rFonts w:ascii="Consolas" w:eastAsia="Times New Roman" w:hAnsi="Consolas"/>
                <w:b/>
                <w:bCs/>
                <w:color w:val="AA3731"/>
                <w:sz w:val="16"/>
                <w:szCs w:val="16"/>
                <w:lang w:val="en-US" w:eastAsia="en-US"/>
              </w:rPr>
              <w:t>var</w:t>
            </w:r>
            <w:r w:rsidRPr="00304AF6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 NR_UplinkBWP_Type</w:t>
            </w:r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</w:t>
            </w:r>
            <w:r w:rsidRPr="00304AF6">
              <w:rPr>
                <w:rFonts w:ascii="Consolas" w:eastAsia="Times New Roman" w:hAnsi="Consolas"/>
                <w:color w:val="7A3E9D"/>
                <w:sz w:val="16"/>
                <w:szCs w:val="16"/>
                <w:lang w:val="en-US" w:eastAsia="en-US"/>
              </w:rPr>
              <w:t>v_NR_UplinkBWP </w:t>
            </w:r>
            <w:r w:rsidRPr="00304AF6">
              <w:rPr>
                <w:rFonts w:ascii="Consolas" w:eastAsia="Times New Roman" w:hAnsi="Consolas"/>
                <w:color w:val="777777"/>
                <w:sz w:val="16"/>
                <w:szCs w:val="16"/>
                <w:lang w:val="en-US" w:eastAsia="en-US"/>
              </w:rPr>
              <w:t>:=</w:t>
            </w:r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f_NR_CellInfo_GetUplinkBWP(nr_Cell1</w:t>
            </w:r>
            <w:r w:rsidRPr="00304AF6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tsc_NR_BWP_Id)</w:t>
            </w:r>
            <w:r w:rsidRPr="00304AF6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;</w:t>
            </w:r>
          </w:p>
          <w:p w14:paraId="6921F8BD" w14:textId="77777777" w:rsidR="00676EAA" w:rsidRPr="00304AF6" w:rsidRDefault="00676EAA" w:rsidP="006D233B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r w:rsidRPr="00304AF6">
              <w:rPr>
                <w:rFonts w:ascii="Consolas" w:eastAsia="Times New Roman" w:hAnsi="Consolas"/>
                <w:b/>
                <w:bCs/>
                <w:color w:val="AA3731"/>
                <w:sz w:val="16"/>
                <w:szCs w:val="16"/>
                <w:lang w:val="en-US" w:eastAsia="en-US"/>
              </w:rPr>
              <w:t>var</w:t>
            </w:r>
            <w:r w:rsidRPr="00304AF6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 NR_ResourceAllocation_Type</w:t>
            </w:r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v_NR_ResourceAllocation</w:t>
            </w:r>
            <w:r w:rsidRPr="00304AF6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;</w:t>
            </w:r>
          </w:p>
          <w:p w14:paraId="57504E17" w14:textId="77777777" w:rsidR="00676EAA" w:rsidRPr="00304AF6" w:rsidRDefault="00676EAA" w:rsidP="006D233B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r w:rsidRPr="00304AF6">
              <w:rPr>
                <w:rFonts w:ascii="Consolas" w:eastAsia="Times New Roman" w:hAnsi="Consolas"/>
                <w:b/>
                <w:bCs/>
                <w:color w:val="AA3731"/>
                <w:sz w:val="16"/>
                <w:szCs w:val="16"/>
                <w:lang w:val="en-US" w:eastAsia="en-US"/>
              </w:rPr>
              <w:t>var</w:t>
            </w:r>
            <w:r w:rsidRPr="00304AF6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 SubFrameTiming_Type</w:t>
            </w:r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v_TimingDL</w:t>
            </w:r>
            <w:r w:rsidRPr="00304AF6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;</w:t>
            </w:r>
          </w:p>
          <w:p w14:paraId="3ED0A39E" w14:textId="77777777" w:rsidR="00676EAA" w:rsidRPr="00304AF6" w:rsidRDefault="00676EAA" w:rsidP="006D233B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r w:rsidRPr="00304AF6">
              <w:rPr>
                <w:rFonts w:ascii="Consolas" w:eastAsia="Times New Roman" w:hAnsi="Consolas"/>
                <w:b/>
                <w:bCs/>
                <w:color w:val="AA3731"/>
                <w:sz w:val="16"/>
                <w:szCs w:val="16"/>
                <w:lang w:val="en-US" w:eastAsia="en-US"/>
              </w:rPr>
              <w:t>var</w:t>
            </w:r>
            <w:r w:rsidRPr="00304AF6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 SubFrameTiming_Type</w:t>
            </w:r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v_TimingUL</w:t>
            </w:r>
            <w:r w:rsidRPr="00304AF6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;</w:t>
            </w:r>
          </w:p>
          <w:p w14:paraId="6521C760" w14:textId="77777777" w:rsidR="00676EAA" w:rsidRPr="00304AF6" w:rsidRDefault="00676EAA" w:rsidP="006D233B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r w:rsidRPr="00304AF6">
              <w:rPr>
                <w:rFonts w:ascii="Consolas" w:eastAsia="Times New Roman" w:hAnsi="Consolas"/>
                <w:b/>
                <w:bCs/>
                <w:color w:val="AA3731"/>
                <w:sz w:val="16"/>
                <w:szCs w:val="16"/>
                <w:lang w:val="en-US" w:eastAsia="en-US"/>
              </w:rPr>
              <w:t>var</w:t>
            </w:r>
            <w:r w:rsidRPr="00304AF6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 default</w:t>
            </w:r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</w:t>
            </w:r>
            <w:r w:rsidRPr="00304AF6">
              <w:rPr>
                <w:rFonts w:ascii="Consolas" w:eastAsia="Times New Roman" w:hAnsi="Consolas"/>
                <w:color w:val="7A3E9D"/>
                <w:sz w:val="16"/>
                <w:szCs w:val="16"/>
                <w:lang w:val="en-US" w:eastAsia="en-US"/>
              </w:rPr>
              <w:t>v_IgnoreNRSR</w:t>
            </w:r>
            <w:r w:rsidRPr="00304AF6">
              <w:rPr>
                <w:rFonts w:ascii="Consolas" w:eastAsia="Times New Roman" w:hAnsi="Consolas"/>
                <w:color w:val="777777"/>
                <w:sz w:val="16"/>
                <w:szCs w:val="16"/>
                <w:lang w:val="en-US" w:eastAsia="en-US"/>
              </w:rPr>
              <w:t>:=</w:t>
            </w:r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</w:t>
            </w:r>
            <w:r w:rsidRPr="00304AF6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null</w:t>
            </w:r>
            <w:r w:rsidRPr="00304AF6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;</w:t>
            </w:r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</w:t>
            </w:r>
            <w:r w:rsidRPr="00304AF6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//@sic R5-204418 sic@</w:t>
            </w:r>
          </w:p>
          <w:p w14:paraId="5BEAAC0E" w14:textId="77777777" w:rsidR="00676EAA" w:rsidRPr="00304AF6" w:rsidRDefault="00676EAA" w:rsidP="006D233B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r w:rsidRPr="00304AF6">
              <w:rPr>
                <w:rFonts w:ascii="Consolas" w:eastAsia="Times New Roman" w:hAnsi="Consolas"/>
                <w:b/>
                <w:bCs/>
                <w:color w:val="AA3731"/>
                <w:sz w:val="16"/>
                <w:szCs w:val="16"/>
                <w:highlight w:val="yellow"/>
                <w:lang w:val="en-US" w:eastAsia="en-US"/>
              </w:rPr>
              <w:t>var</w:t>
            </w:r>
            <w:r w:rsidRPr="00304AF6">
              <w:rPr>
                <w:rFonts w:ascii="Consolas" w:eastAsia="Times New Roman" w:hAnsi="Consolas"/>
                <w:color w:val="4B69C6"/>
                <w:sz w:val="16"/>
                <w:szCs w:val="16"/>
                <w:highlight w:val="yellow"/>
                <w:lang w:val="en-US" w:eastAsia="en-US"/>
              </w:rPr>
              <w:t> integer</w:t>
            </w:r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highlight w:val="yellow"/>
                <w:lang w:val="en-US" w:eastAsia="en-US"/>
              </w:rPr>
              <w:t> </w:t>
            </w:r>
            <w:r w:rsidRPr="00304AF6">
              <w:rPr>
                <w:rFonts w:ascii="Consolas" w:eastAsia="Times New Roman" w:hAnsi="Consolas"/>
                <w:color w:val="7A3E9D"/>
                <w:sz w:val="16"/>
                <w:szCs w:val="16"/>
                <w:highlight w:val="yellow"/>
                <w:lang w:val="en-US" w:eastAsia="en-US"/>
              </w:rPr>
              <w:t>v_N_PRB </w:t>
            </w:r>
            <w:r w:rsidRPr="00304AF6">
              <w:rPr>
                <w:rFonts w:ascii="Consolas" w:eastAsia="Times New Roman" w:hAnsi="Consolas"/>
                <w:color w:val="777777"/>
                <w:sz w:val="16"/>
                <w:szCs w:val="16"/>
                <w:highlight w:val="yellow"/>
                <w:lang w:val="en-US" w:eastAsia="en-US"/>
              </w:rPr>
              <w:t>:=</w:t>
            </w:r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highlight w:val="yellow"/>
                <w:lang w:val="en-US" w:eastAsia="en-US"/>
              </w:rPr>
              <w:t> </w:t>
            </w:r>
            <w:r w:rsidRPr="00304AF6">
              <w:rPr>
                <w:rFonts w:ascii="Consolas" w:eastAsia="Times New Roman" w:hAnsi="Consolas"/>
                <w:color w:val="9C5D27"/>
                <w:sz w:val="16"/>
                <w:szCs w:val="16"/>
                <w:highlight w:val="yellow"/>
                <w:lang w:val="en-US" w:eastAsia="en-US"/>
              </w:rPr>
              <w:t>12</w:t>
            </w:r>
            <w:r w:rsidRPr="00304AF6">
              <w:rPr>
                <w:rFonts w:ascii="Consolas" w:eastAsia="Times New Roman" w:hAnsi="Consolas"/>
                <w:color w:val="448C27"/>
                <w:sz w:val="16"/>
                <w:szCs w:val="16"/>
                <w:highlight w:val="yellow"/>
                <w:lang w:val="en-US" w:eastAsia="en-US"/>
              </w:rPr>
              <w:t>;</w:t>
            </w:r>
          </w:p>
          <w:p w14:paraId="54D76A6E" w14:textId="77777777" w:rsidR="00676EAA" w:rsidRPr="00304AF6" w:rsidRDefault="00676EAA" w:rsidP="006D233B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</w:p>
          <w:p w14:paraId="671AD387" w14:textId="77777777" w:rsidR="00676EAA" w:rsidRPr="00304AF6" w:rsidRDefault="00676EAA" w:rsidP="006D233B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r w:rsidRPr="00304AF6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// @siclog "Step 5" sigloc@</w:t>
            </w:r>
          </w:p>
          <w:p w14:paraId="0B31CC85" w14:textId="77777777" w:rsidR="00676EAA" w:rsidRPr="00304AF6" w:rsidRDefault="00676EAA" w:rsidP="006D233B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r w:rsidRPr="00304AF6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// void</w:t>
            </w:r>
          </w:p>
          <w:p w14:paraId="107FC211" w14:textId="77777777" w:rsidR="00676EAA" w:rsidRPr="00304AF6" w:rsidRDefault="00676EAA" w:rsidP="006D233B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r w:rsidRPr="00304AF6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// @sic R5-213132 sic@</w:t>
            </w:r>
          </w:p>
          <w:p w14:paraId="1044BF0D" w14:textId="77777777" w:rsidR="00676EAA" w:rsidRPr="00304AF6" w:rsidRDefault="00676EAA" w:rsidP="006D233B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lastRenderedPageBreak/>
              <w:t>    f_NR_SS_CommonRadioBearerConfig(nr_Cell1</w:t>
            </w:r>
            <w:r w:rsidRPr="00304AF6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p_NR_RadioBearerList)</w:t>
            </w:r>
            <w:r w:rsidRPr="00304AF6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;</w:t>
            </w:r>
          </w:p>
          <w:p w14:paraId="38620407" w14:textId="77777777" w:rsidR="00676EAA" w:rsidRPr="00304AF6" w:rsidRDefault="00676EAA" w:rsidP="006D233B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</w:t>
            </w:r>
          </w:p>
          <w:p w14:paraId="23416420" w14:textId="77777777" w:rsidR="00676EAA" w:rsidRPr="00304AF6" w:rsidRDefault="00676EAA" w:rsidP="006D233B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r w:rsidRPr="00304AF6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//The SS gets prepared for SR indication and stops default UL grant allocation.</w:t>
            </w:r>
          </w:p>
          <w:p w14:paraId="1EAAE277" w14:textId="77777777" w:rsidR="00676EAA" w:rsidRPr="00304AF6" w:rsidRDefault="00676EAA" w:rsidP="006D233B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f_NR_SS_SystemIndCtrlConfig(nr_Cell1</w:t>
            </w:r>
            <w:r w:rsidRPr="00304AF6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cds_NR_SystemIndCtrl_SchedReq(enable))</w:t>
            </w:r>
            <w:r w:rsidRPr="00304AF6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;</w:t>
            </w:r>
          </w:p>
          <w:p w14:paraId="1CBEA39C" w14:textId="77777777" w:rsidR="00676EAA" w:rsidRPr="00304AF6" w:rsidRDefault="00676EAA" w:rsidP="006D233B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</w:p>
          <w:p w14:paraId="589749DF" w14:textId="77777777" w:rsidR="00676EAA" w:rsidRPr="00304AF6" w:rsidRDefault="00676EAA" w:rsidP="006D233B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r w:rsidRPr="00304AF6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//@siclog "Step 5A" siclog@ //@sic R5-204418 sic@</w:t>
            </w:r>
          </w:p>
          <w:p w14:paraId="3EF9E4AD" w14:textId="77777777" w:rsidR="00676EAA" w:rsidRPr="00304AF6" w:rsidRDefault="00676EAA" w:rsidP="006D233B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r w:rsidRPr="00304AF6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//The SS ignores scheduling requests and does not allocate any uplink grant.</w:t>
            </w:r>
          </w:p>
          <w:p w14:paraId="13C69392" w14:textId="77777777" w:rsidR="00676EAA" w:rsidRPr="00304AF6" w:rsidRDefault="00676EAA" w:rsidP="006D233B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f_NR_ULGrantConfiguration_Stop(nr_Cell1</w:t>
            </w:r>
            <w:r w:rsidRPr="00304AF6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</w:t>
            </w:r>
            <w:r w:rsidRPr="00304AF6">
              <w:rPr>
                <w:rFonts w:ascii="Consolas" w:eastAsia="Times New Roman" w:hAnsi="Consolas"/>
                <w:color w:val="777777"/>
                <w:sz w:val="16"/>
                <w:szCs w:val="16"/>
                <w:lang w:val="en-US" w:eastAsia="en-US"/>
              </w:rPr>
              <w:t>-</w:t>
            </w:r>
            <w:r w:rsidRPr="00304AF6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cs_NR_UplinkTimeAlignment_Keep)</w:t>
            </w:r>
            <w:r w:rsidRPr="00304AF6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;</w:t>
            </w:r>
          </w:p>
          <w:p w14:paraId="44180FE5" w14:textId="77777777" w:rsidR="00676EAA" w:rsidRPr="00304AF6" w:rsidRDefault="00676EAA" w:rsidP="006D233B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</w:p>
          <w:p w14:paraId="6A26A572" w14:textId="77777777" w:rsidR="00676EAA" w:rsidRPr="00304AF6" w:rsidRDefault="00676EAA" w:rsidP="006D233B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r w:rsidRPr="00304AF6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//@siclog "Step 6" siclog@</w:t>
            </w:r>
          </w:p>
          <w:p w14:paraId="67A5FDC6" w14:textId="77777777" w:rsidR="00676EAA" w:rsidRPr="00304AF6" w:rsidRDefault="00676EAA" w:rsidP="006D233B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r w:rsidRPr="00304AF6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//The SS transmits MAC PDU using same HARQ process and NDI as in step 1.</w:t>
            </w:r>
          </w:p>
          <w:p w14:paraId="66057C54" w14:textId="77777777" w:rsidR="00676EAA" w:rsidRPr="00304AF6" w:rsidRDefault="00676EAA" w:rsidP="006D233B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r w:rsidRPr="00304AF6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//PDCP SDU = (37B + 3B PDCP Header) + 3B RLC Header + 2B MAC Header = 48B = 384 bits (an allowed TB size as per 38.523-3 Annex B)</w:t>
            </w:r>
          </w:p>
          <w:p w14:paraId="7B7F95D4" w14:textId="77777777" w:rsidR="00676EAA" w:rsidRPr="00304AF6" w:rsidRDefault="00676EAA" w:rsidP="006D233B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r w:rsidRPr="00304AF6">
              <w:rPr>
                <w:rFonts w:ascii="Consolas" w:eastAsia="Times New Roman" w:hAnsi="Consolas"/>
                <w:color w:val="7A3E9D"/>
                <w:sz w:val="16"/>
                <w:szCs w:val="16"/>
                <w:lang w:val="en-US" w:eastAsia="en-US"/>
              </w:rPr>
              <w:t>v_TimingDL </w:t>
            </w:r>
            <w:r w:rsidRPr="00304AF6">
              <w:rPr>
                <w:rFonts w:ascii="Consolas" w:eastAsia="Times New Roman" w:hAnsi="Consolas"/>
                <w:color w:val="777777"/>
                <w:sz w:val="16"/>
                <w:szCs w:val="16"/>
                <w:lang w:val="en-US" w:eastAsia="en-US"/>
              </w:rPr>
              <w:t>:=</w:t>
            </w:r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f_NR_GetNextSendOccasion_DL(nr_Cell1)</w:t>
            </w:r>
            <w:r w:rsidRPr="00304AF6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;</w:t>
            </w:r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</w:t>
            </w:r>
            <w:r w:rsidRPr="00304AF6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// Timing of DL</w:t>
            </w:r>
          </w:p>
          <w:p w14:paraId="68A3D4C2" w14:textId="77777777" w:rsidR="00676EAA" w:rsidRPr="00304AF6" w:rsidRDefault="00676EAA" w:rsidP="006D233B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r w:rsidRPr="00304AF6">
              <w:rPr>
                <w:rFonts w:ascii="Consolas" w:eastAsia="Times New Roman" w:hAnsi="Consolas"/>
                <w:color w:val="7A3E9D"/>
                <w:sz w:val="16"/>
                <w:szCs w:val="16"/>
                <w:lang w:val="en-US" w:eastAsia="en-US"/>
              </w:rPr>
              <w:t>v_TimingUL </w:t>
            </w:r>
            <w:r w:rsidRPr="00304AF6">
              <w:rPr>
                <w:rFonts w:ascii="Consolas" w:eastAsia="Times New Roman" w:hAnsi="Consolas"/>
                <w:color w:val="777777"/>
                <w:sz w:val="16"/>
                <w:szCs w:val="16"/>
                <w:lang w:val="en-US" w:eastAsia="en-US"/>
              </w:rPr>
              <w:t>:=</w:t>
            </w:r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f_NR_GetNextSendOccasion_ULafterDL(nr_Cell1</w:t>
            </w:r>
            <w:r w:rsidRPr="00304AF6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v_TimingDL</w:t>
            </w:r>
            <w:r w:rsidRPr="00304AF6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</w:t>
            </w:r>
            <w:r w:rsidRPr="00304AF6">
              <w:rPr>
                <w:rFonts w:ascii="Consolas" w:eastAsia="Times New Roman" w:hAnsi="Consolas"/>
                <w:color w:val="9C5D27"/>
                <w:sz w:val="16"/>
                <w:szCs w:val="16"/>
                <w:lang w:val="en-US" w:eastAsia="en-US"/>
              </w:rPr>
              <w:t>100</w:t>
            </w:r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)</w:t>
            </w:r>
            <w:r w:rsidRPr="00304AF6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;</w:t>
            </w:r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</w:t>
            </w:r>
            <w:r w:rsidRPr="00304AF6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// 100 ms later</w:t>
            </w:r>
          </w:p>
          <w:p w14:paraId="7026024C" w14:textId="77777777" w:rsidR="00676EAA" w:rsidRPr="00304AF6" w:rsidRDefault="00676EAA" w:rsidP="006D233B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r w:rsidRPr="00304AF6">
              <w:rPr>
                <w:rFonts w:ascii="Consolas" w:eastAsia="Times New Roman" w:hAnsi="Consolas"/>
                <w:color w:val="7A3E9D"/>
                <w:sz w:val="16"/>
                <w:szCs w:val="16"/>
                <w:lang w:val="en-US" w:eastAsia="en-US"/>
              </w:rPr>
              <w:t>v_EncodedRlcPdu1 </w:t>
            </w:r>
            <w:r w:rsidRPr="00304AF6">
              <w:rPr>
                <w:rFonts w:ascii="Consolas" w:eastAsia="Times New Roman" w:hAnsi="Consolas"/>
                <w:color w:val="777777"/>
                <w:sz w:val="16"/>
                <w:szCs w:val="16"/>
                <w:lang w:val="en-US" w:eastAsia="en-US"/>
              </w:rPr>
              <w:t>:=</w:t>
            </w:r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f_NR_RLC_AMD_FullPDU_Encvalue(</w:t>
            </w:r>
            <w:r w:rsidRPr="00304AF6">
              <w:rPr>
                <w:rFonts w:ascii="Consolas" w:eastAsia="Times New Roman" w:hAnsi="Consolas"/>
                <w:color w:val="9C5D27"/>
                <w:sz w:val="16"/>
                <w:szCs w:val="16"/>
                <w:lang w:val="en-US" w:eastAsia="en-US"/>
              </w:rPr>
              <w:t>0</w:t>
            </w:r>
            <w:r w:rsidRPr="00304AF6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tsc_NR_P_NoPoll</w:t>
            </w:r>
            <w:r w:rsidRPr="00304AF6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f_NR_PDCP_PDU_Encvalue (cs_NR_PDCP_PDU_18B(</w:t>
            </w:r>
            <w:r w:rsidRPr="00304AF6">
              <w:rPr>
                <w:rFonts w:ascii="Consolas" w:eastAsia="Times New Roman" w:hAnsi="Consolas"/>
                <w:color w:val="9C5D27"/>
                <w:sz w:val="16"/>
                <w:szCs w:val="16"/>
                <w:lang w:val="en-US" w:eastAsia="en-US"/>
              </w:rPr>
              <w:t>1</w:t>
            </w:r>
            <w:r w:rsidRPr="00304AF6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crs_NR_PDCP_SDU_37B)))</w:t>
            </w:r>
            <w:r w:rsidRPr="00304AF6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;</w:t>
            </w:r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 </w:t>
            </w:r>
            <w:r w:rsidRPr="00304AF6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//@sic R5s201457 R5s210896 sic@</w:t>
            </w:r>
          </w:p>
          <w:p w14:paraId="7D33060E" w14:textId="77777777" w:rsidR="00676EAA" w:rsidRPr="00304AF6" w:rsidRDefault="00676EAA" w:rsidP="006D233B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highlight w:val="yellow"/>
                <w:lang w:val="en-US" w:eastAsia="en-US"/>
              </w:rPr>
              <w:t>f_NR_SS_CellConfig_DciDlInfo_Retransmission(nr_Cell1</w:t>
            </w:r>
            <w:r w:rsidRPr="00304AF6">
              <w:rPr>
                <w:rFonts w:ascii="Consolas" w:eastAsia="Times New Roman" w:hAnsi="Consolas"/>
                <w:color w:val="448C27"/>
                <w:sz w:val="16"/>
                <w:szCs w:val="16"/>
                <w:highlight w:val="yellow"/>
                <w:lang w:val="en-US" w:eastAsia="en-US"/>
              </w:rPr>
              <w:t>,</w:t>
            </w:r>
            <w:r w:rsidRPr="00304AF6">
              <w:rPr>
                <w:rFonts w:ascii="Consolas" w:eastAsia="Times New Roman" w:hAnsi="Consolas"/>
                <w:color w:val="777777"/>
                <w:sz w:val="16"/>
                <w:szCs w:val="16"/>
                <w:highlight w:val="yellow"/>
                <w:lang w:val="en-US" w:eastAsia="en-US"/>
              </w:rPr>
              <w:t>-</w:t>
            </w:r>
            <w:r w:rsidRPr="00304AF6">
              <w:rPr>
                <w:rFonts w:ascii="Consolas" w:eastAsia="Times New Roman" w:hAnsi="Consolas"/>
                <w:color w:val="448C27"/>
                <w:sz w:val="16"/>
                <w:szCs w:val="16"/>
                <w:highlight w:val="yellow"/>
                <w:lang w:val="en-US" w:eastAsia="en-US"/>
              </w:rPr>
              <w:t>,</w:t>
            </w:r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highlight w:val="yellow"/>
                <w:lang w:val="en-US" w:eastAsia="en-US"/>
              </w:rPr>
              <w:t>cs_NR_TransportBlockRetransmission(tsc_NR_DefaultGrant_Imcs))</w:t>
            </w:r>
            <w:r w:rsidRPr="00304AF6">
              <w:rPr>
                <w:rFonts w:ascii="Consolas" w:eastAsia="Times New Roman" w:hAnsi="Consolas"/>
                <w:color w:val="448C27"/>
                <w:sz w:val="16"/>
                <w:szCs w:val="16"/>
                <w:highlight w:val="yellow"/>
                <w:lang w:val="en-US" w:eastAsia="en-US"/>
              </w:rPr>
              <w:t>;</w:t>
            </w:r>
          </w:p>
          <w:p w14:paraId="297C4F62" w14:textId="77777777" w:rsidR="00676EAA" w:rsidRPr="00304AF6" w:rsidRDefault="00676EAA" w:rsidP="006D233B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r w:rsidRPr="00304AF6">
              <w:rPr>
                <w:rFonts w:ascii="Consolas" w:eastAsia="Times New Roman" w:hAnsi="Consolas"/>
                <w:b/>
                <w:bCs/>
                <w:color w:val="AA3731"/>
                <w:sz w:val="16"/>
                <w:szCs w:val="16"/>
                <w:lang w:val="en-US" w:eastAsia="en-US"/>
              </w:rPr>
              <w:t>DRB</w:t>
            </w:r>
            <w:r w:rsidRPr="00304AF6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.</w:t>
            </w:r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send(cas_NR_DRB_COMMON_REQ_MAC_PDUList(nr_Cell1</w:t>
            </w:r>
            <w:r w:rsidRPr="00304AF6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p_NR_DRB_Id</w:t>
            </w:r>
            <w:r w:rsidRPr="00304AF6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cs_TimingInfo_Now</w:t>
            </w:r>
            <w:r w:rsidRPr="00304AF6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</w:p>
          <w:p w14:paraId="20FE25AA" w14:textId="77777777" w:rsidR="00676EAA" w:rsidRPr="00304AF6" w:rsidRDefault="00676EAA" w:rsidP="006D233B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                                           {cs_NR_DL_MAC_PDU_SDU_SubPDU_Padding ( {cs_NR_MAC_SDU_SubPDU_LI8(p_LCID </w:t>
            </w:r>
            <w:r w:rsidRPr="00304AF6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v_EncodedRlcPdu1)}</w:t>
            </w:r>
            <w:r w:rsidRPr="00304AF6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</w:t>
            </w:r>
            <w:r w:rsidRPr="00304AF6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omit</w:t>
            </w:r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)}</w:t>
            </w:r>
            <w:r w:rsidRPr="00304AF6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cs_NR_HarqProcessAssignment(</w:t>
            </w:r>
            <w:r w:rsidRPr="00304AF6">
              <w:rPr>
                <w:rFonts w:ascii="Consolas" w:eastAsia="Times New Roman" w:hAnsi="Consolas"/>
                <w:color w:val="9C5D27"/>
                <w:sz w:val="16"/>
                <w:szCs w:val="16"/>
                <w:lang w:val="en-US" w:eastAsia="en-US"/>
              </w:rPr>
              <w:t>5</w:t>
            </w:r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)))</w:t>
            </w:r>
            <w:r w:rsidRPr="00304AF6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;</w:t>
            </w:r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</w:t>
            </w:r>
            <w:r w:rsidRPr="00304AF6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//@sic R5s200855 sic@</w:t>
            </w:r>
          </w:p>
          <w:p w14:paraId="50F7B409" w14:textId="77777777" w:rsidR="00676EAA" w:rsidRPr="00304AF6" w:rsidRDefault="00676EAA" w:rsidP="006D233B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</w:p>
          <w:p w14:paraId="49C2AFD6" w14:textId="77777777" w:rsidR="00676EAA" w:rsidRPr="00304AF6" w:rsidRDefault="00676EAA" w:rsidP="006D233B">
            <w:pPr>
              <w:rPr>
                <w:lang w:val="en-US"/>
              </w:rPr>
            </w:pPr>
          </w:p>
        </w:tc>
      </w:tr>
    </w:tbl>
    <w:p w14:paraId="59D55DC7" w14:textId="77777777" w:rsidR="00676EAA" w:rsidRDefault="00676EAA" w:rsidP="00676EAA"/>
    <w:p w14:paraId="697B720F" w14:textId="77777777" w:rsidR="00676EAA" w:rsidRPr="004A1A5A" w:rsidRDefault="00676EAA" w:rsidP="00676EAA"/>
    <w:p w14:paraId="660DF180" w14:textId="11A2EE32" w:rsidR="00676EAA" w:rsidRPr="000E0537" w:rsidRDefault="00676EAA" w:rsidP="00676EAA">
      <w:pPr>
        <w:keepNext/>
        <w:keepLines/>
        <w:numPr>
          <w:ilvl w:val="1"/>
          <w:numId w:val="11"/>
        </w:numPr>
        <w:overflowPunct/>
        <w:autoSpaceDE/>
        <w:autoSpaceDN/>
        <w:adjustRightInd/>
        <w:spacing w:before="480"/>
        <w:textAlignment w:val="auto"/>
        <w:outlineLvl w:val="1"/>
        <w:rPr>
          <w:rFonts w:ascii="Arial" w:hAnsi="Arial" w:cs="Arial"/>
          <w:b/>
          <w:color w:val="000000"/>
          <w:sz w:val="32"/>
          <w:lang w:val="en-US"/>
        </w:rPr>
      </w:pPr>
      <w:r>
        <w:rPr>
          <w:rFonts w:ascii="Arial" w:hAnsi="Arial" w:cs="Arial"/>
          <w:b/>
          <w:color w:val="000000"/>
          <w:sz w:val="32"/>
        </w:rPr>
        <w:t xml:space="preserve">Correction to function </w:t>
      </w:r>
      <w:r w:rsidR="00A91F31" w:rsidRPr="00A91F31">
        <w:rPr>
          <w:rFonts w:ascii="Arial" w:hAnsi="Arial" w:cs="Arial"/>
          <w:b/>
          <w:color w:val="000000"/>
          <w:sz w:val="32"/>
        </w:rPr>
        <w:t>f_TC_7_1_1_9_1_Step24to29</w:t>
      </w:r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676EAA" w:rsidRPr="000E0537" w14:paraId="45036191" w14:textId="77777777" w:rsidTr="006D233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6A586" w14:textId="77777777" w:rsidR="00676EAA" w:rsidRPr="000E0537" w:rsidRDefault="00676EAA" w:rsidP="006D233B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Arial" w:hAnsi="Arial" w:cs="Arial"/>
                <w:b/>
                <w:lang w:eastAsia="en-US"/>
              </w:rPr>
            </w:pPr>
            <w:r w:rsidRPr="000E0537">
              <w:rPr>
                <w:rFonts w:ascii="Arial" w:hAnsi="Arial" w:cs="Arial"/>
                <w:b/>
                <w:bCs/>
                <w:lang w:val="de-DE" w:eastAsia="en-US"/>
              </w:rPr>
              <w:t xml:space="preserve">Function </w:t>
            </w:r>
            <w:r w:rsidRPr="000E0537">
              <w:rPr>
                <w:rFonts w:ascii="Arial" w:hAnsi="Arial" w:cs="Arial"/>
                <w:b/>
                <w:lang w:eastAsia="en-US"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8E057" w14:textId="38D58850" w:rsidR="00676EAA" w:rsidRPr="000E0537" w:rsidRDefault="00A91F31" w:rsidP="006D23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onsolas" w:eastAsia="Times New Roman" w:hAnsi="Consolas"/>
                <w:color w:val="333333"/>
                <w:sz w:val="21"/>
                <w:szCs w:val="21"/>
                <w:lang w:val="en-US" w:eastAsia="en-US"/>
              </w:rPr>
            </w:pPr>
            <w:r w:rsidRPr="00A91F31">
              <w:rPr>
                <w:rFonts w:ascii="Arial" w:hAnsi="Arial" w:cs="Arial"/>
              </w:rPr>
              <w:t>f_TC_7_1_1_9_1_Step24to29</w:t>
            </w:r>
          </w:p>
        </w:tc>
      </w:tr>
      <w:tr w:rsidR="00676EAA" w:rsidRPr="000E0537" w14:paraId="4700F83B" w14:textId="77777777" w:rsidTr="006D233B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2CA2C" w14:textId="77777777" w:rsidR="00676EAA" w:rsidRPr="000E0537" w:rsidRDefault="00676EAA" w:rsidP="006D233B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Arial" w:hAnsi="Arial"/>
                <w:b/>
                <w:lang w:eastAsia="en-US"/>
              </w:rPr>
            </w:pPr>
            <w:r w:rsidRPr="000E0537">
              <w:rPr>
                <w:rFonts w:ascii="Arial" w:hAnsi="Arial"/>
                <w:b/>
                <w:lang w:eastAsia="en-US"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2D34D" w14:textId="2C2D2504" w:rsidR="00676EAA" w:rsidRPr="000E0537" w:rsidRDefault="00676EAA" w:rsidP="006D23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Same as 1.</w:t>
            </w:r>
            <w:r w:rsidR="00932009">
              <w:rPr>
                <w:rFonts w:ascii="Arial" w:hAnsi="Arial" w:cs="Arial"/>
              </w:rPr>
              <w:t>5 in step 25</w:t>
            </w:r>
          </w:p>
        </w:tc>
      </w:tr>
      <w:tr w:rsidR="00676EAA" w:rsidRPr="000E0537" w14:paraId="01273F61" w14:textId="77777777" w:rsidTr="006D233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FBF50" w14:textId="77777777" w:rsidR="00676EAA" w:rsidRPr="000E0537" w:rsidRDefault="00676EAA" w:rsidP="006D233B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Arial" w:hAnsi="Arial"/>
                <w:b/>
                <w:lang w:eastAsia="en-US"/>
              </w:rPr>
            </w:pPr>
            <w:r w:rsidRPr="000E0537">
              <w:rPr>
                <w:rFonts w:ascii="Arial" w:hAnsi="Arial"/>
                <w:b/>
                <w:lang w:eastAsia="en-US"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B054E" w14:textId="77777777" w:rsidR="00676EAA" w:rsidRPr="000E0537" w:rsidRDefault="00676EAA" w:rsidP="006D23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DL DCI configured not toggling NDI before sending DL Data. </w:t>
            </w:r>
          </w:p>
        </w:tc>
      </w:tr>
      <w:tr w:rsidR="00676EAA" w:rsidRPr="000E0537" w14:paraId="15ABFBB8" w14:textId="77777777" w:rsidTr="006D233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72F00" w14:textId="77777777" w:rsidR="00676EAA" w:rsidRPr="000E0537" w:rsidRDefault="00676EAA" w:rsidP="006D233B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Arial" w:hAnsi="Arial"/>
                <w:b/>
                <w:lang w:eastAsia="en-US"/>
              </w:rPr>
            </w:pPr>
            <w:r w:rsidRPr="000E0537">
              <w:rPr>
                <w:rFonts w:ascii="Arial" w:hAnsi="Arial"/>
                <w:b/>
                <w:lang w:eastAsia="en-US"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2E6C5" w14:textId="77777777" w:rsidR="00676EAA" w:rsidRPr="000E0537" w:rsidRDefault="00676EAA" w:rsidP="006D23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</w:rPr>
            </w:pPr>
            <w:r w:rsidRPr="00676EAA">
              <w:rPr>
                <w:rFonts w:ascii="Arial" w:hAnsi="Arial" w:cs="Arial"/>
              </w:rPr>
              <w:t>MAC_TC_Common_NR</w:t>
            </w:r>
          </w:p>
        </w:tc>
      </w:tr>
      <w:tr w:rsidR="00676EAA" w:rsidRPr="000E0537" w14:paraId="16A9F55D" w14:textId="77777777" w:rsidTr="006D233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E487C2" w14:textId="77777777" w:rsidR="00676EAA" w:rsidRPr="000E0537" w:rsidRDefault="00676EAA" w:rsidP="006D233B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Arial" w:hAnsi="Arial"/>
                <w:b/>
                <w:highlight w:val="cyan"/>
                <w:lang w:eastAsia="en-US"/>
              </w:rPr>
            </w:pPr>
            <w:r w:rsidRPr="000E0537">
              <w:rPr>
                <w:rFonts w:ascii="Arial" w:hAnsi="Arial"/>
                <w:b/>
                <w:lang w:eastAsia="en-US"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8BCA6" w14:textId="5AF1DE5F" w:rsidR="00676EAA" w:rsidRPr="000E0537" w:rsidRDefault="00676EAA" w:rsidP="006D233B">
            <w:pPr>
              <w:overflowPunct/>
              <w:autoSpaceDE/>
              <w:autoSpaceDN/>
              <w:adjustRightInd/>
              <w:textAlignment w:val="auto"/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14:paraId="1136BF17" w14:textId="77777777" w:rsidR="00676EAA" w:rsidRDefault="00676EAA" w:rsidP="00676EAA">
      <w:pPr>
        <w:overflowPunct/>
        <w:autoSpaceDE/>
        <w:autoSpaceDN/>
        <w:adjustRightInd/>
        <w:spacing w:after="0"/>
        <w:textAlignment w:val="auto"/>
        <w:rPr>
          <w:rFonts w:ascii="Arial" w:hAnsi="Arial"/>
          <w:b/>
        </w:rPr>
      </w:pPr>
    </w:p>
    <w:p w14:paraId="7C4D81B6" w14:textId="77777777" w:rsidR="00676EAA" w:rsidRPr="000E0537" w:rsidRDefault="00676EAA" w:rsidP="00676EAA">
      <w:pPr>
        <w:overflowPunct/>
        <w:autoSpaceDE/>
        <w:autoSpaceDN/>
        <w:adjustRightInd/>
        <w:spacing w:after="0"/>
        <w:textAlignment w:val="auto"/>
        <w:rPr>
          <w:rFonts w:ascii="Arial" w:hAnsi="Arial"/>
          <w:b/>
        </w:rPr>
      </w:pPr>
      <w:r w:rsidRPr="000E0537">
        <w:rPr>
          <w:rFonts w:ascii="Arial" w:hAnsi="Arial"/>
          <w:b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1"/>
      </w:tblGrid>
      <w:tr w:rsidR="00676EAA" w:rsidRPr="000E0537" w14:paraId="369EE6F9" w14:textId="77777777" w:rsidTr="006D233B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D08A0" w14:textId="77777777" w:rsidR="00676EAA" w:rsidRPr="00676EAA" w:rsidRDefault="00676EAA" w:rsidP="00676EAA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676EAA">
              <w:rPr>
                <w:rFonts w:ascii="Consolas" w:eastAsia="Times New Roman" w:hAnsi="Consolas"/>
                <w:b/>
                <w:bCs/>
                <w:color w:val="AA3731"/>
                <w:sz w:val="16"/>
                <w:szCs w:val="16"/>
                <w:lang w:val="en-US" w:eastAsia="en-US"/>
              </w:rPr>
              <w:t>function</w:t>
            </w: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f_TC_7_1_1_9_1_Step24to29(</w:t>
            </w:r>
            <w:r w:rsidRPr="00676EAA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DRB_Identity</w:t>
            </w: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p_NR_DRB_Id</w:t>
            </w:r>
            <w:r w:rsidRPr="00676EAA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</w:t>
            </w:r>
            <w:r w:rsidRPr="00676EAA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B6_Type</w:t>
            </w: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p_LCID</w:t>
            </w:r>
            <w:r w:rsidRPr="00676EAA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  <w:r w:rsidRPr="00676EAA">
              <w:rPr>
                <w:rFonts w:ascii="Consolas" w:eastAsia="Times New Roman" w:hAnsi="Consolas"/>
                <w:b/>
                <w:bCs/>
                <w:color w:val="AA3731"/>
                <w:sz w:val="16"/>
                <w:szCs w:val="16"/>
                <w:lang w:val="en-US" w:eastAsia="en-US"/>
              </w:rPr>
              <w:t>template</w:t>
            </w: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(</w:t>
            </w:r>
            <w:r w:rsidRPr="00676EAA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value</w:t>
            </w: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) </w:t>
            </w:r>
            <w:r w:rsidRPr="00676EAA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NR_RadioBearerList_Type</w:t>
            </w: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p_NR_RadioBearerList) </w:t>
            </w:r>
            <w:r w:rsidRPr="00676EAA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runs</w:t>
            </w: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</w:t>
            </w:r>
            <w:r w:rsidRPr="00676EAA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on</w:t>
            </w: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NR_BASE_PTC</w:t>
            </w:r>
          </w:p>
          <w:p w14:paraId="3290CE9F" w14:textId="77777777" w:rsidR="00676EAA" w:rsidRPr="00676EAA" w:rsidRDefault="00676EAA" w:rsidP="00676EAA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{ </w:t>
            </w:r>
            <w:r w:rsidRPr="00676EAA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//@sic R5s200855 R5-206320 sic@</w:t>
            </w:r>
          </w:p>
          <w:p w14:paraId="78538432" w14:textId="77777777" w:rsidR="00676EAA" w:rsidRPr="00676EAA" w:rsidRDefault="00676EAA" w:rsidP="00676EAA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r w:rsidRPr="00676EAA">
              <w:rPr>
                <w:rFonts w:ascii="Consolas" w:eastAsia="Times New Roman" w:hAnsi="Consolas"/>
                <w:b/>
                <w:bCs/>
                <w:color w:val="AA3731"/>
                <w:sz w:val="16"/>
                <w:szCs w:val="16"/>
                <w:lang w:val="en-US" w:eastAsia="en-US"/>
              </w:rPr>
              <w:t>var</w:t>
            </w:r>
            <w:r w:rsidRPr="00676EAA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 NR_UplinkBWP_Type</w:t>
            </w: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</w:t>
            </w:r>
            <w:r w:rsidRPr="00676EAA">
              <w:rPr>
                <w:rFonts w:ascii="Consolas" w:eastAsia="Times New Roman" w:hAnsi="Consolas"/>
                <w:color w:val="7A3E9D"/>
                <w:sz w:val="16"/>
                <w:szCs w:val="16"/>
                <w:lang w:val="en-US" w:eastAsia="en-US"/>
              </w:rPr>
              <w:t>v_NR_UplinkBWP </w:t>
            </w:r>
            <w:r w:rsidRPr="00676EAA">
              <w:rPr>
                <w:rFonts w:ascii="Consolas" w:eastAsia="Times New Roman" w:hAnsi="Consolas"/>
                <w:color w:val="777777"/>
                <w:sz w:val="16"/>
                <w:szCs w:val="16"/>
                <w:lang w:val="en-US" w:eastAsia="en-US"/>
              </w:rPr>
              <w:t>:=</w:t>
            </w: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f_NR_CellInfo_GetUplinkBWP(nr_Cell1</w:t>
            </w:r>
            <w:r w:rsidRPr="00676EAA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tsc_NR_BWP_Id)</w:t>
            </w:r>
            <w:r w:rsidRPr="00676EAA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;</w:t>
            </w:r>
          </w:p>
          <w:p w14:paraId="37037B95" w14:textId="77777777" w:rsidR="00676EAA" w:rsidRPr="00676EAA" w:rsidRDefault="00676EAA" w:rsidP="00676EAA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r w:rsidRPr="00676EAA">
              <w:rPr>
                <w:rFonts w:ascii="Consolas" w:eastAsia="Times New Roman" w:hAnsi="Consolas"/>
                <w:b/>
                <w:bCs/>
                <w:color w:val="AA3731"/>
                <w:sz w:val="16"/>
                <w:szCs w:val="16"/>
                <w:lang w:val="en-US" w:eastAsia="en-US"/>
              </w:rPr>
              <w:t>var</w:t>
            </w:r>
            <w:r w:rsidRPr="00676EAA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 NR_ResourceAllocation_Type</w:t>
            </w: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v_NR_ResourceAllocation</w:t>
            </w:r>
            <w:r w:rsidRPr="00676EAA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;</w:t>
            </w:r>
          </w:p>
          <w:p w14:paraId="1BA8E211" w14:textId="77777777" w:rsidR="00676EAA" w:rsidRPr="00676EAA" w:rsidRDefault="00676EAA" w:rsidP="00676EAA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r w:rsidRPr="00676EAA">
              <w:rPr>
                <w:rFonts w:ascii="Consolas" w:eastAsia="Times New Roman" w:hAnsi="Consolas"/>
                <w:b/>
                <w:bCs/>
                <w:color w:val="AA3731"/>
                <w:sz w:val="16"/>
                <w:szCs w:val="16"/>
                <w:lang w:val="en-US" w:eastAsia="en-US"/>
              </w:rPr>
              <w:t>var</w:t>
            </w:r>
            <w:r w:rsidRPr="00676EAA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 NR_MAC_SDU_Type</w:t>
            </w: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v_EncodedRlcPdu1</w:t>
            </w:r>
            <w:r w:rsidRPr="00676EAA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;</w:t>
            </w:r>
          </w:p>
          <w:p w14:paraId="38F55EF9" w14:textId="77777777" w:rsidR="00676EAA" w:rsidRPr="00676EAA" w:rsidRDefault="00676EAA" w:rsidP="00676EAA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r w:rsidRPr="00676EAA">
              <w:rPr>
                <w:rFonts w:ascii="Consolas" w:eastAsia="Times New Roman" w:hAnsi="Consolas"/>
                <w:b/>
                <w:bCs/>
                <w:color w:val="AA3731"/>
                <w:sz w:val="16"/>
                <w:szCs w:val="16"/>
                <w:lang w:val="en-US" w:eastAsia="en-US"/>
              </w:rPr>
              <w:t>var</w:t>
            </w:r>
            <w:r w:rsidRPr="00676EAA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 NR_DRB_COMMON_IND</w:t>
            </w: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v_NR_DRB_COMMON_IND</w:t>
            </w:r>
            <w:r w:rsidRPr="00676EAA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;</w:t>
            </w:r>
          </w:p>
          <w:p w14:paraId="38494429" w14:textId="77777777" w:rsidR="00676EAA" w:rsidRPr="00676EAA" w:rsidRDefault="00676EAA" w:rsidP="00676EAA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r w:rsidRPr="00676EAA">
              <w:rPr>
                <w:rFonts w:ascii="Consolas" w:eastAsia="Times New Roman" w:hAnsi="Consolas"/>
                <w:b/>
                <w:bCs/>
                <w:color w:val="AA3731"/>
                <w:sz w:val="16"/>
                <w:szCs w:val="16"/>
                <w:lang w:val="en-US" w:eastAsia="en-US"/>
              </w:rPr>
              <w:t>var</w:t>
            </w:r>
            <w:r w:rsidRPr="00676EAA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 default</w:t>
            </w: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</w:t>
            </w:r>
            <w:r w:rsidRPr="00676EAA">
              <w:rPr>
                <w:rFonts w:ascii="Consolas" w:eastAsia="Times New Roman" w:hAnsi="Consolas"/>
                <w:color w:val="7A3E9D"/>
                <w:sz w:val="16"/>
                <w:szCs w:val="16"/>
                <w:lang w:val="en-US" w:eastAsia="en-US"/>
              </w:rPr>
              <w:t>v_IgnoreNRSR</w:t>
            </w:r>
            <w:r w:rsidRPr="00676EAA">
              <w:rPr>
                <w:rFonts w:ascii="Consolas" w:eastAsia="Times New Roman" w:hAnsi="Consolas"/>
                <w:color w:val="777777"/>
                <w:sz w:val="16"/>
                <w:szCs w:val="16"/>
                <w:lang w:val="en-US" w:eastAsia="en-US"/>
              </w:rPr>
              <w:t>:=</w:t>
            </w: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</w:t>
            </w:r>
            <w:r w:rsidRPr="00676EAA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null</w:t>
            </w:r>
            <w:r w:rsidRPr="00676EAA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;</w:t>
            </w:r>
            <w:r w:rsidRPr="00676EAA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//@sic R5-204418 sic@</w:t>
            </w:r>
          </w:p>
          <w:p w14:paraId="43D1B242" w14:textId="7292855F" w:rsidR="00676EAA" w:rsidRPr="00676EAA" w:rsidRDefault="00676EAA" w:rsidP="00676EAA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f_NR_SS_CommonRadioBearerConfig(nr_Cell1</w:t>
            </w:r>
            <w:r w:rsidRPr="00676EAA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p_NR_RadioBearerList)</w:t>
            </w:r>
            <w:r w:rsidRPr="00676EAA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;</w:t>
            </w:r>
            <w:r w:rsidRPr="00676EAA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//@sic R5s200855 sic@</w:t>
            </w:r>
          </w:p>
          <w:p w14:paraId="5EB06C4F" w14:textId="77777777" w:rsidR="00676EAA" w:rsidRPr="00676EAA" w:rsidRDefault="00676EAA" w:rsidP="00676EAA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r w:rsidRPr="00676EAA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//@siclog "Step 24A" siclog@</w:t>
            </w:r>
          </w:p>
          <w:p w14:paraId="313806D7" w14:textId="77777777" w:rsidR="00676EAA" w:rsidRPr="00676EAA" w:rsidRDefault="00676EAA" w:rsidP="00676EAA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lastRenderedPageBreak/>
              <w:t>    </w:t>
            </w:r>
            <w:r w:rsidRPr="00676EAA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//The SS ignores scheduling requests and does not allocate any uplink grant.</w:t>
            </w:r>
          </w:p>
          <w:p w14:paraId="4D6B2E69" w14:textId="77777777" w:rsidR="00676EAA" w:rsidRPr="00676EAA" w:rsidRDefault="00676EAA" w:rsidP="00676EAA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r w:rsidRPr="00676EAA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//@sic R5s201457 sic@</w:t>
            </w:r>
          </w:p>
          <w:p w14:paraId="23E056DA" w14:textId="77777777" w:rsidR="00676EAA" w:rsidRPr="00676EAA" w:rsidRDefault="00676EAA" w:rsidP="00676EAA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f_NR_ULGrantConfiguration_Stop(nr_Cell1</w:t>
            </w:r>
            <w:r w:rsidRPr="00676EAA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</w:t>
            </w:r>
            <w:r w:rsidRPr="00676EAA">
              <w:rPr>
                <w:rFonts w:ascii="Consolas" w:eastAsia="Times New Roman" w:hAnsi="Consolas"/>
                <w:color w:val="777777"/>
                <w:sz w:val="16"/>
                <w:szCs w:val="16"/>
                <w:lang w:val="en-US" w:eastAsia="en-US"/>
              </w:rPr>
              <w:t>-</w:t>
            </w:r>
            <w:r w:rsidRPr="00676EAA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cs_NR_UplinkTimeAlignment_Keep)</w:t>
            </w:r>
            <w:r w:rsidRPr="00676EAA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;</w:t>
            </w:r>
          </w:p>
          <w:p w14:paraId="7070A177" w14:textId="77777777" w:rsidR="00676EAA" w:rsidRPr="00676EAA" w:rsidRDefault="00676EAA" w:rsidP="00676EAA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f_NR_SS_SystemIndCtrlConfig(nr_Cell1</w:t>
            </w:r>
            <w:r w:rsidRPr="00676EAA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cds_NR_SystemIndCtrl_SchedReq(enable))</w:t>
            </w:r>
            <w:r w:rsidRPr="00676EAA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;</w:t>
            </w:r>
          </w:p>
          <w:p w14:paraId="2BEF3BE2" w14:textId="77777777" w:rsidR="00676EAA" w:rsidRPr="00676EAA" w:rsidRDefault="00676EAA" w:rsidP="00676EAA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r w:rsidRPr="00676EAA">
              <w:rPr>
                <w:rFonts w:ascii="Consolas" w:eastAsia="Times New Roman" w:hAnsi="Consolas"/>
                <w:color w:val="7A3E9D"/>
                <w:sz w:val="16"/>
                <w:szCs w:val="16"/>
                <w:lang w:val="en-US" w:eastAsia="en-US"/>
              </w:rPr>
              <w:t>v_IgnoreNRSR </w:t>
            </w:r>
            <w:r w:rsidRPr="00676EAA">
              <w:rPr>
                <w:rFonts w:ascii="Consolas" w:eastAsia="Times New Roman" w:hAnsi="Consolas"/>
                <w:color w:val="777777"/>
                <w:sz w:val="16"/>
                <w:szCs w:val="16"/>
                <w:lang w:val="en-US" w:eastAsia="en-US"/>
              </w:rPr>
              <w:t>:=</w:t>
            </w: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activate(a_NR5GC_SR_Handler(nr_Cell1))</w:t>
            </w:r>
            <w:r w:rsidRPr="00676EAA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;</w:t>
            </w: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</w:t>
            </w:r>
            <w:r w:rsidRPr="00676EAA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//@sic R5-204418 sic@</w:t>
            </w:r>
          </w:p>
          <w:p w14:paraId="13D90513" w14:textId="77777777" w:rsidR="00676EAA" w:rsidRPr="00676EAA" w:rsidRDefault="00676EAA" w:rsidP="00676EAA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</w:t>
            </w:r>
          </w:p>
          <w:p w14:paraId="07A477AF" w14:textId="77777777" w:rsidR="00676EAA" w:rsidRPr="00676EAA" w:rsidRDefault="00676EAA" w:rsidP="00676EAA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r w:rsidRPr="00676EAA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//@siclog "Step 25" siclog@</w:t>
            </w:r>
          </w:p>
          <w:p w14:paraId="4B901684" w14:textId="77777777" w:rsidR="00676EAA" w:rsidRPr="00676EAA" w:rsidRDefault="00676EAA" w:rsidP="00676EAA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r w:rsidRPr="00676EAA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//The SS transmits MAC PDU using same HARQ process and NDI as in step 17.</w:t>
            </w:r>
          </w:p>
          <w:p w14:paraId="71BCAAA7" w14:textId="77777777" w:rsidR="00676EAA" w:rsidRPr="00676EAA" w:rsidRDefault="00676EAA" w:rsidP="00676EAA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r w:rsidRPr="00676EAA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//PDCP SDU = 37B + 3B PDCP Header + 3B RLC Header + 2B MAC Header = 45B = 360 bits (an allowed TB size as per 38.523-3 Annex B)</w:t>
            </w:r>
          </w:p>
          <w:p w14:paraId="6DEBCDAA" w14:textId="77777777" w:rsidR="00676EAA" w:rsidRPr="00676EAA" w:rsidRDefault="00676EAA" w:rsidP="00676EAA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r w:rsidRPr="00676EAA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//@sic R5s201457 sic@</w:t>
            </w:r>
          </w:p>
          <w:p w14:paraId="02403FEA" w14:textId="77777777" w:rsidR="00676EAA" w:rsidRPr="00676EAA" w:rsidRDefault="00676EAA" w:rsidP="00676EAA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r w:rsidRPr="00676EAA">
              <w:rPr>
                <w:rFonts w:ascii="Consolas" w:eastAsia="Times New Roman" w:hAnsi="Consolas"/>
                <w:color w:val="7A3E9D"/>
                <w:sz w:val="16"/>
                <w:szCs w:val="16"/>
                <w:lang w:val="en-US" w:eastAsia="en-US"/>
              </w:rPr>
              <w:t>v_EncodedRlcPdu1</w:t>
            </w:r>
            <w:r w:rsidRPr="00676EAA">
              <w:rPr>
                <w:rFonts w:ascii="Consolas" w:eastAsia="Times New Roman" w:hAnsi="Consolas"/>
                <w:color w:val="777777"/>
                <w:sz w:val="16"/>
                <w:szCs w:val="16"/>
                <w:lang w:val="en-US" w:eastAsia="en-US"/>
              </w:rPr>
              <w:t>:=</w:t>
            </w: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f_NR_RLC_AMD_FullPDU_Encvalue(</w:t>
            </w:r>
            <w:r w:rsidRPr="00676EAA">
              <w:rPr>
                <w:rFonts w:ascii="Consolas" w:eastAsia="Times New Roman" w:hAnsi="Consolas"/>
                <w:color w:val="9C5D27"/>
                <w:sz w:val="16"/>
                <w:szCs w:val="16"/>
                <w:lang w:val="en-US" w:eastAsia="en-US"/>
              </w:rPr>
              <w:t>0</w:t>
            </w:r>
            <w:r w:rsidRPr="00676EAA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tsc_NR_P_NoPoll</w:t>
            </w:r>
            <w:r w:rsidRPr="00676EAA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f_NR_PDCP_PDU_Encvalue (cs_NR_PDCP_PDU_18B(</w:t>
            </w:r>
            <w:r w:rsidRPr="00676EAA">
              <w:rPr>
                <w:rFonts w:ascii="Consolas" w:eastAsia="Times New Roman" w:hAnsi="Consolas"/>
                <w:color w:val="9C5D27"/>
                <w:sz w:val="16"/>
                <w:szCs w:val="16"/>
                <w:lang w:val="en-US" w:eastAsia="en-US"/>
              </w:rPr>
              <w:t>3</w:t>
            </w:r>
            <w:r w:rsidRPr="00676EAA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crs_NR_PDCP_SDU_37B)))</w:t>
            </w:r>
            <w:r w:rsidRPr="00676EAA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;</w:t>
            </w:r>
          </w:p>
          <w:p w14:paraId="75E0B6B1" w14:textId="77777777" w:rsidR="00676EAA" w:rsidRPr="00676EAA" w:rsidRDefault="00676EAA" w:rsidP="00676EAA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r w:rsidRPr="00676EAA">
              <w:rPr>
                <w:rFonts w:ascii="Consolas" w:eastAsia="Times New Roman" w:hAnsi="Consolas"/>
                <w:b/>
                <w:bCs/>
                <w:color w:val="AA3731"/>
                <w:sz w:val="16"/>
                <w:szCs w:val="16"/>
                <w:lang w:val="en-US" w:eastAsia="en-US"/>
              </w:rPr>
              <w:t>DRB</w:t>
            </w:r>
            <w:r w:rsidRPr="00676EAA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.</w:t>
            </w: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send(cas_NR_DRB_COMMON_REQ_MAC_PDUList(nr_Cell1</w:t>
            </w:r>
            <w:r w:rsidRPr="00676EAA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p_NR_DRB_Id</w:t>
            </w:r>
            <w:r w:rsidRPr="00676EAA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cs_TimingInfo_Now</w:t>
            </w:r>
            <w:r w:rsidRPr="00676EAA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</w:p>
          <w:p w14:paraId="48CD9778" w14:textId="77777777" w:rsidR="00676EAA" w:rsidRPr="00676EAA" w:rsidRDefault="00676EAA" w:rsidP="00676EAA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                                          {cs_NR_DL_MAC_PDU_SDU_SubPDU_Padding ( {cs_NR_MAC_SDU_SubPDU_LI8(p_LCID</w:t>
            </w:r>
            <w:r w:rsidRPr="00676EAA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v_EncodedRlcPdu1)}</w:t>
            </w:r>
            <w:r w:rsidRPr="00676EAA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</w:t>
            </w:r>
            <w:r w:rsidRPr="00676EAA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omit</w:t>
            </w: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)}</w:t>
            </w:r>
            <w:r w:rsidRPr="00676EAA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cs_NR_HarqProcessAssignment(</w:t>
            </w:r>
            <w:r w:rsidRPr="00676EAA">
              <w:rPr>
                <w:rFonts w:ascii="Consolas" w:eastAsia="Times New Roman" w:hAnsi="Consolas"/>
                <w:color w:val="9C5D27"/>
                <w:sz w:val="16"/>
                <w:szCs w:val="16"/>
                <w:lang w:val="en-US" w:eastAsia="en-US"/>
              </w:rPr>
              <w:t>1</w:t>
            </w: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)))</w:t>
            </w:r>
            <w:r w:rsidRPr="00676EAA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;</w:t>
            </w:r>
          </w:p>
          <w:p w14:paraId="1238A80B" w14:textId="77777777" w:rsidR="00676EAA" w:rsidRPr="00676EAA" w:rsidRDefault="00676EAA" w:rsidP="00676EAA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</w:p>
          <w:p w14:paraId="2293727C" w14:textId="77777777" w:rsidR="00676EAA" w:rsidRPr="00676EAA" w:rsidRDefault="00676EAA" w:rsidP="00676EAA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r w:rsidRPr="00676EAA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//@siclog "Step 26 " siclog@</w:t>
            </w:r>
          </w:p>
          <w:p w14:paraId="0D9BB346" w14:textId="77777777" w:rsidR="00676EAA" w:rsidRPr="00676EAA" w:rsidRDefault="00676EAA" w:rsidP="00676EAA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r w:rsidRPr="00676EAA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//Indication of Scheduling Request</w:t>
            </w:r>
          </w:p>
          <w:p w14:paraId="29394F0F" w14:textId="77777777" w:rsidR="00676EAA" w:rsidRPr="00676EAA" w:rsidRDefault="00676EAA" w:rsidP="00676EAA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r w:rsidRPr="00676EAA">
              <w:rPr>
                <w:rFonts w:ascii="Consolas" w:eastAsia="Times New Roman" w:hAnsi="Consolas"/>
                <w:b/>
                <w:bCs/>
                <w:color w:val="AA3731"/>
                <w:sz w:val="16"/>
                <w:szCs w:val="16"/>
                <w:lang w:val="en-US" w:eastAsia="en-US"/>
              </w:rPr>
              <w:t>SYSIND</w:t>
            </w:r>
            <w:r w:rsidRPr="00676EAA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.</w:t>
            </w: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receive(car_NR_SYSTEM_IND(nr_Cell1</w:t>
            </w:r>
            <w:r w:rsidRPr="00676EAA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cr_NR_SystemIndication_SchedReq))</w:t>
            </w:r>
            <w:r w:rsidRPr="00676EAA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;</w:t>
            </w:r>
          </w:p>
          <w:p w14:paraId="169AC8FF" w14:textId="77777777" w:rsidR="00676EAA" w:rsidRPr="00676EAA" w:rsidRDefault="00676EAA" w:rsidP="00676EAA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</w:p>
          <w:p w14:paraId="4B1D8A3F" w14:textId="77777777" w:rsidR="00676EAA" w:rsidRPr="00676EAA" w:rsidRDefault="00676EAA" w:rsidP="00676EAA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r w:rsidRPr="00676EAA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//@siclog "Step 27" siclog@</w:t>
            </w:r>
          </w:p>
          <w:p w14:paraId="474D61C9" w14:textId="77777777" w:rsidR="00676EAA" w:rsidRPr="00676EAA" w:rsidRDefault="00676EAA" w:rsidP="00676EAA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r w:rsidRPr="00676EAA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//The SS allocates single UL grant sufficient for one RLC SDU to be loop backed in a TTI, and NDI indicates new transmission redundancy version to be used as 0.</w:t>
            </w:r>
          </w:p>
          <w:p w14:paraId="7EAD401F" w14:textId="77777777" w:rsidR="00676EAA" w:rsidRPr="00676EAA" w:rsidRDefault="00676EAA" w:rsidP="00676EAA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r w:rsidRPr="00676EAA">
              <w:rPr>
                <w:rFonts w:ascii="Consolas" w:eastAsia="Times New Roman" w:hAnsi="Consolas"/>
                <w:color w:val="7A3E9D"/>
                <w:sz w:val="16"/>
                <w:szCs w:val="16"/>
                <w:lang w:val="en-US" w:eastAsia="en-US"/>
              </w:rPr>
              <w:t>v_NR_ResourceAllocation </w:t>
            </w:r>
            <w:r w:rsidRPr="00676EAA">
              <w:rPr>
                <w:rFonts w:ascii="Consolas" w:eastAsia="Times New Roman" w:hAnsi="Consolas"/>
                <w:color w:val="777777"/>
                <w:sz w:val="16"/>
                <w:szCs w:val="16"/>
                <w:lang w:val="en-US" w:eastAsia="en-US"/>
              </w:rPr>
              <w:t>:=</w:t>
            </w: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f_NR_ResourceAllocation_UplinkGrant(</w:t>
            </w:r>
            <w:r w:rsidRPr="00676EAA">
              <w:rPr>
                <w:rFonts w:ascii="Consolas" w:eastAsia="Times New Roman" w:hAnsi="Consolas"/>
                <w:color w:val="9C5D27"/>
                <w:sz w:val="16"/>
                <w:szCs w:val="16"/>
                <w:lang w:val="en-US" w:eastAsia="en-US"/>
              </w:rPr>
              <w:t>384</w:t>
            </w:r>
            <w:r w:rsidRPr="00676EAA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v_NR_UplinkBWP)</w:t>
            </w:r>
            <w:r w:rsidRPr="00676EAA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;</w:t>
            </w: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</w:t>
            </w:r>
            <w:r w:rsidRPr="00676EAA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// 384 bits  @sic R5s201457 sic@</w:t>
            </w:r>
          </w:p>
          <w:p w14:paraId="5781D8E0" w14:textId="77777777" w:rsidR="00676EAA" w:rsidRPr="00676EAA" w:rsidRDefault="00676EAA" w:rsidP="00676EAA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f_NR_OneULGrantTransmission(nr_Cell1</w:t>
            </w:r>
            <w:r w:rsidRPr="00676EAA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cs_TimingInfo_Now</w:t>
            </w:r>
            <w:r w:rsidRPr="00676EAA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v_NR_ResourceAllocation</w:t>
            </w:r>
            <w:r w:rsidRPr="00676EAA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cs_HarqProcessConfig(</w:t>
            </w:r>
            <w:r w:rsidRPr="00676EAA">
              <w:rPr>
                <w:rFonts w:ascii="Consolas" w:eastAsia="Times New Roman" w:hAnsi="Consolas"/>
                <w:color w:val="9C5D27"/>
                <w:sz w:val="16"/>
                <w:szCs w:val="16"/>
                <w:lang w:val="en-US" w:eastAsia="en-US"/>
              </w:rPr>
              <w:t>1</w:t>
            </w: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))</w:t>
            </w:r>
            <w:r w:rsidRPr="00676EAA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;</w:t>
            </w:r>
          </w:p>
          <w:p w14:paraId="2B69EDB5" w14:textId="77777777" w:rsidR="00676EAA" w:rsidRPr="00676EAA" w:rsidRDefault="00676EAA" w:rsidP="00676EAA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</w:p>
          <w:p w14:paraId="19D0F48D" w14:textId="77777777" w:rsidR="00676EAA" w:rsidRPr="00676EAA" w:rsidRDefault="00676EAA" w:rsidP="00676EAA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r w:rsidRPr="00676EAA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// @siclog "Step 28" siclog@</w:t>
            </w:r>
          </w:p>
          <w:p w14:paraId="004276C1" w14:textId="77777777" w:rsidR="00676EAA" w:rsidRPr="00676EAA" w:rsidRDefault="00676EAA" w:rsidP="00676EAA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r w:rsidRPr="00676EAA">
              <w:rPr>
                <w:rFonts w:ascii="Consolas" w:eastAsia="Times New Roman" w:hAnsi="Consolas"/>
                <w:b/>
                <w:bCs/>
                <w:color w:val="AA3731"/>
                <w:sz w:val="16"/>
                <w:szCs w:val="16"/>
                <w:lang w:val="en-US" w:eastAsia="en-US"/>
              </w:rPr>
              <w:t>DRB</w:t>
            </w:r>
            <w:r w:rsidRPr="00676EAA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.</w:t>
            </w: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receive(car_NR_DRB_COMMON_IND_MAC_PDUList(nr_Cell1</w:t>
            </w:r>
            <w:r w:rsidRPr="00676EAA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p_NR_DRB_Id</w:t>
            </w:r>
            <w:r w:rsidRPr="00676EAA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cr_TimingInfo_Any</w:t>
            </w:r>
            <w:r w:rsidRPr="00676EAA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</w:p>
          <w:p w14:paraId="10D28011" w14:textId="77777777" w:rsidR="00676EAA" w:rsidRPr="00676EAA" w:rsidRDefault="00676EAA" w:rsidP="00676EAA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                                              {cr_NR_UL_MAC_PDU ( {cr_NR_MAC_SDU_SubPDU(</w:t>
            </w:r>
            <w:r w:rsidRPr="00676EAA">
              <w:rPr>
                <w:rFonts w:ascii="Consolas" w:eastAsia="Times New Roman" w:hAnsi="Consolas"/>
                <w:color w:val="9C5D27"/>
                <w:sz w:val="16"/>
                <w:szCs w:val="16"/>
                <w:lang w:val="en-US" w:eastAsia="en-US"/>
              </w:rPr>
              <w:t>?</w:t>
            </w:r>
            <w:r w:rsidRPr="00676EAA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  <w:r w:rsidRPr="00676EAA">
              <w:rPr>
                <w:rFonts w:ascii="Consolas" w:eastAsia="Times New Roman" w:hAnsi="Consolas"/>
                <w:color w:val="9C5D27"/>
                <w:sz w:val="16"/>
                <w:szCs w:val="16"/>
                <w:lang w:val="en-US" w:eastAsia="en-US"/>
              </w:rPr>
              <w:t>?</w:t>
            </w: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)}</w:t>
            </w:r>
            <w:r w:rsidRPr="00676EAA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  <w:r w:rsidRPr="00676EAA">
              <w:rPr>
                <w:rFonts w:ascii="Consolas" w:eastAsia="Times New Roman" w:hAnsi="Consolas"/>
                <w:color w:val="9C5D27"/>
                <w:sz w:val="16"/>
                <w:szCs w:val="16"/>
                <w:lang w:val="en-US" w:eastAsia="en-US"/>
              </w:rPr>
              <w:t>*</w:t>
            </w:r>
            <w:r w:rsidRPr="00676EAA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  <w:r w:rsidRPr="00676EAA">
              <w:rPr>
                <w:rFonts w:ascii="Consolas" w:eastAsia="Times New Roman" w:hAnsi="Consolas"/>
                <w:color w:val="9C5D27"/>
                <w:sz w:val="16"/>
                <w:szCs w:val="16"/>
                <w:lang w:val="en-US" w:eastAsia="en-US"/>
              </w:rPr>
              <w:t>*</w:t>
            </w: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)})) </w:t>
            </w:r>
            <w:r w:rsidRPr="00676EAA">
              <w:rPr>
                <w:rFonts w:ascii="Consolas" w:eastAsia="Times New Roman" w:hAnsi="Consolas"/>
                <w:color w:val="777777"/>
                <w:sz w:val="16"/>
                <w:szCs w:val="16"/>
                <w:lang w:val="en-US" w:eastAsia="en-US"/>
              </w:rPr>
              <w:t>-&gt;</w:t>
            </w: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</w:t>
            </w:r>
            <w:r w:rsidRPr="00676EAA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value</w:t>
            </w: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v_NR_DRB_COMMON_IND</w:t>
            </w:r>
            <w:r w:rsidRPr="00676EAA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;</w:t>
            </w:r>
          </w:p>
          <w:p w14:paraId="7687B742" w14:textId="77777777" w:rsidR="00676EAA" w:rsidRPr="00676EAA" w:rsidRDefault="00676EAA" w:rsidP="00676EAA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f_NR_PreliminaryPass(__FILE__</w:t>
            </w:r>
            <w:r w:rsidRPr="00676EAA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__LINE__</w:t>
            </w:r>
            <w:r w:rsidRPr="00676EAA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</w:t>
            </w:r>
            <w:r w:rsidRPr="00676EAA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"Step 28"</w:t>
            </w: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)</w:t>
            </w:r>
            <w:r w:rsidRPr="00676EAA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;</w:t>
            </w:r>
          </w:p>
          <w:p w14:paraId="4F8E5831" w14:textId="77777777" w:rsidR="00676EAA" w:rsidRPr="00676EAA" w:rsidRDefault="00676EAA" w:rsidP="00676EAA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r w:rsidRPr="00676EAA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deactivate</w:t>
            </w: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(v_IgnoreNRSR)</w:t>
            </w:r>
            <w:r w:rsidRPr="00676EAA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;</w:t>
            </w:r>
            <w:r w:rsidRPr="00676EAA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//@sic R5-204418 sic@</w:t>
            </w:r>
          </w:p>
          <w:p w14:paraId="22DA2D8A" w14:textId="77777777" w:rsidR="00676EAA" w:rsidRPr="00676EAA" w:rsidRDefault="00676EAA" w:rsidP="00676EAA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</w:t>
            </w:r>
          </w:p>
          <w:p w14:paraId="2711C387" w14:textId="77777777" w:rsidR="00676EAA" w:rsidRPr="00676EAA" w:rsidRDefault="00676EAA" w:rsidP="00676EAA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r w:rsidRPr="00676EAA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// @siclog "Step 29" siclog@</w:t>
            </w:r>
          </w:p>
          <w:p w14:paraId="6F86D4F4" w14:textId="77777777" w:rsidR="00676EAA" w:rsidRPr="00676EAA" w:rsidRDefault="00676EAA" w:rsidP="00676EAA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r w:rsidRPr="00676EAA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//The SS transmits a STATUS PDU.</w:t>
            </w:r>
          </w:p>
          <w:p w14:paraId="22A47659" w14:textId="77777777" w:rsidR="00676EAA" w:rsidRPr="00676EAA" w:rsidRDefault="00676EAA" w:rsidP="00676EAA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f_NR_RLC_Status_MAC_PDU_Tx(p_LCID</w:t>
            </w:r>
            <w:r w:rsidRPr="00676EAA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</w:t>
            </w:r>
            <w:r w:rsidRPr="00676EAA">
              <w:rPr>
                <w:rFonts w:ascii="Consolas" w:eastAsia="Times New Roman" w:hAnsi="Consolas"/>
                <w:color w:val="9C5D27"/>
                <w:sz w:val="16"/>
                <w:szCs w:val="16"/>
                <w:lang w:val="en-US" w:eastAsia="en-US"/>
              </w:rPr>
              <w:t>1</w:t>
            </w:r>
            <w:r w:rsidRPr="00676EAA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p_NR_DRB_Id)</w:t>
            </w:r>
            <w:r w:rsidRPr="00676EAA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;</w:t>
            </w: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</w:t>
            </w:r>
            <w:r w:rsidRPr="00676EAA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//@sic R5-204418 R5s201457 sic@</w:t>
            </w:r>
          </w:p>
          <w:p w14:paraId="1A5D08C7" w14:textId="77777777" w:rsidR="00676EAA" w:rsidRPr="00676EAA" w:rsidRDefault="00676EAA" w:rsidP="00676EAA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</w:t>
            </w:r>
          </w:p>
          <w:p w14:paraId="7E2688F7" w14:textId="77777777" w:rsidR="00676EAA" w:rsidRPr="00676EAA" w:rsidRDefault="00676EAA" w:rsidP="00676EAA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f_NR_SS_SystemIndCtrlConfig(nr_Cell1</w:t>
            </w:r>
            <w:r w:rsidRPr="00676EAA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cds_NR_SystemIndCtrl_SchedReq(disable))</w:t>
            </w:r>
            <w:r w:rsidRPr="00676EAA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;</w:t>
            </w: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</w:t>
            </w:r>
            <w:r w:rsidRPr="00676EAA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//Disable SR indications.</w:t>
            </w:r>
          </w:p>
          <w:p w14:paraId="2761614B" w14:textId="77777777" w:rsidR="00676EAA" w:rsidRPr="00676EAA" w:rsidRDefault="00676EAA" w:rsidP="00676EAA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f_NR_SS_SystemIndCtrlConfig(nr_Cell1</w:t>
            </w:r>
            <w:r w:rsidRPr="00676EAA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cds_NR_SystemIndCtrl_UL_HARQ(disable))</w:t>
            </w:r>
            <w:r w:rsidRPr="00676EAA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;</w:t>
            </w: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</w:t>
            </w:r>
            <w:r w:rsidRPr="00676EAA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//Disable UL HARQ indications.</w:t>
            </w:r>
          </w:p>
          <w:p w14:paraId="5DDE53EF" w14:textId="77777777" w:rsidR="00676EAA" w:rsidRPr="00676EAA" w:rsidRDefault="00676EAA" w:rsidP="00676EAA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f_NR_ULGrantConfiguration_Start(nr_Cell1</w:t>
            </w:r>
            <w:r w:rsidRPr="00676EAA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cs_TimingInfo_Now)</w:t>
            </w:r>
            <w:r w:rsidRPr="00676EAA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;</w:t>
            </w: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</w:t>
            </w:r>
            <w:r w:rsidRPr="00676EAA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//Default Grant configuration.</w:t>
            </w:r>
          </w:p>
          <w:p w14:paraId="3546E1EC" w14:textId="77777777" w:rsidR="00676EAA" w:rsidRPr="00676EAA" w:rsidRDefault="00676EAA" w:rsidP="00676EAA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}</w:t>
            </w:r>
          </w:p>
          <w:p w14:paraId="5A2F6520" w14:textId="77777777" w:rsidR="00676EAA" w:rsidRPr="00304AF6" w:rsidRDefault="00676EAA" w:rsidP="006D233B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</w:t>
            </w:r>
          </w:p>
          <w:p w14:paraId="67475543" w14:textId="77777777" w:rsidR="00676EAA" w:rsidRPr="000E0537" w:rsidRDefault="00676EAA" w:rsidP="006D233B">
            <w:pPr>
              <w:overflowPunct/>
              <w:spacing w:after="0"/>
              <w:textAlignment w:val="auto"/>
              <w:rPr>
                <w:rFonts w:ascii="Courier New" w:hAnsi="Courier New" w:cs="Courier New"/>
                <w:color w:val="000000"/>
                <w:lang w:eastAsia="de-DE"/>
              </w:rPr>
            </w:pPr>
          </w:p>
        </w:tc>
      </w:tr>
    </w:tbl>
    <w:p w14:paraId="090FAD0F" w14:textId="77777777" w:rsidR="00676EAA" w:rsidRPr="000E0537" w:rsidRDefault="00676EAA" w:rsidP="00676EAA">
      <w:pPr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color w:val="000000"/>
        </w:rPr>
      </w:pPr>
    </w:p>
    <w:p w14:paraId="396EE0AE" w14:textId="77777777" w:rsidR="00676EAA" w:rsidRDefault="00676EAA" w:rsidP="00676EAA">
      <w:pPr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color w:val="000000"/>
        </w:rPr>
      </w:pPr>
      <w:r w:rsidRPr="000E0537">
        <w:rPr>
          <w:rFonts w:ascii="Arial" w:hAnsi="Arial"/>
          <w:b/>
          <w:color w:val="000000"/>
        </w:rPr>
        <w:t>After Change:</w:t>
      </w:r>
    </w:p>
    <w:p w14:paraId="6DAE50F2" w14:textId="77777777" w:rsidR="00676EAA" w:rsidRPr="000E0537" w:rsidRDefault="00676EAA" w:rsidP="00676EAA">
      <w:pPr>
        <w:overflowPunct/>
        <w:autoSpaceDE/>
        <w:autoSpaceDN/>
        <w:adjustRightInd/>
        <w:textAlignment w:val="auto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31"/>
      </w:tblGrid>
      <w:tr w:rsidR="00676EAA" w14:paraId="00C595C0" w14:textId="77777777" w:rsidTr="006D233B">
        <w:tc>
          <w:tcPr>
            <w:tcW w:w="9641" w:type="dxa"/>
          </w:tcPr>
          <w:p w14:paraId="5B3F5AD9" w14:textId="77777777" w:rsidR="00676EAA" w:rsidRPr="00676EAA" w:rsidRDefault="00676EAA" w:rsidP="00676EAA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676EAA">
              <w:rPr>
                <w:rFonts w:ascii="Consolas" w:eastAsia="Times New Roman" w:hAnsi="Consolas"/>
                <w:b/>
                <w:bCs/>
                <w:color w:val="AA3731"/>
                <w:sz w:val="16"/>
                <w:szCs w:val="16"/>
                <w:lang w:val="en-US" w:eastAsia="en-US"/>
              </w:rPr>
              <w:t>function</w:t>
            </w: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f_TC_7_1_1_9_1_Step24to29(</w:t>
            </w:r>
            <w:r w:rsidRPr="00676EAA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DRB_Identity</w:t>
            </w: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p_NR_DRB_Id</w:t>
            </w:r>
            <w:r w:rsidRPr="00676EAA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</w:t>
            </w:r>
            <w:r w:rsidRPr="00676EAA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B6_Type</w:t>
            </w: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p_LCID</w:t>
            </w:r>
            <w:r w:rsidRPr="00676EAA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  <w:r w:rsidRPr="00676EAA">
              <w:rPr>
                <w:rFonts w:ascii="Consolas" w:eastAsia="Times New Roman" w:hAnsi="Consolas"/>
                <w:b/>
                <w:bCs/>
                <w:color w:val="AA3731"/>
                <w:sz w:val="16"/>
                <w:szCs w:val="16"/>
                <w:lang w:val="en-US" w:eastAsia="en-US"/>
              </w:rPr>
              <w:t>template</w:t>
            </w: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(</w:t>
            </w:r>
            <w:r w:rsidRPr="00676EAA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value</w:t>
            </w: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) </w:t>
            </w:r>
            <w:r w:rsidRPr="00676EAA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NR_RadioBearerList_Type</w:t>
            </w: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p_NR_RadioBearerList) </w:t>
            </w:r>
            <w:r w:rsidRPr="00676EAA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runs</w:t>
            </w: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</w:t>
            </w:r>
            <w:r w:rsidRPr="00676EAA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on</w:t>
            </w: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NR_BASE_PTC</w:t>
            </w:r>
          </w:p>
          <w:p w14:paraId="288D2D72" w14:textId="77777777" w:rsidR="00676EAA" w:rsidRPr="00676EAA" w:rsidRDefault="00676EAA" w:rsidP="00676EAA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{ </w:t>
            </w:r>
            <w:r w:rsidRPr="00676EAA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//@sic R5s200855 R5-206320 sic@</w:t>
            </w:r>
          </w:p>
          <w:p w14:paraId="4B15367F" w14:textId="77777777" w:rsidR="00676EAA" w:rsidRPr="00676EAA" w:rsidRDefault="00676EAA" w:rsidP="00676EAA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r w:rsidRPr="00676EAA">
              <w:rPr>
                <w:rFonts w:ascii="Consolas" w:eastAsia="Times New Roman" w:hAnsi="Consolas"/>
                <w:b/>
                <w:bCs/>
                <w:color w:val="AA3731"/>
                <w:sz w:val="16"/>
                <w:szCs w:val="16"/>
                <w:lang w:val="en-US" w:eastAsia="en-US"/>
              </w:rPr>
              <w:t>var</w:t>
            </w:r>
            <w:r w:rsidRPr="00676EAA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 NR_UplinkBWP_Type</w:t>
            </w: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</w:t>
            </w:r>
            <w:r w:rsidRPr="00676EAA">
              <w:rPr>
                <w:rFonts w:ascii="Consolas" w:eastAsia="Times New Roman" w:hAnsi="Consolas"/>
                <w:color w:val="7A3E9D"/>
                <w:sz w:val="16"/>
                <w:szCs w:val="16"/>
                <w:lang w:val="en-US" w:eastAsia="en-US"/>
              </w:rPr>
              <w:t>v_NR_UplinkBWP </w:t>
            </w:r>
            <w:r w:rsidRPr="00676EAA">
              <w:rPr>
                <w:rFonts w:ascii="Consolas" w:eastAsia="Times New Roman" w:hAnsi="Consolas"/>
                <w:color w:val="777777"/>
                <w:sz w:val="16"/>
                <w:szCs w:val="16"/>
                <w:lang w:val="en-US" w:eastAsia="en-US"/>
              </w:rPr>
              <w:t>:=</w:t>
            </w: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f_NR_CellInfo_GetUplinkBWP(nr_Cell1</w:t>
            </w:r>
            <w:r w:rsidRPr="00676EAA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tsc_NR_BWP_Id)</w:t>
            </w:r>
            <w:r w:rsidRPr="00676EAA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;</w:t>
            </w:r>
          </w:p>
          <w:p w14:paraId="07D875F0" w14:textId="77777777" w:rsidR="00676EAA" w:rsidRPr="00676EAA" w:rsidRDefault="00676EAA" w:rsidP="00676EAA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r w:rsidRPr="00676EAA">
              <w:rPr>
                <w:rFonts w:ascii="Consolas" w:eastAsia="Times New Roman" w:hAnsi="Consolas"/>
                <w:b/>
                <w:bCs/>
                <w:color w:val="AA3731"/>
                <w:sz w:val="16"/>
                <w:szCs w:val="16"/>
                <w:lang w:val="en-US" w:eastAsia="en-US"/>
              </w:rPr>
              <w:t>var</w:t>
            </w:r>
            <w:r w:rsidRPr="00676EAA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 NR_ResourceAllocation_Type</w:t>
            </w: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v_NR_ResourceAllocation</w:t>
            </w:r>
            <w:r w:rsidRPr="00676EAA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;</w:t>
            </w:r>
          </w:p>
          <w:p w14:paraId="16313CD3" w14:textId="77777777" w:rsidR="00676EAA" w:rsidRPr="00676EAA" w:rsidRDefault="00676EAA" w:rsidP="00676EAA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r w:rsidRPr="00676EAA">
              <w:rPr>
                <w:rFonts w:ascii="Consolas" w:eastAsia="Times New Roman" w:hAnsi="Consolas"/>
                <w:b/>
                <w:bCs/>
                <w:color w:val="AA3731"/>
                <w:sz w:val="16"/>
                <w:szCs w:val="16"/>
                <w:lang w:val="en-US" w:eastAsia="en-US"/>
              </w:rPr>
              <w:t>var</w:t>
            </w:r>
            <w:r w:rsidRPr="00676EAA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 NR_MAC_SDU_Type</w:t>
            </w: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v_EncodedRlcPdu1</w:t>
            </w:r>
            <w:r w:rsidRPr="00676EAA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;</w:t>
            </w:r>
          </w:p>
          <w:p w14:paraId="79F72CD0" w14:textId="77777777" w:rsidR="00676EAA" w:rsidRPr="00676EAA" w:rsidRDefault="00676EAA" w:rsidP="00676EAA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r w:rsidRPr="00676EAA">
              <w:rPr>
                <w:rFonts w:ascii="Consolas" w:eastAsia="Times New Roman" w:hAnsi="Consolas"/>
                <w:b/>
                <w:bCs/>
                <w:color w:val="AA3731"/>
                <w:sz w:val="16"/>
                <w:szCs w:val="16"/>
                <w:lang w:val="en-US" w:eastAsia="en-US"/>
              </w:rPr>
              <w:t>var</w:t>
            </w:r>
            <w:r w:rsidRPr="00676EAA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 NR_DRB_COMMON_IND</w:t>
            </w: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v_NR_DRB_COMMON_IND</w:t>
            </w:r>
            <w:r w:rsidRPr="00676EAA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;</w:t>
            </w:r>
          </w:p>
          <w:p w14:paraId="1A7F1051" w14:textId="77777777" w:rsidR="00676EAA" w:rsidRPr="00676EAA" w:rsidRDefault="00676EAA" w:rsidP="00676EAA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r w:rsidRPr="00676EAA">
              <w:rPr>
                <w:rFonts w:ascii="Consolas" w:eastAsia="Times New Roman" w:hAnsi="Consolas"/>
                <w:b/>
                <w:bCs/>
                <w:color w:val="AA3731"/>
                <w:sz w:val="16"/>
                <w:szCs w:val="16"/>
                <w:lang w:val="en-US" w:eastAsia="en-US"/>
              </w:rPr>
              <w:t>var</w:t>
            </w:r>
            <w:r w:rsidRPr="00676EAA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 default</w:t>
            </w: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</w:t>
            </w:r>
            <w:r w:rsidRPr="00676EAA">
              <w:rPr>
                <w:rFonts w:ascii="Consolas" w:eastAsia="Times New Roman" w:hAnsi="Consolas"/>
                <w:color w:val="7A3E9D"/>
                <w:sz w:val="16"/>
                <w:szCs w:val="16"/>
                <w:lang w:val="en-US" w:eastAsia="en-US"/>
              </w:rPr>
              <w:t>v_IgnoreNRSR</w:t>
            </w:r>
            <w:r w:rsidRPr="00676EAA">
              <w:rPr>
                <w:rFonts w:ascii="Consolas" w:eastAsia="Times New Roman" w:hAnsi="Consolas"/>
                <w:color w:val="777777"/>
                <w:sz w:val="16"/>
                <w:szCs w:val="16"/>
                <w:lang w:val="en-US" w:eastAsia="en-US"/>
              </w:rPr>
              <w:t>:=</w:t>
            </w: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</w:t>
            </w:r>
            <w:r w:rsidRPr="00676EAA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null</w:t>
            </w:r>
            <w:r w:rsidRPr="00676EAA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;</w:t>
            </w:r>
            <w:r w:rsidRPr="00676EAA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//@sic R5-204418 sic@</w:t>
            </w:r>
          </w:p>
          <w:p w14:paraId="17A1A482" w14:textId="77777777" w:rsidR="00676EAA" w:rsidRPr="00676EAA" w:rsidRDefault="00676EAA" w:rsidP="00676EAA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r w:rsidRPr="00676EAA">
              <w:rPr>
                <w:rFonts w:ascii="Consolas" w:eastAsia="Times New Roman" w:hAnsi="Consolas"/>
                <w:b/>
                <w:bCs/>
                <w:color w:val="AA3731"/>
                <w:sz w:val="16"/>
                <w:szCs w:val="16"/>
                <w:highlight w:val="yellow"/>
                <w:lang w:val="en-US" w:eastAsia="en-US"/>
              </w:rPr>
              <w:t>var</w:t>
            </w:r>
            <w:r w:rsidRPr="00676EAA">
              <w:rPr>
                <w:rFonts w:ascii="Consolas" w:eastAsia="Times New Roman" w:hAnsi="Consolas"/>
                <w:color w:val="4B69C6"/>
                <w:sz w:val="16"/>
                <w:szCs w:val="16"/>
                <w:highlight w:val="yellow"/>
                <w:lang w:val="en-US" w:eastAsia="en-US"/>
              </w:rPr>
              <w:t> integer</w:t>
            </w: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highlight w:val="yellow"/>
                <w:lang w:val="en-US" w:eastAsia="en-US"/>
              </w:rPr>
              <w:t> </w:t>
            </w:r>
            <w:r w:rsidRPr="00676EAA">
              <w:rPr>
                <w:rFonts w:ascii="Consolas" w:eastAsia="Times New Roman" w:hAnsi="Consolas"/>
                <w:color w:val="7A3E9D"/>
                <w:sz w:val="16"/>
                <w:szCs w:val="16"/>
                <w:highlight w:val="yellow"/>
                <w:lang w:val="en-US" w:eastAsia="en-US"/>
              </w:rPr>
              <w:t>v_N_PRB </w:t>
            </w:r>
            <w:r w:rsidRPr="00676EAA">
              <w:rPr>
                <w:rFonts w:ascii="Consolas" w:eastAsia="Times New Roman" w:hAnsi="Consolas"/>
                <w:color w:val="777777"/>
                <w:sz w:val="16"/>
                <w:szCs w:val="16"/>
                <w:highlight w:val="yellow"/>
                <w:lang w:val="en-US" w:eastAsia="en-US"/>
              </w:rPr>
              <w:t>:=</w:t>
            </w: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highlight w:val="yellow"/>
                <w:lang w:val="en-US" w:eastAsia="en-US"/>
              </w:rPr>
              <w:t> </w:t>
            </w:r>
            <w:r w:rsidRPr="00676EAA">
              <w:rPr>
                <w:rFonts w:ascii="Consolas" w:eastAsia="Times New Roman" w:hAnsi="Consolas"/>
                <w:color w:val="9C5D27"/>
                <w:sz w:val="16"/>
                <w:szCs w:val="16"/>
                <w:highlight w:val="yellow"/>
                <w:lang w:val="en-US" w:eastAsia="en-US"/>
              </w:rPr>
              <w:t>12</w:t>
            </w:r>
            <w:r w:rsidRPr="00676EAA">
              <w:rPr>
                <w:rFonts w:ascii="Consolas" w:eastAsia="Times New Roman" w:hAnsi="Consolas"/>
                <w:color w:val="448C27"/>
                <w:sz w:val="16"/>
                <w:szCs w:val="16"/>
                <w:highlight w:val="yellow"/>
                <w:lang w:val="en-US" w:eastAsia="en-US"/>
              </w:rPr>
              <w:t>;</w:t>
            </w:r>
          </w:p>
          <w:p w14:paraId="2F30C1BB" w14:textId="77777777" w:rsidR="00676EAA" w:rsidRPr="00676EAA" w:rsidRDefault="00676EAA" w:rsidP="00676EAA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f_NR_SS_CommonRadioBearerConfig(nr_Cell1</w:t>
            </w:r>
            <w:r w:rsidRPr="00676EAA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p_NR_RadioBearerList)</w:t>
            </w:r>
            <w:r w:rsidRPr="00676EAA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;</w:t>
            </w:r>
            <w:r w:rsidRPr="00676EAA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//@sic R5s200855 sic@</w:t>
            </w:r>
          </w:p>
          <w:p w14:paraId="7C84E6BE" w14:textId="77777777" w:rsidR="00676EAA" w:rsidRPr="00676EAA" w:rsidRDefault="00676EAA" w:rsidP="00676EAA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r w:rsidRPr="00676EAA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//@siclog "Step 24A" siclog@</w:t>
            </w:r>
          </w:p>
          <w:p w14:paraId="1194EFA0" w14:textId="77777777" w:rsidR="00676EAA" w:rsidRPr="00676EAA" w:rsidRDefault="00676EAA" w:rsidP="00676EAA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r w:rsidRPr="00676EAA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//The SS ignores scheduling requests and does not allocate any uplink grant.</w:t>
            </w:r>
          </w:p>
          <w:p w14:paraId="19B9967C" w14:textId="77777777" w:rsidR="00676EAA" w:rsidRPr="00676EAA" w:rsidRDefault="00676EAA" w:rsidP="00676EAA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r w:rsidRPr="00676EAA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//@sic R5s201457 sic@</w:t>
            </w:r>
          </w:p>
          <w:p w14:paraId="7FCEBFDA" w14:textId="77777777" w:rsidR="00676EAA" w:rsidRPr="00676EAA" w:rsidRDefault="00676EAA" w:rsidP="00676EAA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f_NR_ULGrantConfiguration_Stop(nr_Cell1</w:t>
            </w:r>
            <w:r w:rsidRPr="00676EAA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</w:t>
            </w:r>
            <w:r w:rsidRPr="00676EAA">
              <w:rPr>
                <w:rFonts w:ascii="Consolas" w:eastAsia="Times New Roman" w:hAnsi="Consolas"/>
                <w:color w:val="777777"/>
                <w:sz w:val="16"/>
                <w:szCs w:val="16"/>
                <w:lang w:val="en-US" w:eastAsia="en-US"/>
              </w:rPr>
              <w:t>-</w:t>
            </w:r>
            <w:r w:rsidRPr="00676EAA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cs_NR_UplinkTimeAlignment_Keep)</w:t>
            </w:r>
            <w:r w:rsidRPr="00676EAA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;</w:t>
            </w:r>
          </w:p>
          <w:p w14:paraId="39A2FFDD" w14:textId="77777777" w:rsidR="00676EAA" w:rsidRPr="00676EAA" w:rsidRDefault="00676EAA" w:rsidP="00676EAA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f_NR_SS_SystemIndCtrlConfig(nr_Cell1</w:t>
            </w:r>
            <w:r w:rsidRPr="00676EAA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cds_NR_SystemIndCtrl_SchedReq(enable))</w:t>
            </w:r>
            <w:r w:rsidRPr="00676EAA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;</w:t>
            </w:r>
          </w:p>
          <w:p w14:paraId="3D3E89E4" w14:textId="77777777" w:rsidR="00676EAA" w:rsidRPr="00676EAA" w:rsidRDefault="00676EAA" w:rsidP="00676EAA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r w:rsidRPr="00676EAA">
              <w:rPr>
                <w:rFonts w:ascii="Consolas" w:eastAsia="Times New Roman" w:hAnsi="Consolas"/>
                <w:color w:val="7A3E9D"/>
                <w:sz w:val="16"/>
                <w:szCs w:val="16"/>
                <w:lang w:val="en-US" w:eastAsia="en-US"/>
              </w:rPr>
              <w:t>v_IgnoreNRSR </w:t>
            </w:r>
            <w:r w:rsidRPr="00676EAA">
              <w:rPr>
                <w:rFonts w:ascii="Consolas" w:eastAsia="Times New Roman" w:hAnsi="Consolas"/>
                <w:color w:val="777777"/>
                <w:sz w:val="16"/>
                <w:szCs w:val="16"/>
                <w:lang w:val="en-US" w:eastAsia="en-US"/>
              </w:rPr>
              <w:t>:=</w:t>
            </w: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activate(a_NR5GC_SR_Handler(nr_Cell1))</w:t>
            </w:r>
            <w:r w:rsidRPr="00676EAA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;</w:t>
            </w: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</w:t>
            </w:r>
            <w:r w:rsidRPr="00676EAA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//@sic R5-204418 sic@</w:t>
            </w:r>
          </w:p>
          <w:p w14:paraId="233CCA0B" w14:textId="77777777" w:rsidR="00676EAA" w:rsidRPr="00676EAA" w:rsidRDefault="00676EAA" w:rsidP="00676EAA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</w:t>
            </w:r>
          </w:p>
          <w:p w14:paraId="6E1FD625" w14:textId="77777777" w:rsidR="00676EAA" w:rsidRPr="00676EAA" w:rsidRDefault="00676EAA" w:rsidP="00676EAA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r w:rsidRPr="00676EAA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//@siclog "Step 25" siclog@</w:t>
            </w:r>
          </w:p>
          <w:p w14:paraId="56673496" w14:textId="77777777" w:rsidR="00676EAA" w:rsidRPr="00676EAA" w:rsidRDefault="00676EAA" w:rsidP="00676EAA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r w:rsidRPr="00676EAA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//The SS transmits MAC PDU using same HARQ process and NDI as in step 17.</w:t>
            </w:r>
          </w:p>
          <w:p w14:paraId="5059551A" w14:textId="77777777" w:rsidR="00676EAA" w:rsidRPr="00676EAA" w:rsidRDefault="00676EAA" w:rsidP="00676EAA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r w:rsidRPr="00676EAA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//PDCP SDU = 37B + 3B PDCP Header + 3B RLC Header + 2B MAC Header = 45B = 360 bits (an allowed TB size as per 38.523-3 Annex B)</w:t>
            </w:r>
          </w:p>
          <w:p w14:paraId="0E22B4E5" w14:textId="77777777" w:rsidR="00676EAA" w:rsidRPr="00676EAA" w:rsidRDefault="00676EAA" w:rsidP="00676EAA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r w:rsidRPr="00676EAA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//@sic R5s201457 sic@</w:t>
            </w:r>
          </w:p>
          <w:p w14:paraId="64825EA0" w14:textId="77777777" w:rsidR="00676EAA" w:rsidRPr="00676EAA" w:rsidRDefault="00676EAA" w:rsidP="00676EAA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r w:rsidRPr="00464F07">
              <w:rPr>
                <w:rFonts w:ascii="Consolas" w:eastAsia="Times New Roman" w:hAnsi="Consolas"/>
                <w:color w:val="333333"/>
                <w:sz w:val="16"/>
                <w:szCs w:val="16"/>
                <w:highlight w:val="yellow"/>
                <w:lang w:val="en-US" w:eastAsia="en-US"/>
              </w:rPr>
              <w:t>f_NR_SS_CellConfig_DciDlInfo_Retransmission(nr_Cell1</w:t>
            </w:r>
            <w:r w:rsidRPr="00464F07">
              <w:rPr>
                <w:rFonts w:ascii="Consolas" w:eastAsia="Times New Roman" w:hAnsi="Consolas"/>
                <w:color w:val="448C27"/>
                <w:sz w:val="16"/>
                <w:szCs w:val="16"/>
                <w:highlight w:val="yellow"/>
                <w:lang w:val="en-US" w:eastAsia="en-US"/>
              </w:rPr>
              <w:t>,</w:t>
            </w:r>
            <w:r w:rsidRPr="00464F07">
              <w:rPr>
                <w:rFonts w:ascii="Consolas" w:eastAsia="Times New Roman" w:hAnsi="Consolas"/>
                <w:color w:val="777777"/>
                <w:sz w:val="16"/>
                <w:szCs w:val="16"/>
                <w:highlight w:val="yellow"/>
                <w:lang w:val="en-US" w:eastAsia="en-US"/>
              </w:rPr>
              <w:t>-</w:t>
            </w:r>
            <w:r w:rsidRPr="00464F07">
              <w:rPr>
                <w:rFonts w:ascii="Consolas" w:eastAsia="Times New Roman" w:hAnsi="Consolas"/>
                <w:color w:val="448C27"/>
                <w:sz w:val="16"/>
                <w:szCs w:val="16"/>
                <w:highlight w:val="yellow"/>
                <w:lang w:val="en-US" w:eastAsia="en-US"/>
              </w:rPr>
              <w:t>,</w:t>
            </w:r>
            <w:r w:rsidRPr="00464F07">
              <w:rPr>
                <w:rFonts w:ascii="Consolas" w:eastAsia="Times New Roman" w:hAnsi="Consolas"/>
                <w:color w:val="333333"/>
                <w:sz w:val="16"/>
                <w:szCs w:val="16"/>
                <w:highlight w:val="yellow"/>
                <w:lang w:val="en-US" w:eastAsia="en-US"/>
              </w:rPr>
              <w:t>cs_NR_TransportBlockRetransmission(tsc_NR_DefaultGrant_Imcs))</w:t>
            </w:r>
            <w:r w:rsidRPr="00464F07">
              <w:rPr>
                <w:rFonts w:ascii="Consolas" w:eastAsia="Times New Roman" w:hAnsi="Consolas"/>
                <w:color w:val="448C27"/>
                <w:sz w:val="16"/>
                <w:szCs w:val="16"/>
                <w:highlight w:val="yellow"/>
                <w:lang w:val="en-US" w:eastAsia="en-US"/>
              </w:rPr>
              <w:t>;</w:t>
            </w:r>
          </w:p>
          <w:p w14:paraId="78750B1F" w14:textId="77777777" w:rsidR="00676EAA" w:rsidRPr="00676EAA" w:rsidRDefault="00676EAA" w:rsidP="00676EAA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r w:rsidRPr="00676EAA">
              <w:rPr>
                <w:rFonts w:ascii="Consolas" w:eastAsia="Times New Roman" w:hAnsi="Consolas"/>
                <w:color w:val="7A3E9D"/>
                <w:sz w:val="16"/>
                <w:szCs w:val="16"/>
                <w:lang w:val="en-US" w:eastAsia="en-US"/>
              </w:rPr>
              <w:t>v_EncodedRlcPdu1</w:t>
            </w:r>
            <w:r w:rsidRPr="00676EAA">
              <w:rPr>
                <w:rFonts w:ascii="Consolas" w:eastAsia="Times New Roman" w:hAnsi="Consolas"/>
                <w:color w:val="777777"/>
                <w:sz w:val="16"/>
                <w:szCs w:val="16"/>
                <w:lang w:val="en-US" w:eastAsia="en-US"/>
              </w:rPr>
              <w:t>:=</w:t>
            </w: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f_NR_RLC_AMD_FullPDU_Encvalue(</w:t>
            </w:r>
            <w:r w:rsidRPr="00676EAA">
              <w:rPr>
                <w:rFonts w:ascii="Consolas" w:eastAsia="Times New Roman" w:hAnsi="Consolas"/>
                <w:color w:val="9C5D27"/>
                <w:sz w:val="16"/>
                <w:szCs w:val="16"/>
                <w:lang w:val="en-US" w:eastAsia="en-US"/>
              </w:rPr>
              <w:t>0</w:t>
            </w:r>
            <w:r w:rsidRPr="00676EAA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tsc_NR_P_NoPoll</w:t>
            </w:r>
            <w:r w:rsidRPr="00676EAA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f_NR_PDCP_PDU_Encvalue (cs_NR_PDCP_PDU_18B(</w:t>
            </w:r>
            <w:r w:rsidRPr="00676EAA">
              <w:rPr>
                <w:rFonts w:ascii="Consolas" w:eastAsia="Times New Roman" w:hAnsi="Consolas"/>
                <w:color w:val="9C5D27"/>
                <w:sz w:val="16"/>
                <w:szCs w:val="16"/>
                <w:lang w:val="en-US" w:eastAsia="en-US"/>
              </w:rPr>
              <w:t>3</w:t>
            </w:r>
            <w:r w:rsidRPr="00676EAA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crs_NR_PDCP_SDU_37B)))</w:t>
            </w:r>
            <w:r w:rsidRPr="00676EAA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;</w:t>
            </w:r>
          </w:p>
          <w:p w14:paraId="3D388CCA" w14:textId="77777777" w:rsidR="00676EAA" w:rsidRPr="00676EAA" w:rsidRDefault="00676EAA" w:rsidP="00676EAA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r w:rsidRPr="00676EAA">
              <w:rPr>
                <w:rFonts w:ascii="Consolas" w:eastAsia="Times New Roman" w:hAnsi="Consolas"/>
                <w:b/>
                <w:bCs/>
                <w:color w:val="AA3731"/>
                <w:sz w:val="16"/>
                <w:szCs w:val="16"/>
                <w:lang w:val="en-US" w:eastAsia="en-US"/>
              </w:rPr>
              <w:t>DRB</w:t>
            </w:r>
            <w:r w:rsidRPr="00676EAA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.</w:t>
            </w: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send(cas_NR_DRB_COMMON_REQ_MAC_PDUList(nr_Cell1</w:t>
            </w:r>
            <w:r w:rsidRPr="00676EAA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p_NR_DRB_Id</w:t>
            </w:r>
            <w:r w:rsidRPr="00676EAA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cs_TimingInfo_Now</w:t>
            </w:r>
            <w:r w:rsidRPr="00676EAA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</w:p>
          <w:p w14:paraId="3D7DE3D8" w14:textId="77777777" w:rsidR="00676EAA" w:rsidRPr="00676EAA" w:rsidRDefault="00676EAA" w:rsidP="00676EAA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                                          {cs_NR_DL_MAC_PDU_SDU_SubPDU_Padding ( {cs_NR_MAC_SDU_SubPDU_LI8(p_LCID</w:t>
            </w:r>
            <w:r w:rsidRPr="00676EAA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v_EncodedRlcPdu1)}</w:t>
            </w:r>
            <w:r w:rsidRPr="00676EAA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</w:t>
            </w:r>
            <w:r w:rsidRPr="00676EAA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omit</w:t>
            </w: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)}</w:t>
            </w:r>
            <w:r w:rsidRPr="00676EAA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cs_NR_HarqProcessAssignment(</w:t>
            </w:r>
            <w:r w:rsidRPr="00676EAA">
              <w:rPr>
                <w:rFonts w:ascii="Consolas" w:eastAsia="Times New Roman" w:hAnsi="Consolas"/>
                <w:color w:val="9C5D27"/>
                <w:sz w:val="16"/>
                <w:szCs w:val="16"/>
                <w:lang w:val="en-US" w:eastAsia="en-US"/>
              </w:rPr>
              <w:t>1</w:t>
            </w: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)))</w:t>
            </w:r>
            <w:r w:rsidRPr="00676EAA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;</w:t>
            </w:r>
          </w:p>
          <w:p w14:paraId="219AB3BB" w14:textId="77777777" w:rsidR="00676EAA" w:rsidRPr="00676EAA" w:rsidRDefault="00676EAA" w:rsidP="00676EAA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</w:p>
          <w:p w14:paraId="46EDD3BE" w14:textId="77777777" w:rsidR="00676EAA" w:rsidRPr="00676EAA" w:rsidRDefault="00676EAA" w:rsidP="00676EAA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r w:rsidRPr="00676EAA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//@siclog "Step 26 " siclog@</w:t>
            </w:r>
          </w:p>
          <w:p w14:paraId="2CE0EC74" w14:textId="77777777" w:rsidR="00676EAA" w:rsidRPr="00676EAA" w:rsidRDefault="00676EAA" w:rsidP="00676EAA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r w:rsidRPr="00676EAA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//Indication of Scheduling Request</w:t>
            </w:r>
          </w:p>
          <w:p w14:paraId="4BDBDC1B" w14:textId="77777777" w:rsidR="00676EAA" w:rsidRPr="00676EAA" w:rsidRDefault="00676EAA" w:rsidP="00676EAA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r w:rsidRPr="00676EAA">
              <w:rPr>
                <w:rFonts w:ascii="Consolas" w:eastAsia="Times New Roman" w:hAnsi="Consolas"/>
                <w:b/>
                <w:bCs/>
                <w:color w:val="AA3731"/>
                <w:sz w:val="16"/>
                <w:szCs w:val="16"/>
                <w:lang w:val="en-US" w:eastAsia="en-US"/>
              </w:rPr>
              <w:t>SYSIND</w:t>
            </w:r>
            <w:r w:rsidRPr="00676EAA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.</w:t>
            </w: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receive(car_NR_SYSTEM_IND(nr_Cell1</w:t>
            </w:r>
            <w:r w:rsidRPr="00676EAA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cr_NR_SystemIndication_SchedReq))</w:t>
            </w:r>
            <w:r w:rsidRPr="00676EAA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;</w:t>
            </w:r>
          </w:p>
          <w:p w14:paraId="4C97D9F7" w14:textId="77777777" w:rsidR="00676EAA" w:rsidRPr="00676EAA" w:rsidRDefault="00676EAA" w:rsidP="00676EAA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</w:p>
          <w:p w14:paraId="7891B09E" w14:textId="77777777" w:rsidR="00676EAA" w:rsidRPr="00676EAA" w:rsidRDefault="00676EAA" w:rsidP="00676EAA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r w:rsidRPr="00676EAA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//@siclog "Step 27" siclog@</w:t>
            </w:r>
          </w:p>
          <w:p w14:paraId="0831A014" w14:textId="77777777" w:rsidR="00676EAA" w:rsidRPr="00676EAA" w:rsidRDefault="00676EAA" w:rsidP="00676EAA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r w:rsidRPr="00676EAA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//The SS allocates single UL grant sufficient for one RLC SDU to be loop backed in a TTI, and NDI indicates new transmission redundancy version to be used as 0.</w:t>
            </w:r>
          </w:p>
          <w:p w14:paraId="72D6CA59" w14:textId="77777777" w:rsidR="00676EAA" w:rsidRPr="00676EAA" w:rsidRDefault="00676EAA" w:rsidP="00676EAA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r w:rsidRPr="00676EAA">
              <w:rPr>
                <w:rFonts w:ascii="Consolas" w:eastAsia="Times New Roman" w:hAnsi="Consolas"/>
                <w:color w:val="7A3E9D"/>
                <w:sz w:val="16"/>
                <w:szCs w:val="16"/>
                <w:lang w:val="en-US" w:eastAsia="en-US"/>
              </w:rPr>
              <w:t>v_NR_ResourceAllocation </w:t>
            </w:r>
            <w:r w:rsidRPr="00676EAA">
              <w:rPr>
                <w:rFonts w:ascii="Consolas" w:eastAsia="Times New Roman" w:hAnsi="Consolas"/>
                <w:color w:val="777777"/>
                <w:sz w:val="16"/>
                <w:szCs w:val="16"/>
                <w:lang w:val="en-US" w:eastAsia="en-US"/>
              </w:rPr>
              <w:t>:=</w:t>
            </w: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f_NR_ResourceAllocation_UplinkGrant(</w:t>
            </w:r>
            <w:r w:rsidRPr="00676EAA">
              <w:rPr>
                <w:rFonts w:ascii="Consolas" w:eastAsia="Times New Roman" w:hAnsi="Consolas"/>
                <w:color w:val="9C5D27"/>
                <w:sz w:val="16"/>
                <w:szCs w:val="16"/>
                <w:lang w:val="en-US" w:eastAsia="en-US"/>
              </w:rPr>
              <w:t>384</w:t>
            </w:r>
            <w:r w:rsidRPr="00676EAA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v_NR_UplinkBWP)</w:t>
            </w:r>
            <w:r w:rsidRPr="00676EAA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;</w:t>
            </w: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</w:t>
            </w:r>
            <w:r w:rsidRPr="00676EAA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// 384 bits  @sic R5s201457 sic@</w:t>
            </w:r>
          </w:p>
          <w:p w14:paraId="351DA32E" w14:textId="77777777" w:rsidR="00676EAA" w:rsidRPr="00676EAA" w:rsidRDefault="00676EAA" w:rsidP="00676EAA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f_NR_OneULGrantTransmission(nr_Cell1</w:t>
            </w:r>
            <w:r w:rsidRPr="00676EAA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cs_TimingInfo_Now</w:t>
            </w:r>
            <w:r w:rsidRPr="00676EAA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v_NR_ResourceAllocation</w:t>
            </w:r>
            <w:r w:rsidRPr="00676EAA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cs_HarqProcessConfig(</w:t>
            </w:r>
            <w:r w:rsidRPr="00676EAA">
              <w:rPr>
                <w:rFonts w:ascii="Consolas" w:eastAsia="Times New Roman" w:hAnsi="Consolas"/>
                <w:color w:val="9C5D27"/>
                <w:sz w:val="16"/>
                <w:szCs w:val="16"/>
                <w:lang w:val="en-US" w:eastAsia="en-US"/>
              </w:rPr>
              <w:t>1</w:t>
            </w: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))</w:t>
            </w:r>
            <w:r w:rsidRPr="00676EAA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;</w:t>
            </w:r>
          </w:p>
          <w:p w14:paraId="4D09F673" w14:textId="77777777" w:rsidR="00676EAA" w:rsidRPr="00676EAA" w:rsidRDefault="00676EAA" w:rsidP="00676EAA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</w:p>
          <w:p w14:paraId="12407258" w14:textId="77777777" w:rsidR="00676EAA" w:rsidRPr="00676EAA" w:rsidRDefault="00676EAA" w:rsidP="00676EAA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r w:rsidRPr="00676EAA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// @siclog "Step 28" siclog@</w:t>
            </w:r>
          </w:p>
          <w:p w14:paraId="4D6F6845" w14:textId="77777777" w:rsidR="00676EAA" w:rsidRPr="00676EAA" w:rsidRDefault="00676EAA" w:rsidP="00676EAA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r w:rsidRPr="00676EAA">
              <w:rPr>
                <w:rFonts w:ascii="Consolas" w:eastAsia="Times New Roman" w:hAnsi="Consolas"/>
                <w:b/>
                <w:bCs/>
                <w:color w:val="AA3731"/>
                <w:sz w:val="16"/>
                <w:szCs w:val="16"/>
                <w:lang w:val="en-US" w:eastAsia="en-US"/>
              </w:rPr>
              <w:t>DRB</w:t>
            </w:r>
            <w:r w:rsidRPr="00676EAA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.</w:t>
            </w: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receive(car_NR_DRB_COMMON_IND_MAC_PDUList(nr_Cell1</w:t>
            </w:r>
            <w:r w:rsidRPr="00676EAA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p_NR_DRB_Id</w:t>
            </w:r>
            <w:r w:rsidRPr="00676EAA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cr_TimingInfo_Any</w:t>
            </w:r>
            <w:r w:rsidRPr="00676EAA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</w:p>
          <w:p w14:paraId="45FFF1CA" w14:textId="77777777" w:rsidR="00676EAA" w:rsidRPr="00676EAA" w:rsidRDefault="00676EAA" w:rsidP="00676EAA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                                              {cr_NR_UL_MAC_PDU ( {cr_NR_MAC_SDU_SubPDU(</w:t>
            </w:r>
            <w:r w:rsidRPr="00676EAA">
              <w:rPr>
                <w:rFonts w:ascii="Consolas" w:eastAsia="Times New Roman" w:hAnsi="Consolas"/>
                <w:color w:val="9C5D27"/>
                <w:sz w:val="16"/>
                <w:szCs w:val="16"/>
                <w:lang w:val="en-US" w:eastAsia="en-US"/>
              </w:rPr>
              <w:t>?</w:t>
            </w:r>
            <w:r w:rsidRPr="00676EAA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  <w:r w:rsidRPr="00676EAA">
              <w:rPr>
                <w:rFonts w:ascii="Consolas" w:eastAsia="Times New Roman" w:hAnsi="Consolas"/>
                <w:color w:val="9C5D27"/>
                <w:sz w:val="16"/>
                <w:szCs w:val="16"/>
                <w:lang w:val="en-US" w:eastAsia="en-US"/>
              </w:rPr>
              <w:t>?</w:t>
            </w: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)}</w:t>
            </w:r>
            <w:r w:rsidRPr="00676EAA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  <w:r w:rsidRPr="00676EAA">
              <w:rPr>
                <w:rFonts w:ascii="Consolas" w:eastAsia="Times New Roman" w:hAnsi="Consolas"/>
                <w:color w:val="9C5D27"/>
                <w:sz w:val="16"/>
                <w:szCs w:val="16"/>
                <w:lang w:val="en-US" w:eastAsia="en-US"/>
              </w:rPr>
              <w:t>*</w:t>
            </w:r>
            <w:r w:rsidRPr="00676EAA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  <w:r w:rsidRPr="00676EAA">
              <w:rPr>
                <w:rFonts w:ascii="Consolas" w:eastAsia="Times New Roman" w:hAnsi="Consolas"/>
                <w:color w:val="9C5D27"/>
                <w:sz w:val="16"/>
                <w:szCs w:val="16"/>
                <w:lang w:val="en-US" w:eastAsia="en-US"/>
              </w:rPr>
              <w:t>*</w:t>
            </w: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)})) </w:t>
            </w:r>
            <w:r w:rsidRPr="00676EAA">
              <w:rPr>
                <w:rFonts w:ascii="Consolas" w:eastAsia="Times New Roman" w:hAnsi="Consolas"/>
                <w:color w:val="777777"/>
                <w:sz w:val="16"/>
                <w:szCs w:val="16"/>
                <w:lang w:val="en-US" w:eastAsia="en-US"/>
              </w:rPr>
              <w:t>-&gt;</w:t>
            </w: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</w:t>
            </w:r>
            <w:r w:rsidRPr="00676EAA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value</w:t>
            </w: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v_NR_DRB_COMMON_IND</w:t>
            </w:r>
            <w:r w:rsidRPr="00676EAA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;</w:t>
            </w:r>
          </w:p>
          <w:p w14:paraId="06EB9A3E" w14:textId="77777777" w:rsidR="00676EAA" w:rsidRPr="00676EAA" w:rsidRDefault="00676EAA" w:rsidP="00676EAA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f_NR_PreliminaryPass(__FILE__</w:t>
            </w:r>
            <w:r w:rsidRPr="00676EAA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__LINE__</w:t>
            </w:r>
            <w:r w:rsidRPr="00676EAA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</w:t>
            </w:r>
            <w:r w:rsidRPr="00676EAA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"Step 28"</w:t>
            </w: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)</w:t>
            </w:r>
            <w:r w:rsidRPr="00676EAA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;</w:t>
            </w:r>
          </w:p>
          <w:p w14:paraId="1788F76B" w14:textId="77777777" w:rsidR="00676EAA" w:rsidRPr="00676EAA" w:rsidRDefault="00676EAA" w:rsidP="00676EAA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r w:rsidRPr="00676EAA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deactivate</w:t>
            </w: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(v_IgnoreNRSR)</w:t>
            </w:r>
            <w:r w:rsidRPr="00676EAA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;</w:t>
            </w:r>
            <w:r w:rsidRPr="00676EAA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//@sic R5-204418 sic@</w:t>
            </w:r>
          </w:p>
          <w:p w14:paraId="7C8894DD" w14:textId="77777777" w:rsidR="00676EAA" w:rsidRPr="00676EAA" w:rsidRDefault="00676EAA" w:rsidP="00676EAA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lastRenderedPageBreak/>
              <w:t> </w:t>
            </w:r>
          </w:p>
          <w:p w14:paraId="1EC3F00D" w14:textId="77777777" w:rsidR="00676EAA" w:rsidRPr="00676EAA" w:rsidRDefault="00676EAA" w:rsidP="00676EAA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r w:rsidRPr="00676EAA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// @siclog "Step 29" siclog@</w:t>
            </w:r>
          </w:p>
          <w:p w14:paraId="5DDCEFAC" w14:textId="77777777" w:rsidR="00676EAA" w:rsidRPr="00676EAA" w:rsidRDefault="00676EAA" w:rsidP="00676EAA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r w:rsidRPr="00676EAA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//The SS transmits a STATUS PDU.</w:t>
            </w:r>
          </w:p>
          <w:p w14:paraId="7FE3883A" w14:textId="77777777" w:rsidR="00676EAA" w:rsidRPr="00676EAA" w:rsidRDefault="00676EAA" w:rsidP="00676EAA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f_NR_RLC_Status_MAC_PDU_Tx(p_LCID</w:t>
            </w:r>
            <w:r w:rsidRPr="00676EAA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</w:t>
            </w:r>
            <w:r w:rsidRPr="00676EAA">
              <w:rPr>
                <w:rFonts w:ascii="Consolas" w:eastAsia="Times New Roman" w:hAnsi="Consolas"/>
                <w:color w:val="9C5D27"/>
                <w:sz w:val="16"/>
                <w:szCs w:val="16"/>
                <w:lang w:val="en-US" w:eastAsia="en-US"/>
              </w:rPr>
              <w:t>1</w:t>
            </w:r>
            <w:r w:rsidRPr="00676EAA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p_NR_DRB_Id)</w:t>
            </w:r>
            <w:r w:rsidRPr="00676EAA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;</w:t>
            </w: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</w:t>
            </w:r>
            <w:r w:rsidRPr="00676EAA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//@sic R5-204418 R5s201457 sic@</w:t>
            </w:r>
          </w:p>
          <w:p w14:paraId="56EE04BE" w14:textId="77777777" w:rsidR="00676EAA" w:rsidRPr="00676EAA" w:rsidRDefault="00676EAA" w:rsidP="00676EAA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</w:t>
            </w:r>
          </w:p>
          <w:p w14:paraId="0438C79E" w14:textId="77777777" w:rsidR="00676EAA" w:rsidRPr="00676EAA" w:rsidRDefault="00676EAA" w:rsidP="00676EAA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f_NR_SS_SystemIndCtrlConfig(nr_Cell1</w:t>
            </w:r>
            <w:r w:rsidRPr="00676EAA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cds_NR_SystemIndCtrl_SchedReq(disable))</w:t>
            </w:r>
            <w:r w:rsidRPr="00676EAA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;</w:t>
            </w: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</w:t>
            </w:r>
            <w:r w:rsidRPr="00676EAA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//Disable SR indications.</w:t>
            </w:r>
          </w:p>
          <w:p w14:paraId="114E9CAB" w14:textId="77777777" w:rsidR="00676EAA" w:rsidRPr="00676EAA" w:rsidRDefault="00676EAA" w:rsidP="00676EAA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f_NR_SS_SystemIndCtrlConfig(nr_Cell1</w:t>
            </w:r>
            <w:r w:rsidRPr="00676EAA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cds_NR_SystemIndCtrl_UL_HARQ(disable))</w:t>
            </w:r>
            <w:r w:rsidRPr="00676EAA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;</w:t>
            </w: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</w:t>
            </w:r>
            <w:r w:rsidRPr="00676EAA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//Disable UL HARQ indications.</w:t>
            </w:r>
          </w:p>
          <w:p w14:paraId="0FDCFC4E" w14:textId="77777777" w:rsidR="00676EAA" w:rsidRPr="00676EAA" w:rsidRDefault="00676EAA" w:rsidP="00676EAA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f_NR_ULGrantConfiguration_Start(nr_Cell1</w:t>
            </w:r>
            <w:r w:rsidRPr="00676EAA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cs_TimingInfo_Now)</w:t>
            </w:r>
            <w:r w:rsidRPr="00676EAA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;</w:t>
            </w: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</w:t>
            </w:r>
            <w:r w:rsidRPr="00676EAA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//Default Grant configuration.</w:t>
            </w:r>
          </w:p>
          <w:p w14:paraId="2BC7E7F2" w14:textId="77777777" w:rsidR="00676EAA" w:rsidRPr="00676EAA" w:rsidRDefault="00676EAA" w:rsidP="00676EAA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}</w:t>
            </w:r>
          </w:p>
          <w:p w14:paraId="61331BFD" w14:textId="77777777" w:rsidR="00676EAA" w:rsidRPr="006D233B" w:rsidRDefault="00676EAA" w:rsidP="006D233B">
            <w:pPr>
              <w:rPr>
                <w:sz w:val="16"/>
                <w:szCs w:val="16"/>
                <w:lang w:val="en-US"/>
              </w:rPr>
            </w:pPr>
          </w:p>
        </w:tc>
      </w:tr>
    </w:tbl>
    <w:p w14:paraId="370E9C40" w14:textId="77777777" w:rsidR="00676EAA" w:rsidRDefault="00676EAA" w:rsidP="00676EAA"/>
    <w:p w14:paraId="468D1140" w14:textId="77777777" w:rsidR="00676EAA" w:rsidRPr="004A1A5A" w:rsidRDefault="00676EAA" w:rsidP="00676EAA"/>
    <w:p w14:paraId="5B623E97" w14:textId="77777777" w:rsidR="00EA3720" w:rsidRPr="004A1A5A" w:rsidRDefault="00EA3720" w:rsidP="00676EAA">
      <w:pPr>
        <w:keepNext/>
        <w:keepLines/>
        <w:overflowPunct/>
        <w:autoSpaceDE/>
        <w:autoSpaceDN/>
        <w:adjustRightInd/>
        <w:spacing w:before="480"/>
        <w:ind w:left="576"/>
        <w:textAlignment w:val="auto"/>
        <w:outlineLvl w:val="1"/>
      </w:pPr>
    </w:p>
    <w:sectPr w:rsidR="00EA3720" w:rsidRPr="004A1A5A"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9C91AE" w14:textId="77777777" w:rsidR="0066456C" w:rsidRDefault="0066456C">
      <w:r>
        <w:separator/>
      </w:r>
    </w:p>
  </w:endnote>
  <w:endnote w:type="continuationSeparator" w:id="0">
    <w:p w14:paraId="7355F6A6" w14:textId="77777777" w:rsidR="0066456C" w:rsidRDefault="006645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913F25" w14:textId="77777777" w:rsidR="006D233B" w:rsidRDefault="006D233B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D3EC91" w14:textId="77777777" w:rsidR="0066456C" w:rsidRDefault="0066456C">
      <w:r>
        <w:separator/>
      </w:r>
    </w:p>
  </w:footnote>
  <w:footnote w:type="continuationSeparator" w:id="0">
    <w:p w14:paraId="5263B908" w14:textId="77777777" w:rsidR="0066456C" w:rsidRDefault="0066456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30F2762E"/>
    <w:multiLevelType w:val="hybridMultilevel"/>
    <w:tmpl w:val="01F8E34A"/>
    <w:lvl w:ilvl="0" w:tplc="0DEEACA6">
      <w:start w:val="1"/>
      <w:numFmt w:val="decimal"/>
      <w:lvlText w:val="%1."/>
      <w:lvlJc w:val="left"/>
      <w:pPr>
        <w:ind w:left="46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9" w:hanging="360"/>
      </w:pPr>
    </w:lvl>
    <w:lvl w:ilvl="2" w:tplc="0809001B" w:tentative="1">
      <w:start w:val="1"/>
      <w:numFmt w:val="lowerRoman"/>
      <w:lvlText w:val="%3."/>
      <w:lvlJc w:val="right"/>
      <w:pPr>
        <w:ind w:left="1909" w:hanging="180"/>
      </w:pPr>
    </w:lvl>
    <w:lvl w:ilvl="3" w:tplc="0809000F" w:tentative="1">
      <w:start w:val="1"/>
      <w:numFmt w:val="decimal"/>
      <w:lvlText w:val="%4."/>
      <w:lvlJc w:val="left"/>
      <w:pPr>
        <w:ind w:left="2629" w:hanging="360"/>
      </w:pPr>
    </w:lvl>
    <w:lvl w:ilvl="4" w:tplc="08090019" w:tentative="1">
      <w:start w:val="1"/>
      <w:numFmt w:val="lowerLetter"/>
      <w:lvlText w:val="%5."/>
      <w:lvlJc w:val="left"/>
      <w:pPr>
        <w:ind w:left="3349" w:hanging="360"/>
      </w:pPr>
    </w:lvl>
    <w:lvl w:ilvl="5" w:tplc="0809001B" w:tentative="1">
      <w:start w:val="1"/>
      <w:numFmt w:val="lowerRoman"/>
      <w:lvlText w:val="%6."/>
      <w:lvlJc w:val="right"/>
      <w:pPr>
        <w:ind w:left="4069" w:hanging="180"/>
      </w:pPr>
    </w:lvl>
    <w:lvl w:ilvl="6" w:tplc="0809000F" w:tentative="1">
      <w:start w:val="1"/>
      <w:numFmt w:val="decimal"/>
      <w:lvlText w:val="%7."/>
      <w:lvlJc w:val="left"/>
      <w:pPr>
        <w:ind w:left="4789" w:hanging="360"/>
      </w:pPr>
    </w:lvl>
    <w:lvl w:ilvl="7" w:tplc="08090019" w:tentative="1">
      <w:start w:val="1"/>
      <w:numFmt w:val="lowerLetter"/>
      <w:lvlText w:val="%8."/>
      <w:lvlJc w:val="left"/>
      <w:pPr>
        <w:ind w:left="5509" w:hanging="360"/>
      </w:pPr>
    </w:lvl>
    <w:lvl w:ilvl="8" w:tplc="0809001B" w:tentative="1">
      <w:start w:val="1"/>
      <w:numFmt w:val="lowerRoman"/>
      <w:lvlText w:val="%9."/>
      <w:lvlJc w:val="right"/>
      <w:pPr>
        <w:ind w:left="6229" w:hanging="180"/>
      </w:pPr>
    </w:lvl>
  </w:abstractNum>
  <w:abstractNum w:abstractNumId="3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" w15:restartNumberingAfterBreak="0">
    <w:nsid w:val="428D5C73"/>
    <w:multiLevelType w:val="hybridMultilevel"/>
    <w:tmpl w:val="792C1DB0"/>
    <w:lvl w:ilvl="0" w:tplc="C4741F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80068D4"/>
    <w:multiLevelType w:val="hybridMultilevel"/>
    <w:tmpl w:val="89586E7E"/>
    <w:lvl w:ilvl="0" w:tplc="04B4C0C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" w15:restartNumberingAfterBreak="0">
    <w:nsid w:val="50912231"/>
    <w:multiLevelType w:val="hybridMultilevel"/>
    <w:tmpl w:val="11B0F7D0"/>
    <w:lvl w:ilvl="0" w:tplc="07FE1C1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7" w15:restartNumberingAfterBreak="0">
    <w:nsid w:val="59E43DF0"/>
    <w:multiLevelType w:val="hybridMultilevel"/>
    <w:tmpl w:val="7A0C7EB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4C737E0"/>
    <w:multiLevelType w:val="hybridMultilevel"/>
    <w:tmpl w:val="FFE80D7E"/>
    <w:lvl w:ilvl="0" w:tplc="56F4227A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CB75951"/>
    <w:multiLevelType w:val="hybridMultilevel"/>
    <w:tmpl w:val="F9109A02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8"/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9"/>
  </w:num>
  <w:num w:numId="1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274C"/>
    <w:rsid w:val="0000757C"/>
    <w:rsid w:val="00033397"/>
    <w:rsid w:val="000374CF"/>
    <w:rsid w:val="00037728"/>
    <w:rsid w:val="00040095"/>
    <w:rsid w:val="00042DBB"/>
    <w:rsid w:val="00051834"/>
    <w:rsid w:val="00051E57"/>
    <w:rsid w:val="00070C0E"/>
    <w:rsid w:val="0007140F"/>
    <w:rsid w:val="0007234D"/>
    <w:rsid w:val="00080512"/>
    <w:rsid w:val="00082A23"/>
    <w:rsid w:val="000B1917"/>
    <w:rsid w:val="000B247B"/>
    <w:rsid w:val="000B5A27"/>
    <w:rsid w:val="000C28A9"/>
    <w:rsid w:val="000C4F05"/>
    <w:rsid w:val="000D2E7D"/>
    <w:rsid w:val="000D58AB"/>
    <w:rsid w:val="000D69C1"/>
    <w:rsid w:val="000E0537"/>
    <w:rsid w:val="000E33CF"/>
    <w:rsid w:val="000F58F4"/>
    <w:rsid w:val="00102455"/>
    <w:rsid w:val="00115040"/>
    <w:rsid w:val="00136CE5"/>
    <w:rsid w:val="00162C3F"/>
    <w:rsid w:val="00170754"/>
    <w:rsid w:val="001712ED"/>
    <w:rsid w:val="001946B0"/>
    <w:rsid w:val="001A6E9A"/>
    <w:rsid w:val="001B38F0"/>
    <w:rsid w:val="001E03E1"/>
    <w:rsid w:val="001F1258"/>
    <w:rsid w:val="001F168B"/>
    <w:rsid w:val="001F74A4"/>
    <w:rsid w:val="00212FF3"/>
    <w:rsid w:val="00213896"/>
    <w:rsid w:val="00232DE2"/>
    <w:rsid w:val="00233062"/>
    <w:rsid w:val="002347A2"/>
    <w:rsid w:val="00250751"/>
    <w:rsid w:val="0026395B"/>
    <w:rsid w:val="002661CF"/>
    <w:rsid w:val="00271193"/>
    <w:rsid w:val="0029083F"/>
    <w:rsid w:val="002A565A"/>
    <w:rsid w:val="002A5EA6"/>
    <w:rsid w:val="002A6237"/>
    <w:rsid w:val="002B2470"/>
    <w:rsid w:val="002C14A5"/>
    <w:rsid w:val="002C3C64"/>
    <w:rsid w:val="002C42A1"/>
    <w:rsid w:val="002C6871"/>
    <w:rsid w:val="002C6AD6"/>
    <w:rsid w:val="002D3B2C"/>
    <w:rsid w:val="002E0748"/>
    <w:rsid w:val="00304AF6"/>
    <w:rsid w:val="003172DC"/>
    <w:rsid w:val="00322CF6"/>
    <w:rsid w:val="003237C2"/>
    <w:rsid w:val="003249D5"/>
    <w:rsid w:val="003476F4"/>
    <w:rsid w:val="0035462D"/>
    <w:rsid w:val="00357A0D"/>
    <w:rsid w:val="00377A64"/>
    <w:rsid w:val="00382358"/>
    <w:rsid w:val="00382396"/>
    <w:rsid w:val="00390A6A"/>
    <w:rsid w:val="003A68F9"/>
    <w:rsid w:val="003B1C5D"/>
    <w:rsid w:val="003B50EA"/>
    <w:rsid w:val="003C02B8"/>
    <w:rsid w:val="003C3971"/>
    <w:rsid w:val="003D5C24"/>
    <w:rsid w:val="003E3099"/>
    <w:rsid w:val="003E36CA"/>
    <w:rsid w:val="003E4402"/>
    <w:rsid w:val="003F7EB4"/>
    <w:rsid w:val="00404B5F"/>
    <w:rsid w:val="00405AD4"/>
    <w:rsid w:val="004172E4"/>
    <w:rsid w:val="004247F4"/>
    <w:rsid w:val="004268A4"/>
    <w:rsid w:val="00427A98"/>
    <w:rsid w:val="00431106"/>
    <w:rsid w:val="004452D7"/>
    <w:rsid w:val="0046193B"/>
    <w:rsid w:val="00464F07"/>
    <w:rsid w:val="00471AEF"/>
    <w:rsid w:val="004A1411"/>
    <w:rsid w:val="004A1A5A"/>
    <w:rsid w:val="004B2AA2"/>
    <w:rsid w:val="004C0221"/>
    <w:rsid w:val="004C1C1E"/>
    <w:rsid w:val="004C3CEA"/>
    <w:rsid w:val="004D3578"/>
    <w:rsid w:val="004D4096"/>
    <w:rsid w:val="004E213A"/>
    <w:rsid w:val="004F32B0"/>
    <w:rsid w:val="0050543D"/>
    <w:rsid w:val="00515181"/>
    <w:rsid w:val="005320ED"/>
    <w:rsid w:val="00537D23"/>
    <w:rsid w:val="00543E6C"/>
    <w:rsid w:val="00545B39"/>
    <w:rsid w:val="0056214B"/>
    <w:rsid w:val="00565087"/>
    <w:rsid w:val="00566EDB"/>
    <w:rsid w:val="00572650"/>
    <w:rsid w:val="0057455E"/>
    <w:rsid w:val="00587EEB"/>
    <w:rsid w:val="00595AC7"/>
    <w:rsid w:val="005A002E"/>
    <w:rsid w:val="005A70EF"/>
    <w:rsid w:val="005B5D72"/>
    <w:rsid w:val="005D1346"/>
    <w:rsid w:val="005D2E01"/>
    <w:rsid w:val="005F4ACA"/>
    <w:rsid w:val="00614FDF"/>
    <w:rsid w:val="00623417"/>
    <w:rsid w:val="006410EB"/>
    <w:rsid w:val="00645AAE"/>
    <w:rsid w:val="00651E6E"/>
    <w:rsid w:val="00664193"/>
    <w:rsid w:val="0066456C"/>
    <w:rsid w:val="006661F2"/>
    <w:rsid w:val="006667FE"/>
    <w:rsid w:val="00666F9C"/>
    <w:rsid w:val="00676EAA"/>
    <w:rsid w:val="006971CB"/>
    <w:rsid w:val="006A59B2"/>
    <w:rsid w:val="006C2F5A"/>
    <w:rsid w:val="006C4202"/>
    <w:rsid w:val="006D233B"/>
    <w:rsid w:val="006F3531"/>
    <w:rsid w:val="006F4B32"/>
    <w:rsid w:val="00705CA6"/>
    <w:rsid w:val="00710750"/>
    <w:rsid w:val="00721602"/>
    <w:rsid w:val="007223C2"/>
    <w:rsid w:val="00726D6F"/>
    <w:rsid w:val="00734A5B"/>
    <w:rsid w:val="00744D84"/>
    <w:rsid w:val="00744E76"/>
    <w:rsid w:val="007550C4"/>
    <w:rsid w:val="00756454"/>
    <w:rsid w:val="00765927"/>
    <w:rsid w:val="00781F0F"/>
    <w:rsid w:val="0079187A"/>
    <w:rsid w:val="00791F4E"/>
    <w:rsid w:val="00793C5E"/>
    <w:rsid w:val="007C3F48"/>
    <w:rsid w:val="007D2098"/>
    <w:rsid w:val="007E1C55"/>
    <w:rsid w:val="007E6517"/>
    <w:rsid w:val="007E7891"/>
    <w:rsid w:val="007F0422"/>
    <w:rsid w:val="008005B4"/>
    <w:rsid w:val="00801054"/>
    <w:rsid w:val="00801668"/>
    <w:rsid w:val="008028A4"/>
    <w:rsid w:val="00802DC7"/>
    <w:rsid w:val="0080642C"/>
    <w:rsid w:val="008174DE"/>
    <w:rsid w:val="00842BD2"/>
    <w:rsid w:val="00843E22"/>
    <w:rsid w:val="00844676"/>
    <w:rsid w:val="00856808"/>
    <w:rsid w:val="008618A9"/>
    <w:rsid w:val="0087368C"/>
    <w:rsid w:val="008768CA"/>
    <w:rsid w:val="008777EA"/>
    <w:rsid w:val="00884AB4"/>
    <w:rsid w:val="00884E22"/>
    <w:rsid w:val="008A2606"/>
    <w:rsid w:val="008A5D9A"/>
    <w:rsid w:val="008B0C51"/>
    <w:rsid w:val="008B462F"/>
    <w:rsid w:val="008B485C"/>
    <w:rsid w:val="008C3E8B"/>
    <w:rsid w:val="008C4B1D"/>
    <w:rsid w:val="008C661C"/>
    <w:rsid w:val="008D203C"/>
    <w:rsid w:val="008F07E4"/>
    <w:rsid w:val="008F0E7D"/>
    <w:rsid w:val="008F2F66"/>
    <w:rsid w:val="0090271F"/>
    <w:rsid w:val="00902E23"/>
    <w:rsid w:val="00923BA4"/>
    <w:rsid w:val="009273B8"/>
    <w:rsid w:val="00927D9E"/>
    <w:rsid w:val="00930088"/>
    <w:rsid w:val="00932009"/>
    <w:rsid w:val="00937220"/>
    <w:rsid w:val="00942EC2"/>
    <w:rsid w:val="00956A51"/>
    <w:rsid w:val="00960C02"/>
    <w:rsid w:val="009663AC"/>
    <w:rsid w:val="00966DB6"/>
    <w:rsid w:val="0098050F"/>
    <w:rsid w:val="00985260"/>
    <w:rsid w:val="00993B20"/>
    <w:rsid w:val="00994A43"/>
    <w:rsid w:val="009A280B"/>
    <w:rsid w:val="009B2DCE"/>
    <w:rsid w:val="009B5F11"/>
    <w:rsid w:val="009D23C0"/>
    <w:rsid w:val="009E7C17"/>
    <w:rsid w:val="009F37B7"/>
    <w:rsid w:val="009F74B6"/>
    <w:rsid w:val="00A033C2"/>
    <w:rsid w:val="00A10F02"/>
    <w:rsid w:val="00A164B4"/>
    <w:rsid w:val="00A253D7"/>
    <w:rsid w:val="00A35A0A"/>
    <w:rsid w:val="00A41738"/>
    <w:rsid w:val="00A4589F"/>
    <w:rsid w:val="00A5119D"/>
    <w:rsid w:val="00A53724"/>
    <w:rsid w:val="00A60819"/>
    <w:rsid w:val="00A66DD7"/>
    <w:rsid w:val="00A8115A"/>
    <w:rsid w:val="00A822F8"/>
    <w:rsid w:val="00A82346"/>
    <w:rsid w:val="00A85FC1"/>
    <w:rsid w:val="00A870D3"/>
    <w:rsid w:val="00A876A1"/>
    <w:rsid w:val="00A91F31"/>
    <w:rsid w:val="00A925A7"/>
    <w:rsid w:val="00AA291D"/>
    <w:rsid w:val="00AB6636"/>
    <w:rsid w:val="00AC0382"/>
    <w:rsid w:val="00AC69D6"/>
    <w:rsid w:val="00AE1AEB"/>
    <w:rsid w:val="00AE672E"/>
    <w:rsid w:val="00B115A2"/>
    <w:rsid w:val="00B12EA8"/>
    <w:rsid w:val="00B15449"/>
    <w:rsid w:val="00B22286"/>
    <w:rsid w:val="00B37786"/>
    <w:rsid w:val="00B42082"/>
    <w:rsid w:val="00B464F2"/>
    <w:rsid w:val="00B672B3"/>
    <w:rsid w:val="00B7145B"/>
    <w:rsid w:val="00B80434"/>
    <w:rsid w:val="00B81DE2"/>
    <w:rsid w:val="00B84480"/>
    <w:rsid w:val="00BB741E"/>
    <w:rsid w:val="00BC0F7D"/>
    <w:rsid w:val="00BC440D"/>
    <w:rsid w:val="00BE53CD"/>
    <w:rsid w:val="00BF5407"/>
    <w:rsid w:val="00C05833"/>
    <w:rsid w:val="00C07AB2"/>
    <w:rsid w:val="00C12660"/>
    <w:rsid w:val="00C200BC"/>
    <w:rsid w:val="00C32C10"/>
    <w:rsid w:val="00C33079"/>
    <w:rsid w:val="00C62D83"/>
    <w:rsid w:val="00C7221E"/>
    <w:rsid w:val="00C72833"/>
    <w:rsid w:val="00C74FEE"/>
    <w:rsid w:val="00C77271"/>
    <w:rsid w:val="00C84077"/>
    <w:rsid w:val="00C93F40"/>
    <w:rsid w:val="00C97FCE"/>
    <w:rsid w:val="00CA3D0C"/>
    <w:rsid w:val="00CC65C3"/>
    <w:rsid w:val="00CD1A7B"/>
    <w:rsid w:val="00CF4F8A"/>
    <w:rsid w:val="00D026FE"/>
    <w:rsid w:val="00D3146A"/>
    <w:rsid w:val="00D37D1E"/>
    <w:rsid w:val="00D517D8"/>
    <w:rsid w:val="00D51E91"/>
    <w:rsid w:val="00D55765"/>
    <w:rsid w:val="00D65D36"/>
    <w:rsid w:val="00D738D6"/>
    <w:rsid w:val="00D755EB"/>
    <w:rsid w:val="00D87E00"/>
    <w:rsid w:val="00D9134D"/>
    <w:rsid w:val="00D948D8"/>
    <w:rsid w:val="00D94B1F"/>
    <w:rsid w:val="00DA7401"/>
    <w:rsid w:val="00DA7A03"/>
    <w:rsid w:val="00DB1818"/>
    <w:rsid w:val="00DC2197"/>
    <w:rsid w:val="00DC309B"/>
    <w:rsid w:val="00DC379B"/>
    <w:rsid w:val="00DC4DA2"/>
    <w:rsid w:val="00DD1B8B"/>
    <w:rsid w:val="00DD2E46"/>
    <w:rsid w:val="00DD307B"/>
    <w:rsid w:val="00DD398B"/>
    <w:rsid w:val="00DE09F4"/>
    <w:rsid w:val="00DF2B1F"/>
    <w:rsid w:val="00DF62CD"/>
    <w:rsid w:val="00E02640"/>
    <w:rsid w:val="00E054E6"/>
    <w:rsid w:val="00E33DEA"/>
    <w:rsid w:val="00E40B01"/>
    <w:rsid w:val="00E54493"/>
    <w:rsid w:val="00E564DE"/>
    <w:rsid w:val="00E66C54"/>
    <w:rsid w:val="00E77645"/>
    <w:rsid w:val="00E83717"/>
    <w:rsid w:val="00E97FAF"/>
    <w:rsid w:val="00EA3720"/>
    <w:rsid w:val="00EB0609"/>
    <w:rsid w:val="00EB3FF5"/>
    <w:rsid w:val="00EC4A25"/>
    <w:rsid w:val="00EE3CC7"/>
    <w:rsid w:val="00EE40EB"/>
    <w:rsid w:val="00EF2BE2"/>
    <w:rsid w:val="00EF5C67"/>
    <w:rsid w:val="00F025A2"/>
    <w:rsid w:val="00F02FA8"/>
    <w:rsid w:val="00F04712"/>
    <w:rsid w:val="00F100DB"/>
    <w:rsid w:val="00F104A9"/>
    <w:rsid w:val="00F12808"/>
    <w:rsid w:val="00F141AD"/>
    <w:rsid w:val="00F172EF"/>
    <w:rsid w:val="00F22EC7"/>
    <w:rsid w:val="00F3075E"/>
    <w:rsid w:val="00F3520B"/>
    <w:rsid w:val="00F409FC"/>
    <w:rsid w:val="00F42FD8"/>
    <w:rsid w:val="00F64955"/>
    <w:rsid w:val="00F653B8"/>
    <w:rsid w:val="00F66A7B"/>
    <w:rsid w:val="00FA1266"/>
    <w:rsid w:val="00FC1192"/>
    <w:rsid w:val="00FC5CFE"/>
    <w:rsid w:val="00FC6274"/>
    <w:rsid w:val="00FE589C"/>
    <w:rsid w:val="00FF1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224AC978"/>
  <w15:chartTrackingRefBased/>
  <w15:docId w15:val="{F6163015-96BB-48CC-BBD3-093D1908CF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Hyperlink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A3720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,Huvudrubrik,app heading 1,l1,h11,h12,h13,h14,h15,h16,NMP Heading 1,heading 1,h17,h111,h121,h131,h141,h151,h161,h18,h112,h122,h132,h142,h152,h162,h19,h113,h123,h133,h143,h153,h163,H11,Head 1 (Chapter heading),Titre§,1,Section Head,1.0,hd1"/>
    <w:next w:val="Normal"/>
    <w:link w:val="Heading1Char"/>
    <w:qFormat/>
    <w:rsid w:val="00793C5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ead2A,2,H2,h2,Head 2,l2,TitreProp,UNDERRUBRIK 1-2,Header 2,ITT t2,PA Major Section,Livello 2,R2,H21,Heading 2 Hidden,Head1,2nd level,heading 2,I2,Section Title,Heading2,list2,H2-Heading 2,Header&#10;2,Header2,22,heading2,2&#10;2,heading&#10;2,h21,h22,h23"/>
    <w:basedOn w:val="Heading1"/>
    <w:next w:val="Normal"/>
    <w:link w:val="Heading2Char"/>
    <w:qFormat/>
    <w:rsid w:val="00793C5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793C5E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793C5E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793C5E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793C5E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793C5E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793C5E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93C5E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rsid w:val="00793C5E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rsid w:val="00793C5E"/>
    <w:pPr>
      <w:ind w:left="1418" w:hanging="1418"/>
    </w:pPr>
  </w:style>
  <w:style w:type="paragraph" w:styleId="TOC8">
    <w:name w:val="toc 8"/>
    <w:basedOn w:val="TOC1"/>
    <w:uiPriority w:val="39"/>
    <w:rsid w:val="00793C5E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793C5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EQ">
    <w:name w:val="EQ"/>
    <w:basedOn w:val="Normal"/>
    <w:next w:val="Normal"/>
    <w:rsid w:val="00793C5E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793C5E"/>
  </w:style>
  <w:style w:type="paragraph" w:styleId="Header">
    <w:name w:val="header"/>
    <w:link w:val="HeaderChar"/>
    <w:rsid w:val="00793C5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ZD">
    <w:name w:val="ZD"/>
    <w:rsid w:val="00793C5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styleId="TOC5">
    <w:name w:val="toc 5"/>
    <w:basedOn w:val="TOC4"/>
    <w:semiHidden/>
    <w:rsid w:val="00793C5E"/>
    <w:pPr>
      <w:ind w:left="1701" w:hanging="1701"/>
    </w:pPr>
  </w:style>
  <w:style w:type="paragraph" w:styleId="TOC4">
    <w:name w:val="toc 4"/>
    <w:basedOn w:val="TOC3"/>
    <w:uiPriority w:val="39"/>
    <w:rsid w:val="00793C5E"/>
    <w:pPr>
      <w:ind w:left="1418" w:hanging="1418"/>
    </w:pPr>
  </w:style>
  <w:style w:type="paragraph" w:styleId="TOC3">
    <w:name w:val="toc 3"/>
    <w:basedOn w:val="TOC2"/>
    <w:uiPriority w:val="39"/>
    <w:rsid w:val="00793C5E"/>
    <w:pPr>
      <w:ind w:left="1134" w:hanging="1134"/>
    </w:pPr>
  </w:style>
  <w:style w:type="paragraph" w:styleId="TOC2">
    <w:name w:val="toc 2"/>
    <w:basedOn w:val="TOC1"/>
    <w:uiPriority w:val="39"/>
    <w:rsid w:val="00793C5E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793C5E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793C5E"/>
    <w:pPr>
      <w:outlineLvl w:val="9"/>
    </w:pPr>
  </w:style>
  <w:style w:type="paragraph" w:customStyle="1" w:styleId="NF">
    <w:name w:val="NF"/>
    <w:basedOn w:val="NO"/>
    <w:rsid w:val="00793C5E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793C5E"/>
    <w:pPr>
      <w:keepLines/>
      <w:ind w:left="1135" w:hanging="851"/>
    </w:pPr>
  </w:style>
  <w:style w:type="paragraph" w:customStyle="1" w:styleId="PL">
    <w:name w:val="PL"/>
    <w:rsid w:val="00793C5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793C5E"/>
    <w:pPr>
      <w:jc w:val="right"/>
    </w:pPr>
  </w:style>
  <w:style w:type="paragraph" w:customStyle="1" w:styleId="TAL">
    <w:name w:val="TAL"/>
    <w:basedOn w:val="Normal"/>
    <w:link w:val="TALChar"/>
    <w:rsid w:val="00793C5E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793C5E"/>
    <w:rPr>
      <w:b/>
    </w:rPr>
  </w:style>
  <w:style w:type="paragraph" w:customStyle="1" w:styleId="TAC">
    <w:name w:val="TAC"/>
    <w:basedOn w:val="TAL"/>
    <w:link w:val="TACCar"/>
    <w:rsid w:val="00793C5E"/>
    <w:pPr>
      <w:jc w:val="center"/>
    </w:pPr>
  </w:style>
  <w:style w:type="paragraph" w:customStyle="1" w:styleId="LD">
    <w:name w:val="LD"/>
    <w:rsid w:val="00793C5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EX">
    <w:name w:val="EX"/>
    <w:basedOn w:val="Normal"/>
    <w:link w:val="EXCar"/>
    <w:rsid w:val="00793C5E"/>
    <w:pPr>
      <w:keepLines/>
      <w:ind w:left="1702" w:hanging="1418"/>
    </w:pPr>
  </w:style>
  <w:style w:type="paragraph" w:customStyle="1" w:styleId="FP">
    <w:name w:val="FP"/>
    <w:basedOn w:val="Normal"/>
    <w:rsid w:val="00793C5E"/>
    <w:pPr>
      <w:spacing w:after="0"/>
    </w:pPr>
  </w:style>
  <w:style w:type="paragraph" w:customStyle="1" w:styleId="NW">
    <w:name w:val="NW"/>
    <w:basedOn w:val="NO"/>
    <w:rsid w:val="00793C5E"/>
    <w:pPr>
      <w:spacing w:after="0"/>
    </w:pPr>
  </w:style>
  <w:style w:type="paragraph" w:customStyle="1" w:styleId="EW">
    <w:name w:val="EW"/>
    <w:basedOn w:val="EX"/>
    <w:rsid w:val="00793C5E"/>
    <w:pPr>
      <w:spacing w:after="0"/>
    </w:pPr>
  </w:style>
  <w:style w:type="paragraph" w:customStyle="1" w:styleId="B1">
    <w:name w:val="B1"/>
    <w:basedOn w:val="List"/>
    <w:link w:val="B1Char"/>
    <w:rsid w:val="00793C5E"/>
  </w:style>
  <w:style w:type="paragraph" w:styleId="TOC6">
    <w:name w:val="toc 6"/>
    <w:basedOn w:val="TOC5"/>
    <w:next w:val="Normal"/>
    <w:semiHidden/>
    <w:rsid w:val="00793C5E"/>
    <w:pPr>
      <w:ind w:left="1985" w:hanging="1985"/>
    </w:pPr>
  </w:style>
  <w:style w:type="paragraph" w:styleId="TOC7">
    <w:name w:val="toc 7"/>
    <w:basedOn w:val="TOC6"/>
    <w:next w:val="Normal"/>
    <w:semiHidden/>
    <w:rsid w:val="00793C5E"/>
    <w:pPr>
      <w:ind w:left="2268" w:hanging="2268"/>
    </w:pPr>
  </w:style>
  <w:style w:type="paragraph" w:customStyle="1" w:styleId="EditorsNote">
    <w:name w:val="Editor's Note"/>
    <w:basedOn w:val="NO"/>
    <w:rsid w:val="00793C5E"/>
    <w:rPr>
      <w:color w:val="FF0000"/>
    </w:rPr>
  </w:style>
  <w:style w:type="paragraph" w:customStyle="1" w:styleId="TH">
    <w:name w:val="TH"/>
    <w:basedOn w:val="Normal"/>
    <w:link w:val="THChar"/>
    <w:rsid w:val="00793C5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793C5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793C5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793C5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793C5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link w:val="TANChar"/>
    <w:rsid w:val="00793C5E"/>
    <w:pPr>
      <w:ind w:left="851" w:hanging="851"/>
    </w:pPr>
  </w:style>
  <w:style w:type="paragraph" w:customStyle="1" w:styleId="ZH">
    <w:name w:val="ZH"/>
    <w:rsid w:val="00793C5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F">
    <w:name w:val="TF"/>
    <w:aliases w:val="left"/>
    <w:basedOn w:val="TH"/>
    <w:link w:val="TFChar"/>
    <w:rsid w:val="00793C5E"/>
    <w:pPr>
      <w:keepNext w:val="0"/>
      <w:spacing w:before="0" w:after="240"/>
    </w:pPr>
  </w:style>
  <w:style w:type="paragraph" w:customStyle="1" w:styleId="ZG">
    <w:name w:val="ZG"/>
    <w:rsid w:val="00793C5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B2">
    <w:name w:val="B2"/>
    <w:basedOn w:val="List2"/>
    <w:link w:val="B2Char1"/>
    <w:rsid w:val="00793C5E"/>
  </w:style>
  <w:style w:type="paragraph" w:customStyle="1" w:styleId="B3">
    <w:name w:val="B3"/>
    <w:basedOn w:val="List3"/>
    <w:rsid w:val="00793C5E"/>
  </w:style>
  <w:style w:type="paragraph" w:customStyle="1" w:styleId="B4">
    <w:name w:val="B4"/>
    <w:basedOn w:val="List4"/>
    <w:rsid w:val="00793C5E"/>
  </w:style>
  <w:style w:type="paragraph" w:customStyle="1" w:styleId="B5">
    <w:name w:val="B5"/>
    <w:basedOn w:val="List5"/>
    <w:rsid w:val="00793C5E"/>
  </w:style>
  <w:style w:type="paragraph" w:customStyle="1" w:styleId="ZTD">
    <w:name w:val="ZTD"/>
    <w:basedOn w:val="ZB"/>
    <w:rsid w:val="00793C5E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793C5E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ing2Char">
    <w:name w:val="Heading 2 Char"/>
    <w:aliases w:val="Head2A Char,2 Char,H2 Char,h2 Char,Head 2 Char,l2 Char,TitreProp Char,UNDERRUBRIK 1-2 Char,Header 2 Char,ITT t2 Char,PA Major Section Char,Livello 2 Char,R2 Char,H21 Char,Heading 2 Hidden Char,Head1 Char,2nd level Char,heading 2 Char"/>
    <w:link w:val="Heading2"/>
    <w:rsid w:val="008174DE"/>
    <w:rPr>
      <w:rFonts w:ascii="Arial" w:hAnsi="Arial"/>
      <w:sz w:val="32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rsid w:val="008174DE"/>
    <w:rPr>
      <w:rFonts w:ascii="Arial" w:hAnsi="Arial"/>
      <w:sz w:val="28"/>
    </w:rPr>
  </w:style>
  <w:style w:type="character" w:customStyle="1" w:styleId="Heading1Char">
    <w:name w:val="Heading 1 Char"/>
    <w:aliases w:val="H1 Char,h1 Char,Huvudrubrik Char,app heading 1 Char,l1 Char,h11 Char,h12 Char,h13 Char,h14 Char,h15 Char,h16 Char,NMP Heading 1 Char,heading 1 Char,h17 Char,h111 Char,h121 Char,h131 Char,h141 Char,h151 Char,h161 Char,h18 Char,h112 Char"/>
    <w:link w:val="Heading1"/>
    <w:rsid w:val="008174DE"/>
    <w:rPr>
      <w:rFonts w:ascii="Arial" w:hAnsi="Arial"/>
      <w:sz w:val="36"/>
    </w:rPr>
  </w:style>
  <w:style w:type="character" w:customStyle="1" w:styleId="B1Char">
    <w:name w:val="B1 Char"/>
    <w:link w:val="B1"/>
    <w:rsid w:val="008174DE"/>
  </w:style>
  <w:style w:type="character" w:customStyle="1" w:styleId="B2Char1">
    <w:name w:val="B2 Char1"/>
    <w:link w:val="B2"/>
    <w:rsid w:val="008174DE"/>
  </w:style>
  <w:style w:type="character" w:customStyle="1" w:styleId="TALChar">
    <w:name w:val="TAL Char"/>
    <w:link w:val="TAL"/>
    <w:qFormat/>
    <w:rsid w:val="008B462F"/>
    <w:rPr>
      <w:rFonts w:ascii="Arial" w:hAnsi="Arial"/>
      <w:sz w:val="18"/>
    </w:rPr>
  </w:style>
  <w:style w:type="character" w:customStyle="1" w:styleId="TAHCar">
    <w:name w:val="TAH Car"/>
    <w:link w:val="TAH"/>
    <w:qFormat/>
    <w:rsid w:val="008B462F"/>
    <w:rPr>
      <w:rFonts w:ascii="Arial" w:hAnsi="Arial"/>
      <w:b/>
      <w:sz w:val="18"/>
    </w:rPr>
  </w:style>
  <w:style w:type="character" w:customStyle="1" w:styleId="THChar">
    <w:name w:val="TH Char"/>
    <w:link w:val="TH"/>
    <w:qFormat/>
    <w:rsid w:val="008B462F"/>
    <w:rPr>
      <w:rFonts w:ascii="Arial" w:hAnsi="Arial"/>
      <w:b/>
    </w:rPr>
  </w:style>
  <w:style w:type="character" w:customStyle="1" w:styleId="NOChar">
    <w:name w:val="NO Char"/>
    <w:link w:val="NO"/>
    <w:qFormat/>
    <w:rsid w:val="00765927"/>
  </w:style>
  <w:style w:type="paragraph" w:styleId="BalloonText">
    <w:name w:val="Balloon Text"/>
    <w:basedOn w:val="Normal"/>
    <w:link w:val="BalloonTextChar"/>
    <w:rsid w:val="00B80434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link w:val="BalloonText"/>
    <w:rsid w:val="00B80434"/>
    <w:rPr>
      <w:rFonts w:ascii="Segoe UI" w:hAnsi="Segoe UI" w:cs="Segoe UI"/>
      <w:sz w:val="18"/>
      <w:szCs w:val="18"/>
      <w:lang w:eastAsia="en-US"/>
    </w:rPr>
  </w:style>
  <w:style w:type="character" w:customStyle="1" w:styleId="Heading4Char">
    <w:name w:val="Heading 4 Char"/>
    <w:link w:val="Heading4"/>
    <w:rsid w:val="00B80434"/>
    <w:rPr>
      <w:rFonts w:ascii="Arial" w:hAnsi="Arial"/>
      <w:sz w:val="24"/>
    </w:rPr>
  </w:style>
  <w:style w:type="character" w:customStyle="1" w:styleId="Heading5Char">
    <w:name w:val="Heading 5 Char"/>
    <w:link w:val="Heading5"/>
    <w:rsid w:val="00B80434"/>
    <w:rPr>
      <w:rFonts w:ascii="Arial" w:hAnsi="Arial"/>
      <w:sz w:val="22"/>
    </w:rPr>
  </w:style>
  <w:style w:type="character" w:customStyle="1" w:styleId="Heading6Char">
    <w:name w:val="Heading 6 Char"/>
    <w:link w:val="Heading6"/>
    <w:rsid w:val="00B80434"/>
    <w:rPr>
      <w:rFonts w:ascii="Arial" w:hAnsi="Arial"/>
    </w:rPr>
  </w:style>
  <w:style w:type="character" w:customStyle="1" w:styleId="Heading7Char">
    <w:name w:val="Heading 7 Char"/>
    <w:link w:val="Heading7"/>
    <w:rsid w:val="00B80434"/>
    <w:rPr>
      <w:rFonts w:ascii="Arial" w:hAnsi="Arial"/>
    </w:rPr>
  </w:style>
  <w:style w:type="character" w:customStyle="1" w:styleId="Heading8Char">
    <w:name w:val="Heading 8 Char"/>
    <w:link w:val="Heading8"/>
    <w:rsid w:val="00B80434"/>
    <w:rPr>
      <w:rFonts w:ascii="Arial" w:hAnsi="Arial"/>
      <w:sz w:val="36"/>
    </w:rPr>
  </w:style>
  <w:style w:type="character" w:customStyle="1" w:styleId="Heading9Char">
    <w:name w:val="Heading 9 Char"/>
    <w:link w:val="Heading9"/>
    <w:rsid w:val="00B80434"/>
    <w:rPr>
      <w:rFonts w:ascii="Arial" w:hAnsi="Arial"/>
      <w:sz w:val="36"/>
    </w:rPr>
  </w:style>
  <w:style w:type="character" w:customStyle="1" w:styleId="HeaderChar">
    <w:name w:val="Header Char"/>
    <w:link w:val="Header"/>
    <w:rsid w:val="00B80434"/>
    <w:rPr>
      <w:rFonts w:ascii="Arial" w:hAnsi="Arial"/>
      <w:b/>
      <w:noProof/>
      <w:sz w:val="18"/>
    </w:rPr>
  </w:style>
  <w:style w:type="character" w:customStyle="1" w:styleId="FooterChar">
    <w:name w:val="Footer Char"/>
    <w:link w:val="Footer"/>
    <w:rsid w:val="00B80434"/>
    <w:rPr>
      <w:rFonts w:ascii="Arial" w:hAnsi="Arial"/>
      <w:b/>
      <w:i/>
      <w:noProof/>
      <w:sz w:val="18"/>
    </w:rPr>
  </w:style>
  <w:style w:type="paragraph" w:customStyle="1" w:styleId="CRCoverPage">
    <w:name w:val="CR Cover Page"/>
    <w:link w:val="CRCoverPageChar"/>
    <w:qFormat/>
    <w:rsid w:val="00B80434"/>
    <w:pPr>
      <w:spacing w:after="120"/>
    </w:pPr>
    <w:rPr>
      <w:rFonts w:ascii="Arial" w:eastAsia="DengXian" w:hAnsi="Arial"/>
      <w:lang w:eastAsia="en-US"/>
    </w:rPr>
  </w:style>
  <w:style w:type="character" w:customStyle="1" w:styleId="CRCoverPageChar">
    <w:name w:val="CR Cover Page Char"/>
    <w:link w:val="CRCoverPage"/>
    <w:qFormat/>
    <w:locked/>
    <w:rsid w:val="00B80434"/>
    <w:rPr>
      <w:rFonts w:ascii="Arial" w:eastAsia="DengXian" w:hAnsi="Arial"/>
      <w:lang w:eastAsia="en-US" w:bidi="ar-SA"/>
    </w:rPr>
  </w:style>
  <w:style w:type="character" w:styleId="Hyperlink">
    <w:name w:val="Hyperlink"/>
    <w:unhideWhenUsed/>
    <w:qFormat/>
    <w:rsid w:val="00B80434"/>
    <w:rPr>
      <w:color w:val="0563C1"/>
      <w:u w:val="single"/>
    </w:rPr>
  </w:style>
  <w:style w:type="character" w:customStyle="1" w:styleId="TACCar">
    <w:name w:val="TAC Car"/>
    <w:link w:val="TAC"/>
    <w:rsid w:val="002A6237"/>
    <w:rPr>
      <w:rFonts w:ascii="Arial" w:hAnsi="Arial"/>
      <w:sz w:val="18"/>
    </w:rPr>
  </w:style>
  <w:style w:type="character" w:customStyle="1" w:styleId="EXCar">
    <w:name w:val="EX Car"/>
    <w:link w:val="EX"/>
    <w:locked/>
    <w:rsid w:val="00DD307B"/>
  </w:style>
  <w:style w:type="character" w:customStyle="1" w:styleId="H6Char">
    <w:name w:val="H6 Char"/>
    <w:link w:val="H6"/>
    <w:locked/>
    <w:rsid w:val="00232DE2"/>
    <w:rPr>
      <w:rFonts w:ascii="Arial" w:hAnsi="Arial"/>
    </w:rPr>
  </w:style>
  <w:style w:type="character" w:customStyle="1" w:styleId="TFChar">
    <w:name w:val="TF Char"/>
    <w:link w:val="TF"/>
    <w:locked/>
    <w:rsid w:val="00232DE2"/>
    <w:rPr>
      <w:rFonts w:ascii="Arial" w:hAnsi="Arial"/>
      <w:b/>
    </w:rPr>
  </w:style>
  <w:style w:type="character" w:customStyle="1" w:styleId="TANChar">
    <w:name w:val="TAN Char"/>
    <w:link w:val="TAN"/>
    <w:qFormat/>
    <w:rsid w:val="009273B8"/>
    <w:rPr>
      <w:rFonts w:ascii="Arial" w:hAnsi="Arial"/>
      <w:sz w:val="18"/>
    </w:rPr>
  </w:style>
  <w:style w:type="paragraph" w:styleId="Index2">
    <w:name w:val="index 2"/>
    <w:basedOn w:val="Index1"/>
    <w:rsid w:val="00793C5E"/>
    <w:pPr>
      <w:ind w:left="284"/>
    </w:pPr>
  </w:style>
  <w:style w:type="paragraph" w:styleId="Index1">
    <w:name w:val="index 1"/>
    <w:basedOn w:val="Normal"/>
    <w:rsid w:val="00793C5E"/>
    <w:pPr>
      <w:keepLines/>
      <w:spacing w:after="0"/>
    </w:pPr>
  </w:style>
  <w:style w:type="paragraph" w:styleId="ListNumber2">
    <w:name w:val="List Number 2"/>
    <w:basedOn w:val="ListNumber"/>
    <w:rsid w:val="00793C5E"/>
    <w:pPr>
      <w:ind w:left="851"/>
    </w:pPr>
  </w:style>
  <w:style w:type="character" w:styleId="FootnoteReference">
    <w:name w:val="footnote reference"/>
    <w:rsid w:val="00793C5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793C5E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212FF3"/>
    <w:rPr>
      <w:sz w:val="16"/>
    </w:rPr>
  </w:style>
  <w:style w:type="paragraph" w:styleId="ListBullet2">
    <w:name w:val="List Bullet 2"/>
    <w:basedOn w:val="ListBullet"/>
    <w:rsid w:val="00793C5E"/>
    <w:pPr>
      <w:ind w:left="851"/>
    </w:pPr>
  </w:style>
  <w:style w:type="paragraph" w:styleId="ListBullet3">
    <w:name w:val="List Bullet 3"/>
    <w:basedOn w:val="ListBullet2"/>
    <w:rsid w:val="00793C5E"/>
    <w:pPr>
      <w:ind w:left="1135"/>
    </w:pPr>
  </w:style>
  <w:style w:type="paragraph" w:styleId="ListNumber">
    <w:name w:val="List Number"/>
    <w:basedOn w:val="List"/>
    <w:rsid w:val="00793C5E"/>
  </w:style>
  <w:style w:type="paragraph" w:styleId="List2">
    <w:name w:val="List 2"/>
    <w:basedOn w:val="List"/>
    <w:rsid w:val="00793C5E"/>
    <w:pPr>
      <w:ind w:left="851"/>
    </w:pPr>
  </w:style>
  <w:style w:type="paragraph" w:styleId="List3">
    <w:name w:val="List 3"/>
    <w:basedOn w:val="List2"/>
    <w:rsid w:val="00793C5E"/>
    <w:pPr>
      <w:ind w:left="1135"/>
    </w:pPr>
  </w:style>
  <w:style w:type="paragraph" w:styleId="List4">
    <w:name w:val="List 4"/>
    <w:basedOn w:val="List3"/>
    <w:rsid w:val="00793C5E"/>
    <w:pPr>
      <w:ind w:left="1418"/>
    </w:pPr>
  </w:style>
  <w:style w:type="paragraph" w:styleId="List5">
    <w:name w:val="List 5"/>
    <w:basedOn w:val="List4"/>
    <w:rsid w:val="00793C5E"/>
    <w:pPr>
      <w:ind w:left="1702"/>
    </w:pPr>
  </w:style>
  <w:style w:type="paragraph" w:styleId="List">
    <w:name w:val="List"/>
    <w:basedOn w:val="Normal"/>
    <w:rsid w:val="00793C5E"/>
    <w:pPr>
      <w:ind w:left="568" w:hanging="284"/>
    </w:pPr>
  </w:style>
  <w:style w:type="paragraph" w:styleId="ListBullet">
    <w:name w:val="List Bullet"/>
    <w:basedOn w:val="List"/>
    <w:rsid w:val="00793C5E"/>
  </w:style>
  <w:style w:type="paragraph" w:styleId="ListBullet4">
    <w:name w:val="List Bullet 4"/>
    <w:basedOn w:val="ListBullet3"/>
    <w:rsid w:val="00793C5E"/>
    <w:pPr>
      <w:ind w:left="1418"/>
    </w:pPr>
  </w:style>
  <w:style w:type="paragraph" w:styleId="ListBullet5">
    <w:name w:val="List Bullet 5"/>
    <w:basedOn w:val="ListBullet4"/>
    <w:rsid w:val="00793C5E"/>
    <w:pPr>
      <w:ind w:left="1702"/>
    </w:pPr>
  </w:style>
  <w:style w:type="character" w:customStyle="1" w:styleId="NOChar2">
    <w:name w:val="NO Char2"/>
    <w:locked/>
    <w:rsid w:val="00A66DD7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B42082"/>
    <w:pPr>
      <w:ind w:left="720"/>
      <w:contextualSpacing/>
    </w:pPr>
  </w:style>
  <w:style w:type="paragraph" w:styleId="Revision">
    <w:name w:val="Revision"/>
    <w:hidden/>
    <w:uiPriority w:val="99"/>
    <w:semiHidden/>
    <w:rsid w:val="0056214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86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736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88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3936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2005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008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680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902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521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564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355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3899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5367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675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953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895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817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797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019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6927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127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343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397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188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152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258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971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672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2638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3963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255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943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89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6705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1856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282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380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117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540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938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656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0119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465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659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036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229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3754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4559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908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24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318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142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734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280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603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242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506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5467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835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5569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220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151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684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119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298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54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74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8601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357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810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00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7828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881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94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606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3813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007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314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681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450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17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50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2421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3291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3730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0468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353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8701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907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7652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577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850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758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27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10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791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119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062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070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4950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6635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241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0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203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636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475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661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8854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0544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401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5543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720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915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331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601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9023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7364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4401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9004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340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214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782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939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271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711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68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8392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154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2093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087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435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1865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026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270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395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260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329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215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209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2035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714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7190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492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72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512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701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1961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3795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78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256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368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804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0061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333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195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29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0013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984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836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3473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465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536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914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023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0781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8227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004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927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74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380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113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820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718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888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886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992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477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120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908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076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8040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2467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841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95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3805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331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887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0750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603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6039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638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439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500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347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764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5408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0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449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861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7745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824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3644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827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1292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3515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9158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016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391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338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081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929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8026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6396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343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752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062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8094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8037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4056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806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647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4067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099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8056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35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198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959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027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096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1800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373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6542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774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685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4052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348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44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3477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43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2571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282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0738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889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179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1167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3083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084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3966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7766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7801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757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819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1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473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6721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149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812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9678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4324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9037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336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942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423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88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107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1505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9498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6961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896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640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3563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3563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1137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687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397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962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6808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736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0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455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4463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222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536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6342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122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335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675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3197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495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4843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536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5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961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409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980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612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601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511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1005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6043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758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4940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7982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403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742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211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4644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588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1624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80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480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374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535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4058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0277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060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4491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643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659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5028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894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58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076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321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078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160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1903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979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3153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439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282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778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650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51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381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0769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012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2521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264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097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601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8078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557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871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500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829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098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4959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5493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2334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483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539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480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598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578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508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032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313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062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67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346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6232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888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707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380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021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370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1702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499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96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940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012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867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211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215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500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500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639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656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95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1567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5027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322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716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0011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CC_Briefcase\Templates\3gpp_70_isi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3gpp_70_isi</Template>
  <TotalTime>2</TotalTime>
  <Pages>12</Pages>
  <Words>1978</Words>
  <Characters>22013</Characters>
  <Application>Microsoft Office Word</Application>
  <DocSecurity>0</DocSecurity>
  <Lines>183</Lines>
  <Paragraphs>47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23944</CharactersWithSpaces>
  <SharedDoc>false</SharedDoc>
  <HyperlinkBase/>
  <HLinks>
    <vt:vector size="444" baseType="variant">
      <vt:variant>
        <vt:i4>3276848</vt:i4>
      </vt:variant>
      <vt:variant>
        <vt:i4>381</vt:i4>
      </vt:variant>
      <vt:variant>
        <vt:i4>0</vt:i4>
      </vt:variant>
      <vt:variant>
        <vt:i4>5</vt:i4>
      </vt:variant>
      <vt:variant>
        <vt:lpwstr/>
      </vt:variant>
      <vt:variant>
        <vt:lpwstr>MCX_IPCAN_SYSTEM_CTRL_CNF</vt:lpwstr>
      </vt:variant>
      <vt:variant>
        <vt:i4>3735585</vt:i4>
      </vt:variant>
      <vt:variant>
        <vt:i4>378</vt:i4>
      </vt:variant>
      <vt:variant>
        <vt:i4>0</vt:i4>
      </vt:variant>
      <vt:variant>
        <vt:i4>5</vt:i4>
      </vt:variant>
      <vt:variant>
        <vt:lpwstr/>
      </vt:variant>
      <vt:variant>
        <vt:lpwstr>MCX_IPCAN_SYSTEM_CTRL_REQ</vt:lpwstr>
      </vt:variant>
      <vt:variant>
        <vt:i4>720928</vt:i4>
      </vt:variant>
      <vt:variant>
        <vt:i4>375</vt:i4>
      </vt:variant>
      <vt:variant>
        <vt:i4>0</vt:i4>
      </vt:variant>
      <vt:variant>
        <vt:i4>5</vt:i4>
      </vt:variant>
      <vt:variant>
        <vt:lpwstr/>
      </vt:variant>
      <vt:variant>
        <vt:lpwstr>MCX_IPCAN_SystemConfirmation_Type</vt:lpwstr>
      </vt:variant>
      <vt:variant>
        <vt:i4>1900580</vt:i4>
      </vt:variant>
      <vt:variant>
        <vt:i4>372</vt:i4>
      </vt:variant>
      <vt:variant>
        <vt:i4>0</vt:i4>
      </vt:variant>
      <vt:variant>
        <vt:i4>5</vt:i4>
      </vt:variant>
      <vt:variant>
        <vt:lpwstr/>
      </vt:variant>
      <vt:variant>
        <vt:lpwstr>Null_Type</vt:lpwstr>
      </vt:variant>
      <vt:variant>
        <vt:i4>7405637</vt:i4>
      </vt:variant>
      <vt:variant>
        <vt:i4>369</vt:i4>
      </vt:variant>
      <vt:variant>
        <vt:i4>0</vt:i4>
      </vt:variant>
      <vt:variant>
        <vt:i4>5</vt:i4>
      </vt:variant>
      <vt:variant>
        <vt:lpwstr/>
      </vt:variant>
      <vt:variant>
        <vt:lpwstr>MCX_IPCAN_InitConfirmation_Type</vt:lpwstr>
      </vt:variant>
      <vt:variant>
        <vt:i4>7078012</vt:i4>
      </vt:variant>
      <vt:variant>
        <vt:i4>366</vt:i4>
      </vt:variant>
      <vt:variant>
        <vt:i4>0</vt:i4>
      </vt:variant>
      <vt:variant>
        <vt:i4>5</vt:i4>
      </vt:variant>
      <vt:variant>
        <vt:lpwstr/>
      </vt:variant>
      <vt:variant>
        <vt:lpwstr>IPCAN_RAN_Type</vt:lpwstr>
      </vt:variant>
      <vt:variant>
        <vt:i4>3276802</vt:i4>
      </vt:variant>
      <vt:variant>
        <vt:i4>363</vt:i4>
      </vt:variant>
      <vt:variant>
        <vt:i4>0</vt:i4>
      </vt:variant>
      <vt:variant>
        <vt:i4>5</vt:i4>
      </vt:variant>
      <vt:variant>
        <vt:lpwstr/>
      </vt:variant>
      <vt:variant>
        <vt:lpwstr>MCX_IPCAN_SystemRequest_Type</vt:lpwstr>
      </vt:variant>
      <vt:variant>
        <vt:i4>1441811</vt:i4>
      </vt:variant>
      <vt:variant>
        <vt:i4>360</vt:i4>
      </vt:variant>
      <vt:variant>
        <vt:i4>0</vt:i4>
      </vt:variant>
      <vt:variant>
        <vt:i4>5</vt:i4>
      </vt:variant>
      <vt:variant>
        <vt:lpwstr/>
      </vt:variant>
      <vt:variant>
        <vt:lpwstr>MCX_IPCAN_ASP_CommonReqPart_Type</vt:lpwstr>
      </vt:variant>
      <vt:variant>
        <vt:i4>4325487</vt:i4>
      </vt:variant>
      <vt:variant>
        <vt:i4>357</vt:i4>
      </vt:variant>
      <vt:variant>
        <vt:i4>0</vt:i4>
      </vt:variant>
      <vt:variant>
        <vt:i4>5</vt:i4>
      </vt:variant>
      <vt:variant>
        <vt:lpwstr/>
      </vt:variant>
      <vt:variant>
        <vt:lpwstr>MCX_IPCAN_Release_Type</vt:lpwstr>
      </vt:variant>
      <vt:variant>
        <vt:i4>7143504</vt:i4>
      </vt:variant>
      <vt:variant>
        <vt:i4>354</vt:i4>
      </vt:variant>
      <vt:variant>
        <vt:i4>0</vt:i4>
      </vt:variant>
      <vt:variant>
        <vt:i4>5</vt:i4>
      </vt:variant>
      <vt:variant>
        <vt:lpwstr/>
      </vt:variant>
      <vt:variant>
        <vt:lpwstr>MCX_IPCAN_RRCConnectionRelease_Type</vt:lpwstr>
      </vt:variant>
      <vt:variant>
        <vt:i4>2818104</vt:i4>
      </vt:variant>
      <vt:variant>
        <vt:i4>351</vt:i4>
      </vt:variant>
      <vt:variant>
        <vt:i4>0</vt:i4>
      </vt:variant>
      <vt:variant>
        <vt:i4>5</vt:i4>
      </vt:variant>
      <vt:variant>
        <vt:lpwstr/>
      </vt:variant>
      <vt:variant>
        <vt:lpwstr>MCX_IPCAN___ctivateDedicatedEpsBearerMCX</vt:lpwstr>
      </vt:variant>
      <vt:variant>
        <vt:i4>3866646</vt:i4>
      </vt:variant>
      <vt:variant>
        <vt:i4>348</vt:i4>
      </vt:variant>
      <vt:variant>
        <vt:i4>0</vt:i4>
      </vt:variant>
      <vt:variant>
        <vt:i4>5</vt:i4>
      </vt:variant>
      <vt:variant>
        <vt:lpwstr/>
      </vt:variant>
      <vt:variant>
        <vt:lpwstr>MCX_IPCAN_ActivateDedicatedEpsBearerMCX_</vt:lpwstr>
      </vt:variant>
      <vt:variant>
        <vt:i4>7602270</vt:i4>
      </vt:variant>
      <vt:variant>
        <vt:i4>345</vt:i4>
      </vt:variant>
      <vt:variant>
        <vt:i4>0</vt:i4>
      </vt:variant>
      <vt:variant>
        <vt:i4>5</vt:i4>
      </vt:variant>
      <vt:variant>
        <vt:lpwstr/>
      </vt:variant>
      <vt:variant>
        <vt:lpwstr>MCX_IPCAN_RRCConnectionSetupMT_Type</vt:lpwstr>
      </vt:variant>
      <vt:variant>
        <vt:i4>7274590</vt:i4>
      </vt:variant>
      <vt:variant>
        <vt:i4>342</vt:i4>
      </vt:variant>
      <vt:variant>
        <vt:i4>0</vt:i4>
      </vt:variant>
      <vt:variant>
        <vt:i4>5</vt:i4>
      </vt:variant>
      <vt:variant>
        <vt:lpwstr/>
      </vt:variant>
      <vt:variant>
        <vt:lpwstr>MCX_IPCAN_RRCConnectionSetupMO_Type</vt:lpwstr>
      </vt:variant>
      <vt:variant>
        <vt:i4>2752528</vt:i4>
      </vt:variant>
      <vt:variant>
        <vt:i4>339</vt:i4>
      </vt:variant>
      <vt:variant>
        <vt:i4>0</vt:i4>
      </vt:variant>
      <vt:variant>
        <vt:i4>5</vt:i4>
      </vt:variant>
      <vt:variant>
        <vt:lpwstr/>
      </vt:variant>
      <vt:variant>
        <vt:lpwstr>MCX_IPCAN_AdditionalRegistrationMCX_Type</vt:lpwstr>
      </vt:variant>
      <vt:variant>
        <vt:i4>4522094</vt:i4>
      </vt:variant>
      <vt:variant>
        <vt:i4>336</vt:i4>
      </vt:variant>
      <vt:variant>
        <vt:i4>0</vt:i4>
      </vt:variant>
      <vt:variant>
        <vt:i4>5</vt:i4>
      </vt:variant>
      <vt:variant>
        <vt:lpwstr/>
      </vt:variant>
      <vt:variant>
        <vt:lpwstr>MCX_IPCAN_InitialRegistration_Type</vt:lpwstr>
      </vt:variant>
      <vt:variant>
        <vt:i4>3276815</vt:i4>
      </vt:variant>
      <vt:variant>
        <vt:i4>333</vt:i4>
      </vt:variant>
      <vt:variant>
        <vt:i4>0</vt:i4>
      </vt:variant>
      <vt:variant>
        <vt:i4>5</vt:i4>
      </vt:variant>
      <vt:variant>
        <vt:lpwstr/>
      </vt:variant>
      <vt:variant>
        <vt:lpwstr>MCX_IPCAN_CellPower_Type</vt:lpwstr>
      </vt:variant>
      <vt:variant>
        <vt:i4>1114172</vt:i4>
      </vt:variant>
      <vt:variant>
        <vt:i4>330</vt:i4>
      </vt:variant>
      <vt:variant>
        <vt:i4>0</vt:i4>
      </vt:variant>
      <vt:variant>
        <vt:i4>5</vt:i4>
      </vt:variant>
      <vt:variant>
        <vt:lpwstr/>
      </vt:variant>
      <vt:variant>
        <vt:lpwstr>MCX_IPCAN_CellConfig_Type</vt:lpwstr>
      </vt:variant>
      <vt:variant>
        <vt:i4>7077975</vt:i4>
      </vt:variant>
      <vt:variant>
        <vt:i4>327</vt:i4>
      </vt:variant>
      <vt:variant>
        <vt:i4>0</vt:i4>
      </vt:variant>
      <vt:variant>
        <vt:i4>5</vt:i4>
      </vt:variant>
      <vt:variant>
        <vt:lpwstr/>
      </vt:variant>
      <vt:variant>
        <vt:lpwstr>MCX_IPCAN_Init_Type</vt:lpwstr>
      </vt:variant>
      <vt:variant>
        <vt:i4>5111906</vt:i4>
      </vt:variant>
      <vt:variant>
        <vt:i4>324</vt:i4>
      </vt:variant>
      <vt:variant>
        <vt:i4>0</vt:i4>
      </vt:variant>
      <vt:variant>
        <vt:i4>5</vt:i4>
      </vt:variant>
      <vt:variant>
        <vt:lpwstr/>
      </vt:variant>
      <vt:variant>
        <vt:lpwstr>MCX_IPCAN_EpsBearerId_Type</vt:lpwstr>
      </vt:variant>
      <vt:variant>
        <vt:i4>5111906</vt:i4>
      </vt:variant>
      <vt:variant>
        <vt:i4>321</vt:i4>
      </vt:variant>
      <vt:variant>
        <vt:i4>0</vt:i4>
      </vt:variant>
      <vt:variant>
        <vt:i4>5</vt:i4>
      </vt:variant>
      <vt:variant>
        <vt:lpwstr/>
      </vt:variant>
      <vt:variant>
        <vt:lpwstr>MCX_IPCAN_EpsBearerId_Type</vt:lpwstr>
      </vt:variant>
      <vt:variant>
        <vt:i4>2097196</vt:i4>
      </vt:variant>
      <vt:variant>
        <vt:i4>318</vt:i4>
      </vt:variant>
      <vt:variant>
        <vt:i4>0</vt:i4>
      </vt:variant>
      <vt:variant>
        <vt:i4>5</vt:i4>
      </vt:variant>
      <vt:variant>
        <vt:lpwstr/>
      </vt:variant>
      <vt:variant>
        <vt:lpwstr>MCX_IPCAN_ASP_DedicatedEpsBearerInfo_Typ</vt:lpwstr>
      </vt:variant>
      <vt:variant>
        <vt:i4>2097196</vt:i4>
      </vt:variant>
      <vt:variant>
        <vt:i4>315</vt:i4>
      </vt:variant>
      <vt:variant>
        <vt:i4>0</vt:i4>
      </vt:variant>
      <vt:variant>
        <vt:i4>5</vt:i4>
      </vt:variant>
      <vt:variant>
        <vt:lpwstr/>
      </vt:variant>
      <vt:variant>
        <vt:lpwstr>MCX_IPCAN_ASP_DedicatedEpsBearerInfo_Typ</vt:lpwstr>
      </vt:variant>
      <vt:variant>
        <vt:i4>5308543</vt:i4>
      </vt:variant>
      <vt:variant>
        <vt:i4>312</vt:i4>
      </vt:variant>
      <vt:variant>
        <vt:i4>0</vt:i4>
      </vt:variant>
      <vt:variant>
        <vt:i4>5</vt:i4>
      </vt:variant>
      <vt:variant>
        <vt:lpwstr/>
      </vt:variant>
      <vt:variant>
        <vt:lpwstr>MCX_IPCAN_EpsBearerIdList_Type</vt:lpwstr>
      </vt:variant>
      <vt:variant>
        <vt:i4>5308543</vt:i4>
      </vt:variant>
      <vt:variant>
        <vt:i4>309</vt:i4>
      </vt:variant>
      <vt:variant>
        <vt:i4>0</vt:i4>
      </vt:variant>
      <vt:variant>
        <vt:i4>5</vt:i4>
      </vt:variant>
      <vt:variant>
        <vt:lpwstr/>
      </vt:variant>
      <vt:variant>
        <vt:lpwstr>MCX_IPCAN_EpsBearerIdList_Type</vt:lpwstr>
      </vt:variant>
      <vt:variant>
        <vt:i4>5111906</vt:i4>
      </vt:variant>
      <vt:variant>
        <vt:i4>306</vt:i4>
      </vt:variant>
      <vt:variant>
        <vt:i4>0</vt:i4>
      </vt:variant>
      <vt:variant>
        <vt:i4>5</vt:i4>
      </vt:variant>
      <vt:variant>
        <vt:lpwstr/>
      </vt:variant>
      <vt:variant>
        <vt:lpwstr>MCX_IPCAN_EpsBearerId_Type</vt:lpwstr>
      </vt:variant>
      <vt:variant>
        <vt:i4>5308505</vt:i4>
      </vt:variant>
      <vt:variant>
        <vt:i4>303</vt:i4>
      </vt:variant>
      <vt:variant>
        <vt:i4>0</vt:i4>
      </vt:variant>
      <vt:variant>
        <vt:i4>5</vt:i4>
      </vt:variant>
      <vt:variant>
        <vt:lpwstr/>
      </vt:variant>
      <vt:variant>
        <vt:lpwstr>MCX_IPCAN_PDN_InfoList_Type</vt:lpwstr>
      </vt:variant>
      <vt:variant>
        <vt:i4>3080197</vt:i4>
      </vt:variant>
      <vt:variant>
        <vt:i4>300</vt:i4>
      </vt:variant>
      <vt:variant>
        <vt:i4>0</vt:i4>
      </vt:variant>
      <vt:variant>
        <vt:i4>5</vt:i4>
      </vt:variant>
      <vt:variant>
        <vt:lpwstr/>
      </vt:variant>
      <vt:variant>
        <vt:lpwstr>MCX_IPCAN_AbsoluteCellPower_Type</vt:lpwstr>
      </vt:variant>
      <vt:variant>
        <vt:i4>3211312</vt:i4>
      </vt:variant>
      <vt:variant>
        <vt:i4>297</vt:i4>
      </vt:variant>
      <vt:variant>
        <vt:i4>0</vt:i4>
      </vt:variant>
      <vt:variant>
        <vt:i4>5</vt:i4>
      </vt:variant>
      <vt:variant>
        <vt:lpwstr/>
      </vt:variant>
      <vt:variant>
        <vt:lpwstr>EUTRA_CellId_Type</vt:lpwstr>
      </vt:variant>
      <vt:variant>
        <vt:i4>4980806</vt:i4>
      </vt:variant>
      <vt:variant>
        <vt:i4>294</vt:i4>
      </vt:variant>
      <vt:variant>
        <vt:i4>0</vt:i4>
      </vt:variant>
      <vt:variant>
        <vt:i4>5</vt:i4>
      </vt:variant>
      <vt:variant>
        <vt:lpwstr/>
      </vt:variant>
      <vt:variant>
        <vt:lpwstr>MCX_IPCAN_PDN_Info_Type</vt:lpwstr>
      </vt:variant>
      <vt:variant>
        <vt:i4>5636198</vt:i4>
      </vt:variant>
      <vt:variant>
        <vt:i4>291</vt:i4>
      </vt:variant>
      <vt:variant>
        <vt:i4>0</vt:i4>
      </vt:variant>
      <vt:variant>
        <vt:i4>5</vt:i4>
      </vt:variant>
      <vt:variant>
        <vt:lpwstr/>
      </vt:variant>
      <vt:variant>
        <vt:lpwstr>MCX_IPCAN_IPv4IPv6Address_Type</vt:lpwstr>
      </vt:variant>
      <vt:variant>
        <vt:i4>5636198</vt:i4>
      </vt:variant>
      <vt:variant>
        <vt:i4>288</vt:i4>
      </vt:variant>
      <vt:variant>
        <vt:i4>0</vt:i4>
      </vt:variant>
      <vt:variant>
        <vt:i4>5</vt:i4>
      </vt:variant>
      <vt:variant>
        <vt:lpwstr/>
      </vt:variant>
      <vt:variant>
        <vt:lpwstr>MCX_IPCAN_IPv4IPv6Address_Type</vt:lpwstr>
      </vt:variant>
      <vt:variant>
        <vt:i4>5111906</vt:i4>
      </vt:variant>
      <vt:variant>
        <vt:i4>285</vt:i4>
      </vt:variant>
      <vt:variant>
        <vt:i4>0</vt:i4>
      </vt:variant>
      <vt:variant>
        <vt:i4>5</vt:i4>
      </vt:variant>
      <vt:variant>
        <vt:lpwstr/>
      </vt:variant>
      <vt:variant>
        <vt:lpwstr>MCX_IPCAN_EpsBearerId_Type</vt:lpwstr>
      </vt:variant>
      <vt:variant>
        <vt:i4>3670023</vt:i4>
      </vt:variant>
      <vt:variant>
        <vt:i4>282</vt:i4>
      </vt:variant>
      <vt:variant>
        <vt:i4>0</vt:i4>
      </vt:variant>
      <vt:variant>
        <vt:i4>5</vt:i4>
      </vt:variant>
      <vt:variant>
        <vt:lpwstr/>
      </vt:variant>
      <vt:variant>
        <vt:lpwstr>MCX_Registration_PDN_Type</vt:lpwstr>
      </vt:variant>
      <vt:variant>
        <vt:i4>7995473</vt:i4>
      </vt:variant>
      <vt:variant>
        <vt:i4>279</vt:i4>
      </vt:variant>
      <vt:variant>
        <vt:i4>0</vt:i4>
      </vt:variant>
      <vt:variant>
        <vt:i4>5</vt:i4>
      </vt:variant>
      <vt:variant>
        <vt:lpwstr/>
      </vt:variant>
      <vt:variant>
        <vt:lpwstr>MCX_IPCAN_PacketFilterList_Type</vt:lpwstr>
      </vt:variant>
      <vt:variant>
        <vt:i4>5111906</vt:i4>
      </vt:variant>
      <vt:variant>
        <vt:i4>276</vt:i4>
      </vt:variant>
      <vt:variant>
        <vt:i4>0</vt:i4>
      </vt:variant>
      <vt:variant>
        <vt:i4>5</vt:i4>
      </vt:variant>
      <vt:variant>
        <vt:lpwstr/>
      </vt:variant>
      <vt:variant>
        <vt:lpwstr>MCX_IPCAN_EpsBearerId_Type</vt:lpwstr>
      </vt:variant>
      <vt:variant>
        <vt:i4>6750286</vt:i4>
      </vt:variant>
      <vt:variant>
        <vt:i4>273</vt:i4>
      </vt:variant>
      <vt:variant>
        <vt:i4>0</vt:i4>
      </vt:variant>
      <vt:variant>
        <vt:i4>5</vt:i4>
      </vt:variant>
      <vt:variant>
        <vt:lpwstr/>
      </vt:variant>
      <vt:variant>
        <vt:lpwstr>MCX_IPCAN_PacketFilter_Type</vt:lpwstr>
      </vt:variant>
      <vt:variant>
        <vt:i4>2097153</vt:i4>
      </vt:variant>
      <vt:variant>
        <vt:i4>270</vt:i4>
      </vt:variant>
      <vt:variant>
        <vt:i4>0</vt:i4>
      </vt:variant>
      <vt:variant>
        <vt:i4>5</vt:i4>
      </vt:variant>
      <vt:variant>
        <vt:lpwstr/>
      </vt:variant>
      <vt:variant>
        <vt:lpwstr>MCX_IPCAN_PacketFilterComponentList_Type</vt:lpwstr>
      </vt:variant>
      <vt:variant>
        <vt:i4>3604510</vt:i4>
      </vt:variant>
      <vt:variant>
        <vt:i4>267</vt:i4>
      </vt:variant>
      <vt:variant>
        <vt:i4>0</vt:i4>
      </vt:variant>
      <vt:variant>
        <vt:i4>5</vt:i4>
      </vt:variant>
      <vt:variant>
        <vt:lpwstr/>
      </vt:variant>
      <vt:variant>
        <vt:lpwstr>MCX_IPCAN_PacketFilterDirection_Type</vt:lpwstr>
      </vt:variant>
      <vt:variant>
        <vt:i4>4128796</vt:i4>
      </vt:variant>
      <vt:variant>
        <vt:i4>264</vt:i4>
      </vt:variant>
      <vt:variant>
        <vt:i4>0</vt:i4>
      </vt:variant>
      <vt:variant>
        <vt:i4>5</vt:i4>
      </vt:variant>
      <vt:variant>
        <vt:lpwstr/>
      </vt:variant>
      <vt:variant>
        <vt:lpwstr>MCX_IPCAN_PacketFilterComponent_Type</vt:lpwstr>
      </vt:variant>
      <vt:variant>
        <vt:i4>458757</vt:i4>
      </vt:variant>
      <vt:variant>
        <vt:i4>261</vt:i4>
      </vt:variant>
      <vt:variant>
        <vt:i4>0</vt:i4>
      </vt:variant>
      <vt:variant>
        <vt:i4>5</vt:i4>
      </vt:variant>
      <vt:variant>
        <vt:lpwstr/>
      </vt:variant>
      <vt:variant>
        <vt:lpwstr>MCX_IPCAN_PacketFilterComponentPortRange</vt:lpwstr>
      </vt:variant>
      <vt:variant>
        <vt:i4>5111906</vt:i4>
      </vt:variant>
      <vt:variant>
        <vt:i4>258</vt:i4>
      </vt:variant>
      <vt:variant>
        <vt:i4>0</vt:i4>
      </vt:variant>
      <vt:variant>
        <vt:i4>5</vt:i4>
      </vt:variant>
      <vt:variant>
        <vt:lpwstr/>
      </vt:variant>
      <vt:variant>
        <vt:lpwstr>MCX_IPCAN_EpsBearerId_Type</vt:lpwstr>
      </vt:variant>
      <vt:variant>
        <vt:i4>6291567</vt:i4>
      </vt:variant>
      <vt:variant>
        <vt:i4>255</vt:i4>
      </vt:variant>
      <vt:variant>
        <vt:i4>0</vt:i4>
      </vt:variant>
      <vt:variant>
        <vt:i4>5</vt:i4>
      </vt:variant>
      <vt:variant>
        <vt:lpwstr>http://www.iana.org/assignments/xml-registry/schema/resource-lists.xsd</vt:lpwstr>
      </vt:variant>
      <vt:variant>
        <vt:lpwstr/>
      </vt:variant>
      <vt:variant>
        <vt:i4>6422610</vt:i4>
      </vt:variant>
      <vt:variant>
        <vt:i4>252</vt:i4>
      </vt:variant>
      <vt:variant>
        <vt:i4>0</vt:i4>
      </vt:variant>
      <vt:variant>
        <vt:i4>5</vt:i4>
      </vt:variant>
      <vt:variant>
        <vt:lpwstr/>
      </vt:variant>
      <vt:variant>
        <vt:lpwstr>tsc_UInt32Max</vt:lpwstr>
      </vt:variant>
      <vt:variant>
        <vt:i4>6684752</vt:i4>
      </vt:variant>
      <vt:variant>
        <vt:i4>249</vt:i4>
      </vt:variant>
      <vt:variant>
        <vt:i4>0</vt:i4>
      </vt:variant>
      <vt:variant>
        <vt:i4>5</vt:i4>
      </vt:variant>
      <vt:variant>
        <vt:lpwstr/>
      </vt:variant>
      <vt:variant>
        <vt:lpwstr>tsc_UInt16Max</vt:lpwstr>
      </vt:variant>
      <vt:variant>
        <vt:i4>4587586</vt:i4>
      </vt:variant>
      <vt:variant>
        <vt:i4>246</vt:i4>
      </vt:variant>
      <vt:variant>
        <vt:i4>0</vt:i4>
      </vt:variant>
      <vt:variant>
        <vt:i4>5</vt:i4>
      </vt:variant>
      <vt:variant>
        <vt:lpwstr/>
      </vt:variant>
      <vt:variant>
        <vt:lpwstr>IP_Socket_Type</vt:lpwstr>
      </vt:variant>
      <vt:variant>
        <vt:i4>4587586</vt:i4>
      </vt:variant>
      <vt:variant>
        <vt:i4>243</vt:i4>
      </vt:variant>
      <vt:variant>
        <vt:i4>0</vt:i4>
      </vt:variant>
      <vt:variant>
        <vt:i4>5</vt:i4>
      </vt:variant>
      <vt:variant>
        <vt:lpwstr/>
      </vt:variant>
      <vt:variant>
        <vt:lpwstr>IP_Socket_Type</vt:lpwstr>
      </vt:variant>
      <vt:variant>
        <vt:i4>1835059</vt:i4>
      </vt:variant>
      <vt:variant>
        <vt:i4>240</vt:i4>
      </vt:variant>
      <vt:variant>
        <vt:i4>0</vt:i4>
      </vt:variant>
      <vt:variant>
        <vt:i4>5</vt:i4>
      </vt:variant>
      <vt:variant>
        <vt:lpwstr/>
      </vt:variant>
      <vt:variant>
        <vt:lpwstr>InternetProtocol_Type</vt:lpwstr>
      </vt:variant>
      <vt:variant>
        <vt:i4>7995458</vt:i4>
      </vt:variant>
      <vt:variant>
        <vt:i4>237</vt:i4>
      </vt:variant>
      <vt:variant>
        <vt:i4>0</vt:i4>
      </vt:variant>
      <vt:variant>
        <vt:i4>5</vt:i4>
      </vt:variant>
      <vt:variant>
        <vt:lpwstr/>
      </vt:variant>
      <vt:variant>
        <vt:lpwstr>PortNumber_Type</vt:lpwstr>
      </vt:variant>
      <vt:variant>
        <vt:i4>3735589</vt:i4>
      </vt:variant>
      <vt:variant>
        <vt:i4>234</vt:i4>
      </vt:variant>
      <vt:variant>
        <vt:i4>0</vt:i4>
      </vt:variant>
      <vt:variant>
        <vt:i4>5</vt:i4>
      </vt:variant>
      <vt:variant>
        <vt:lpwstr/>
      </vt:variant>
      <vt:variant>
        <vt:lpwstr>IP_AddrInfo_Type</vt:lpwstr>
      </vt:variant>
      <vt:variant>
        <vt:i4>983123</vt:i4>
      </vt:variant>
      <vt:variant>
        <vt:i4>231</vt:i4>
      </vt:variant>
      <vt:variant>
        <vt:i4>0</vt:i4>
      </vt:variant>
      <vt:variant>
        <vt:i4>5</vt:i4>
      </vt:variant>
      <vt:variant>
        <vt:lpwstr/>
      </vt:variant>
      <vt:variant>
        <vt:lpwstr>IPv6_AddrInfo_Type</vt:lpwstr>
      </vt:variant>
      <vt:variant>
        <vt:i4>852051</vt:i4>
      </vt:variant>
      <vt:variant>
        <vt:i4>228</vt:i4>
      </vt:variant>
      <vt:variant>
        <vt:i4>0</vt:i4>
      </vt:variant>
      <vt:variant>
        <vt:i4>5</vt:i4>
      </vt:variant>
      <vt:variant>
        <vt:lpwstr/>
      </vt:variant>
      <vt:variant>
        <vt:lpwstr>IPv4_AddrInfo_Type</vt:lpwstr>
      </vt:variant>
      <vt:variant>
        <vt:i4>2818062</vt:i4>
      </vt:variant>
      <vt:variant>
        <vt:i4>225</vt:i4>
      </vt:variant>
      <vt:variant>
        <vt:i4>0</vt:i4>
      </vt:variant>
      <vt:variant>
        <vt:i4>5</vt:i4>
      </vt:variant>
      <vt:variant>
        <vt:lpwstr/>
      </vt:variant>
      <vt:variant>
        <vt:lpwstr>UInt32_Type</vt:lpwstr>
      </vt:variant>
      <vt:variant>
        <vt:i4>3080204</vt:i4>
      </vt:variant>
      <vt:variant>
        <vt:i4>222</vt:i4>
      </vt:variant>
      <vt:variant>
        <vt:i4>0</vt:i4>
      </vt:variant>
      <vt:variant>
        <vt:i4>5</vt:i4>
      </vt:variant>
      <vt:variant>
        <vt:lpwstr/>
      </vt:variant>
      <vt:variant>
        <vt:lpwstr>UInt16_Type</vt:lpwstr>
      </vt:variant>
      <vt:variant>
        <vt:i4>2228265</vt:i4>
      </vt:variant>
      <vt:variant>
        <vt:i4>219</vt:i4>
      </vt:variant>
      <vt:variant>
        <vt:i4>0</vt:i4>
      </vt:variant>
      <vt:variant>
        <vt:i4>5</vt:i4>
      </vt:variant>
      <vt:variant>
        <vt:lpwstr/>
      </vt:variant>
      <vt:variant>
        <vt:lpwstr>SRTP_CTRL_IND</vt:lpwstr>
      </vt:variant>
      <vt:variant>
        <vt:i4>2687026</vt:i4>
      </vt:variant>
      <vt:variant>
        <vt:i4>216</vt:i4>
      </vt:variant>
      <vt:variant>
        <vt:i4>0</vt:i4>
      </vt:variant>
      <vt:variant>
        <vt:i4>5</vt:i4>
      </vt:variant>
      <vt:variant>
        <vt:lpwstr/>
      </vt:variant>
      <vt:variant>
        <vt:lpwstr>SRTP_CTRL_REQ</vt:lpwstr>
      </vt:variant>
      <vt:variant>
        <vt:i4>1900580</vt:i4>
      </vt:variant>
      <vt:variant>
        <vt:i4>213</vt:i4>
      </vt:variant>
      <vt:variant>
        <vt:i4>0</vt:i4>
      </vt:variant>
      <vt:variant>
        <vt:i4>5</vt:i4>
      </vt:variant>
      <vt:variant>
        <vt:lpwstr/>
      </vt:variant>
      <vt:variant>
        <vt:lpwstr>Null_Type</vt:lpwstr>
      </vt:variant>
      <vt:variant>
        <vt:i4>1900580</vt:i4>
      </vt:variant>
      <vt:variant>
        <vt:i4>210</vt:i4>
      </vt:variant>
      <vt:variant>
        <vt:i4>0</vt:i4>
      </vt:variant>
      <vt:variant>
        <vt:i4>5</vt:i4>
      </vt:variant>
      <vt:variant>
        <vt:lpwstr/>
      </vt:variant>
      <vt:variant>
        <vt:lpwstr>Null_Type</vt:lpwstr>
      </vt:variant>
      <vt:variant>
        <vt:i4>393238</vt:i4>
      </vt:variant>
      <vt:variant>
        <vt:i4>207</vt:i4>
      </vt:variant>
      <vt:variant>
        <vt:i4>0</vt:i4>
      </vt:variant>
      <vt:variant>
        <vt:i4>5</vt:i4>
      </vt:variant>
      <vt:variant>
        <vt:lpwstr/>
      </vt:variant>
      <vt:variant>
        <vt:lpwstr>SRTP_ConnectionTable_Type</vt:lpwstr>
      </vt:variant>
      <vt:variant>
        <vt:i4>3276857</vt:i4>
      </vt:variant>
      <vt:variant>
        <vt:i4>204</vt:i4>
      </vt:variant>
      <vt:variant>
        <vt:i4>0</vt:i4>
      </vt:variant>
      <vt:variant>
        <vt:i4>5</vt:i4>
      </vt:variant>
      <vt:variant>
        <vt:lpwstr/>
      </vt:variant>
      <vt:variant>
        <vt:lpwstr>SRTP_Connection_Type</vt:lpwstr>
      </vt:variant>
      <vt:variant>
        <vt:i4>2424882</vt:i4>
      </vt:variant>
      <vt:variant>
        <vt:i4>201</vt:i4>
      </vt:variant>
      <vt:variant>
        <vt:i4>0</vt:i4>
      </vt:variant>
      <vt:variant>
        <vt:i4>5</vt:i4>
      </vt:variant>
      <vt:variant>
        <vt:lpwstr/>
      </vt:variant>
      <vt:variant>
        <vt:lpwstr>SRTP_Config_Type</vt:lpwstr>
      </vt:variant>
      <vt:variant>
        <vt:i4>3145801</vt:i4>
      </vt:variant>
      <vt:variant>
        <vt:i4>198</vt:i4>
      </vt:variant>
      <vt:variant>
        <vt:i4>0</vt:i4>
      </vt:variant>
      <vt:variant>
        <vt:i4>5</vt:i4>
      </vt:variant>
      <vt:variant>
        <vt:lpwstr/>
      </vt:variant>
      <vt:variant>
        <vt:lpwstr>O4_Type</vt:lpwstr>
      </vt:variant>
      <vt:variant>
        <vt:i4>4194391</vt:i4>
      </vt:variant>
      <vt:variant>
        <vt:i4>195</vt:i4>
      </vt:variant>
      <vt:variant>
        <vt:i4>0</vt:i4>
      </vt:variant>
      <vt:variant>
        <vt:i4>5</vt:i4>
      </vt:variant>
      <vt:variant>
        <vt:lpwstr/>
      </vt:variant>
      <vt:variant>
        <vt:lpwstr>IP_Connection_Type</vt:lpwstr>
      </vt:variant>
      <vt:variant>
        <vt:i4>196614</vt:i4>
      </vt:variant>
      <vt:variant>
        <vt:i4>192</vt:i4>
      </vt:variant>
      <vt:variant>
        <vt:i4>0</vt:i4>
      </vt:variant>
      <vt:variant>
        <vt:i4>5</vt:i4>
      </vt:variant>
      <vt:variant>
        <vt:lpwstr/>
      </vt:variant>
      <vt:variant>
        <vt:lpwstr>SRTP_SecurityProfile_Type</vt:lpwstr>
      </vt:variant>
      <vt:variant>
        <vt:i4>1376276</vt:i4>
      </vt:variant>
      <vt:variant>
        <vt:i4>189</vt:i4>
      </vt:variant>
      <vt:variant>
        <vt:i4>0</vt:i4>
      </vt:variant>
      <vt:variant>
        <vt:i4>5</vt:i4>
      </vt:variant>
      <vt:variant>
        <vt:lpwstr/>
      </vt:variant>
      <vt:variant>
        <vt:lpwstr>SRTP_KeyInfo_Type</vt:lpwstr>
      </vt:variant>
      <vt:variant>
        <vt:i4>1048588</vt:i4>
      </vt:variant>
      <vt:variant>
        <vt:i4>186</vt:i4>
      </vt:variant>
      <vt:variant>
        <vt:i4>0</vt:i4>
      </vt:variant>
      <vt:variant>
        <vt:i4>5</vt:i4>
      </vt:variant>
      <vt:variant>
        <vt:lpwstr/>
      </vt:variant>
      <vt:variant>
        <vt:lpwstr>SRTP_PRF_Type</vt:lpwstr>
      </vt:variant>
      <vt:variant>
        <vt:i4>1507328</vt:i4>
      </vt:variant>
      <vt:variant>
        <vt:i4>183</vt:i4>
      </vt:variant>
      <vt:variant>
        <vt:i4>0</vt:i4>
      </vt:variant>
      <vt:variant>
        <vt:i4>5</vt:i4>
      </vt:variant>
      <vt:variant>
        <vt:lpwstr/>
      </vt:variant>
      <vt:variant>
        <vt:lpwstr>SRTP_AuthenticationAlgorithm_Type</vt:lpwstr>
      </vt:variant>
      <vt:variant>
        <vt:i4>983063</vt:i4>
      </vt:variant>
      <vt:variant>
        <vt:i4>180</vt:i4>
      </vt:variant>
      <vt:variant>
        <vt:i4>0</vt:i4>
      </vt:variant>
      <vt:variant>
        <vt:i4>5</vt:i4>
      </vt:variant>
      <vt:variant>
        <vt:lpwstr/>
      </vt:variant>
      <vt:variant>
        <vt:lpwstr>SRTP_EncryptionAlgorithm_Type</vt:lpwstr>
      </vt:variant>
      <vt:variant>
        <vt:i4>6488171</vt:i4>
      </vt:variant>
      <vt:variant>
        <vt:i4>177</vt:i4>
      </vt:variant>
      <vt:variant>
        <vt:i4>0</vt:i4>
      </vt:variant>
      <vt:variant>
        <vt:i4>5</vt:i4>
      </vt:variant>
      <vt:variant>
        <vt:lpwstr>https://www.w3.org/TR/xmlenc-core1/</vt:lpwstr>
      </vt:variant>
      <vt:variant>
        <vt:lpwstr/>
      </vt:variant>
      <vt:variant>
        <vt:i4>6488183</vt:i4>
      </vt:variant>
      <vt:variant>
        <vt:i4>174</vt:i4>
      </vt:variant>
      <vt:variant>
        <vt:i4>0</vt:i4>
      </vt:variant>
      <vt:variant>
        <vt:i4>5</vt:i4>
      </vt:variant>
      <vt:variant>
        <vt:lpwstr>http://www.w3.org/TR/xmldsig-core/</vt:lpwstr>
      </vt:variant>
      <vt:variant>
        <vt:lpwstr/>
      </vt:variant>
      <vt:variant>
        <vt:i4>6488183</vt:i4>
      </vt:variant>
      <vt:variant>
        <vt:i4>171</vt:i4>
      </vt:variant>
      <vt:variant>
        <vt:i4>0</vt:i4>
      </vt:variant>
      <vt:variant>
        <vt:i4>5</vt:i4>
      </vt:variant>
      <vt:variant>
        <vt:lpwstr>http://www.w3.org/TR/xmldsig-core/</vt:lpwstr>
      </vt:variant>
      <vt:variant>
        <vt:lpwstr/>
      </vt:variant>
      <vt:variant>
        <vt:i4>6488171</vt:i4>
      </vt:variant>
      <vt:variant>
        <vt:i4>168</vt:i4>
      </vt:variant>
      <vt:variant>
        <vt:i4>0</vt:i4>
      </vt:variant>
      <vt:variant>
        <vt:i4>5</vt:i4>
      </vt:variant>
      <vt:variant>
        <vt:lpwstr>https://www.w3.org/TR/xmlenc-core1/</vt:lpwstr>
      </vt:variant>
      <vt:variant>
        <vt:lpwstr/>
      </vt:variant>
      <vt:variant>
        <vt:i4>6488183</vt:i4>
      </vt:variant>
      <vt:variant>
        <vt:i4>165</vt:i4>
      </vt:variant>
      <vt:variant>
        <vt:i4>0</vt:i4>
      </vt:variant>
      <vt:variant>
        <vt:i4>5</vt:i4>
      </vt:variant>
      <vt:variant>
        <vt:lpwstr>http://www.w3.org/TR/xmldsig-core/</vt:lpwstr>
      </vt:variant>
      <vt:variant>
        <vt:lpwstr/>
      </vt:variant>
      <vt:variant>
        <vt:i4>6488171</vt:i4>
      </vt:variant>
      <vt:variant>
        <vt:i4>162</vt:i4>
      </vt:variant>
      <vt:variant>
        <vt:i4>0</vt:i4>
      </vt:variant>
      <vt:variant>
        <vt:i4>5</vt:i4>
      </vt:variant>
      <vt:variant>
        <vt:lpwstr>https://www.w3.org/TR/xmlenc-core1/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MCC TF160</cp:lastModifiedBy>
  <cp:revision>10</cp:revision>
  <dcterms:created xsi:type="dcterms:W3CDTF">2021-12-06T10:49:00Z</dcterms:created>
  <dcterms:modified xsi:type="dcterms:W3CDTF">2022-03-08T13:12:00Z</dcterms:modified>
</cp:coreProperties>
</file>