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632B8" w14:textId="4C1D1999" w:rsidR="00DF3C8A" w:rsidRDefault="00DF3C8A" w:rsidP="00FB47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406</w:t>
      </w:r>
      <w:r>
        <w:rPr>
          <w:b/>
          <w:i/>
          <w:noProof/>
          <w:sz w:val="28"/>
        </w:rPr>
        <w:fldChar w:fldCharType="end"/>
      </w:r>
    </w:p>
    <w:p w14:paraId="02E4878D" w14:textId="77777777" w:rsidR="00DF3C8A" w:rsidRDefault="00DF3C8A" w:rsidP="00DF3C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F13" w14:paraId="78AE184A" w14:textId="77777777" w:rsidTr="009410AA">
        <w:tc>
          <w:tcPr>
            <w:tcW w:w="9641" w:type="dxa"/>
            <w:gridSpan w:val="9"/>
            <w:tcBorders>
              <w:top w:val="single" w:sz="4" w:space="0" w:color="auto"/>
              <w:left w:val="single" w:sz="4" w:space="0" w:color="auto"/>
              <w:right w:val="single" w:sz="4" w:space="0" w:color="auto"/>
            </w:tcBorders>
          </w:tcPr>
          <w:p w14:paraId="2F44AD03" w14:textId="77777777" w:rsidR="006E7F13" w:rsidRDefault="006E7F13" w:rsidP="009410AA">
            <w:pPr>
              <w:pStyle w:val="CRCoverPage"/>
              <w:spacing w:after="0"/>
              <w:jc w:val="right"/>
              <w:rPr>
                <w:i/>
                <w:noProof/>
              </w:rPr>
            </w:pPr>
            <w:r>
              <w:rPr>
                <w:i/>
                <w:noProof/>
                <w:sz w:val="14"/>
              </w:rPr>
              <w:t>CR-Form-v12.1</w:t>
            </w:r>
          </w:p>
        </w:tc>
      </w:tr>
      <w:tr w:rsidR="006E7F13" w14:paraId="3513C2A4" w14:textId="77777777" w:rsidTr="009410AA">
        <w:tc>
          <w:tcPr>
            <w:tcW w:w="9641" w:type="dxa"/>
            <w:gridSpan w:val="9"/>
            <w:tcBorders>
              <w:left w:val="single" w:sz="4" w:space="0" w:color="auto"/>
              <w:right w:val="single" w:sz="4" w:space="0" w:color="auto"/>
            </w:tcBorders>
          </w:tcPr>
          <w:p w14:paraId="49E6C4AB" w14:textId="77777777" w:rsidR="006E7F13" w:rsidRDefault="006E7F13" w:rsidP="009410AA">
            <w:pPr>
              <w:pStyle w:val="CRCoverPage"/>
              <w:spacing w:after="0"/>
              <w:jc w:val="center"/>
              <w:rPr>
                <w:noProof/>
              </w:rPr>
            </w:pPr>
            <w:r>
              <w:rPr>
                <w:b/>
                <w:noProof/>
                <w:sz w:val="32"/>
              </w:rPr>
              <w:t>CHANGE REQUEST</w:t>
            </w:r>
          </w:p>
        </w:tc>
      </w:tr>
      <w:tr w:rsidR="006E7F13" w14:paraId="062AEAD9" w14:textId="77777777" w:rsidTr="009410AA">
        <w:tc>
          <w:tcPr>
            <w:tcW w:w="9641" w:type="dxa"/>
            <w:gridSpan w:val="9"/>
            <w:tcBorders>
              <w:left w:val="single" w:sz="4" w:space="0" w:color="auto"/>
              <w:right w:val="single" w:sz="4" w:space="0" w:color="auto"/>
            </w:tcBorders>
          </w:tcPr>
          <w:p w14:paraId="521EE458" w14:textId="77777777" w:rsidR="006E7F13" w:rsidRDefault="006E7F13" w:rsidP="009410AA">
            <w:pPr>
              <w:pStyle w:val="CRCoverPage"/>
              <w:spacing w:after="0"/>
              <w:rPr>
                <w:noProof/>
                <w:sz w:val="8"/>
                <w:szCs w:val="8"/>
              </w:rPr>
            </w:pPr>
          </w:p>
        </w:tc>
      </w:tr>
      <w:tr w:rsidR="006E7F13" w14:paraId="421F1497" w14:textId="77777777" w:rsidTr="009410AA">
        <w:tc>
          <w:tcPr>
            <w:tcW w:w="142" w:type="dxa"/>
            <w:tcBorders>
              <w:left w:val="single" w:sz="4" w:space="0" w:color="auto"/>
            </w:tcBorders>
          </w:tcPr>
          <w:p w14:paraId="3780495F" w14:textId="77777777" w:rsidR="006E7F13" w:rsidRDefault="006E7F13" w:rsidP="009410AA">
            <w:pPr>
              <w:pStyle w:val="CRCoverPage"/>
              <w:spacing w:after="0"/>
              <w:jc w:val="right"/>
              <w:rPr>
                <w:noProof/>
              </w:rPr>
            </w:pPr>
          </w:p>
        </w:tc>
        <w:tc>
          <w:tcPr>
            <w:tcW w:w="1559" w:type="dxa"/>
            <w:shd w:val="pct30" w:color="FFFF00" w:fill="auto"/>
          </w:tcPr>
          <w:p w14:paraId="4F8B8060" w14:textId="77777777" w:rsidR="006E7F13" w:rsidRPr="00410371" w:rsidRDefault="006E7F13" w:rsidP="009410AA">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5C8CBED" w14:textId="77777777" w:rsidR="006E7F13" w:rsidRDefault="006E7F13" w:rsidP="009410AA">
            <w:pPr>
              <w:pStyle w:val="CRCoverPage"/>
              <w:spacing w:after="0"/>
              <w:jc w:val="center"/>
              <w:rPr>
                <w:noProof/>
              </w:rPr>
            </w:pPr>
            <w:r>
              <w:rPr>
                <w:b/>
                <w:noProof/>
                <w:sz w:val="28"/>
              </w:rPr>
              <w:t>CR</w:t>
            </w:r>
          </w:p>
        </w:tc>
        <w:tc>
          <w:tcPr>
            <w:tcW w:w="1276" w:type="dxa"/>
            <w:shd w:val="pct30" w:color="FFFF00" w:fill="auto"/>
          </w:tcPr>
          <w:p w14:paraId="73440FE5" w14:textId="77777777" w:rsidR="006E7F13" w:rsidRPr="00410371" w:rsidRDefault="006E7F13" w:rsidP="009410AA">
            <w:pPr>
              <w:pStyle w:val="CRCoverPage"/>
              <w:spacing w:after="0"/>
              <w:rPr>
                <w:noProof/>
              </w:rPr>
            </w:pPr>
            <w:fldSimple w:instr=" DOCPROPERTY  Cr#  \* MERGEFORMAT ">
              <w:r w:rsidRPr="00410371">
                <w:rPr>
                  <w:b/>
                  <w:noProof/>
                  <w:sz w:val="28"/>
                </w:rPr>
                <w:t>0758</w:t>
              </w:r>
            </w:fldSimple>
          </w:p>
        </w:tc>
        <w:tc>
          <w:tcPr>
            <w:tcW w:w="709" w:type="dxa"/>
          </w:tcPr>
          <w:p w14:paraId="1522CB5D" w14:textId="77777777" w:rsidR="006E7F13" w:rsidRDefault="006E7F13" w:rsidP="009410AA">
            <w:pPr>
              <w:pStyle w:val="CRCoverPage"/>
              <w:tabs>
                <w:tab w:val="right" w:pos="625"/>
              </w:tabs>
              <w:spacing w:after="0"/>
              <w:jc w:val="center"/>
              <w:rPr>
                <w:noProof/>
              </w:rPr>
            </w:pPr>
            <w:r>
              <w:rPr>
                <w:b/>
                <w:bCs/>
                <w:noProof/>
                <w:sz w:val="28"/>
              </w:rPr>
              <w:t>rev</w:t>
            </w:r>
          </w:p>
        </w:tc>
        <w:tc>
          <w:tcPr>
            <w:tcW w:w="992" w:type="dxa"/>
            <w:shd w:val="pct30" w:color="FFFF00" w:fill="auto"/>
          </w:tcPr>
          <w:p w14:paraId="72E07C55" w14:textId="77777777" w:rsidR="006E7F13" w:rsidRPr="00410371" w:rsidRDefault="006E7F13" w:rsidP="009410AA">
            <w:pPr>
              <w:pStyle w:val="CRCoverPage"/>
              <w:spacing w:after="0"/>
              <w:jc w:val="center"/>
              <w:rPr>
                <w:b/>
                <w:noProof/>
              </w:rPr>
            </w:pPr>
            <w:fldSimple w:instr=" DOCPROPERTY  Revision  \* MERGEFORMAT ">
              <w:r w:rsidRPr="00410371">
                <w:rPr>
                  <w:b/>
                  <w:noProof/>
                  <w:sz w:val="28"/>
                </w:rPr>
                <w:t>-</w:t>
              </w:r>
            </w:fldSimple>
          </w:p>
        </w:tc>
        <w:tc>
          <w:tcPr>
            <w:tcW w:w="2410" w:type="dxa"/>
          </w:tcPr>
          <w:p w14:paraId="290EC902" w14:textId="77777777" w:rsidR="006E7F13" w:rsidRDefault="006E7F13" w:rsidP="00941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21C95" w14:textId="2D9D59C4" w:rsidR="006E7F13" w:rsidRPr="00410371" w:rsidRDefault="006E7F13" w:rsidP="009410AA">
            <w:pPr>
              <w:pStyle w:val="CRCoverPage"/>
              <w:spacing w:after="0"/>
              <w:jc w:val="center"/>
              <w:rPr>
                <w:noProof/>
                <w:sz w:val="28"/>
              </w:rPr>
            </w:pPr>
            <w:fldSimple w:instr=" DOCPROPERTY  Version  \* MERGEFORMAT ">
              <w:r w:rsidRPr="00410371">
                <w:rPr>
                  <w:b/>
                  <w:noProof/>
                  <w:sz w:val="28"/>
                </w:rPr>
                <w:t>16.</w:t>
              </w:r>
              <w:r w:rsidR="00DF3C8A">
                <w:rPr>
                  <w:b/>
                  <w:noProof/>
                  <w:sz w:val="28"/>
                </w:rPr>
                <w:t>4</w:t>
              </w:r>
              <w:r w:rsidRPr="00410371">
                <w:rPr>
                  <w:b/>
                  <w:noProof/>
                  <w:sz w:val="28"/>
                </w:rPr>
                <w:t>.0</w:t>
              </w:r>
            </w:fldSimple>
          </w:p>
        </w:tc>
        <w:tc>
          <w:tcPr>
            <w:tcW w:w="143" w:type="dxa"/>
            <w:tcBorders>
              <w:right w:val="single" w:sz="4" w:space="0" w:color="auto"/>
            </w:tcBorders>
          </w:tcPr>
          <w:p w14:paraId="7E4F4536" w14:textId="77777777" w:rsidR="006E7F13" w:rsidRDefault="006E7F13" w:rsidP="009410AA">
            <w:pPr>
              <w:pStyle w:val="CRCoverPage"/>
              <w:spacing w:after="0"/>
              <w:rPr>
                <w:noProof/>
              </w:rPr>
            </w:pPr>
          </w:p>
        </w:tc>
      </w:tr>
      <w:tr w:rsidR="006E7F13" w14:paraId="01DBD527" w14:textId="77777777" w:rsidTr="009410AA">
        <w:tc>
          <w:tcPr>
            <w:tcW w:w="9641" w:type="dxa"/>
            <w:gridSpan w:val="9"/>
            <w:tcBorders>
              <w:left w:val="single" w:sz="4" w:space="0" w:color="auto"/>
              <w:right w:val="single" w:sz="4" w:space="0" w:color="auto"/>
            </w:tcBorders>
          </w:tcPr>
          <w:p w14:paraId="3D65B4F4" w14:textId="77777777" w:rsidR="006E7F13" w:rsidRDefault="006E7F13" w:rsidP="009410AA">
            <w:pPr>
              <w:pStyle w:val="CRCoverPage"/>
              <w:spacing w:after="0"/>
              <w:rPr>
                <w:noProof/>
              </w:rPr>
            </w:pPr>
          </w:p>
        </w:tc>
      </w:tr>
      <w:tr w:rsidR="006E7F13" w14:paraId="5E1A4AB8" w14:textId="77777777" w:rsidTr="009410AA">
        <w:tc>
          <w:tcPr>
            <w:tcW w:w="9641" w:type="dxa"/>
            <w:gridSpan w:val="9"/>
            <w:tcBorders>
              <w:top w:val="single" w:sz="4" w:space="0" w:color="auto"/>
            </w:tcBorders>
          </w:tcPr>
          <w:p w14:paraId="698CEAD8" w14:textId="77777777" w:rsidR="006E7F13" w:rsidRPr="00F25D98" w:rsidRDefault="006E7F13" w:rsidP="009410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7F13" w14:paraId="7B18B640" w14:textId="77777777" w:rsidTr="009410AA">
        <w:tc>
          <w:tcPr>
            <w:tcW w:w="9641" w:type="dxa"/>
            <w:gridSpan w:val="9"/>
          </w:tcPr>
          <w:p w14:paraId="31B1550E" w14:textId="77777777" w:rsidR="006E7F13" w:rsidRDefault="006E7F13" w:rsidP="009410AA">
            <w:pPr>
              <w:pStyle w:val="CRCoverPage"/>
              <w:spacing w:after="0"/>
              <w:rPr>
                <w:noProof/>
                <w:sz w:val="8"/>
                <w:szCs w:val="8"/>
              </w:rPr>
            </w:pPr>
          </w:p>
        </w:tc>
      </w:tr>
    </w:tbl>
    <w:p w14:paraId="7E14AFFB" w14:textId="77777777" w:rsidR="006E7F13" w:rsidRDefault="006E7F13" w:rsidP="006E7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F13" w14:paraId="61BE9DA3" w14:textId="77777777" w:rsidTr="009410AA">
        <w:tc>
          <w:tcPr>
            <w:tcW w:w="2835" w:type="dxa"/>
          </w:tcPr>
          <w:p w14:paraId="7AB01E66" w14:textId="77777777" w:rsidR="006E7F13" w:rsidRDefault="006E7F13" w:rsidP="009410AA">
            <w:pPr>
              <w:pStyle w:val="CRCoverPage"/>
              <w:tabs>
                <w:tab w:val="right" w:pos="2751"/>
              </w:tabs>
              <w:spacing w:after="0"/>
              <w:rPr>
                <w:b/>
                <w:i/>
                <w:noProof/>
              </w:rPr>
            </w:pPr>
            <w:r>
              <w:rPr>
                <w:b/>
                <w:i/>
                <w:noProof/>
              </w:rPr>
              <w:t>Proposed change affects:</w:t>
            </w:r>
          </w:p>
        </w:tc>
        <w:tc>
          <w:tcPr>
            <w:tcW w:w="1418" w:type="dxa"/>
          </w:tcPr>
          <w:p w14:paraId="518B36C0" w14:textId="77777777" w:rsidR="006E7F13" w:rsidRDefault="006E7F13" w:rsidP="009410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03BCA" w14:textId="77777777" w:rsidR="006E7F13" w:rsidRDefault="006E7F13" w:rsidP="009410AA">
            <w:pPr>
              <w:pStyle w:val="CRCoverPage"/>
              <w:spacing w:after="0"/>
              <w:jc w:val="center"/>
              <w:rPr>
                <w:b/>
                <w:caps/>
                <w:noProof/>
              </w:rPr>
            </w:pPr>
          </w:p>
        </w:tc>
        <w:tc>
          <w:tcPr>
            <w:tcW w:w="709" w:type="dxa"/>
            <w:tcBorders>
              <w:left w:val="single" w:sz="4" w:space="0" w:color="auto"/>
            </w:tcBorders>
          </w:tcPr>
          <w:p w14:paraId="3DC29EA2" w14:textId="77777777" w:rsidR="006E7F13" w:rsidRDefault="006E7F13" w:rsidP="009410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760E" w14:textId="77777777" w:rsidR="006E7F13" w:rsidRDefault="006E7F13" w:rsidP="009410AA">
            <w:pPr>
              <w:pStyle w:val="CRCoverPage"/>
              <w:spacing w:after="0"/>
              <w:jc w:val="center"/>
              <w:rPr>
                <w:b/>
                <w:caps/>
                <w:noProof/>
              </w:rPr>
            </w:pPr>
          </w:p>
        </w:tc>
        <w:tc>
          <w:tcPr>
            <w:tcW w:w="2126" w:type="dxa"/>
          </w:tcPr>
          <w:p w14:paraId="0659E2B0" w14:textId="77777777" w:rsidR="006E7F13" w:rsidRDefault="006E7F13" w:rsidP="009410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A271F" w14:textId="77777777" w:rsidR="006E7F13" w:rsidRDefault="006E7F13" w:rsidP="009410AA">
            <w:pPr>
              <w:pStyle w:val="CRCoverPage"/>
              <w:spacing w:after="0"/>
              <w:jc w:val="center"/>
              <w:rPr>
                <w:b/>
                <w:caps/>
                <w:noProof/>
              </w:rPr>
            </w:pPr>
          </w:p>
        </w:tc>
        <w:tc>
          <w:tcPr>
            <w:tcW w:w="1418" w:type="dxa"/>
            <w:tcBorders>
              <w:left w:val="nil"/>
            </w:tcBorders>
          </w:tcPr>
          <w:p w14:paraId="3A9B980B" w14:textId="77777777" w:rsidR="006E7F13" w:rsidRDefault="006E7F13" w:rsidP="009410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48" w14:textId="77777777" w:rsidR="006E7F13" w:rsidRDefault="006E7F13" w:rsidP="009410AA">
            <w:pPr>
              <w:pStyle w:val="CRCoverPage"/>
              <w:spacing w:after="0"/>
              <w:jc w:val="center"/>
              <w:rPr>
                <w:b/>
                <w:bCs/>
                <w:caps/>
                <w:noProof/>
              </w:rPr>
            </w:pPr>
          </w:p>
        </w:tc>
      </w:tr>
    </w:tbl>
    <w:p w14:paraId="68B25D3D" w14:textId="77777777" w:rsidR="006E7F13" w:rsidRDefault="006E7F13" w:rsidP="006E7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F13" w14:paraId="7FCA8A9F" w14:textId="77777777" w:rsidTr="009410AA">
        <w:tc>
          <w:tcPr>
            <w:tcW w:w="9640" w:type="dxa"/>
            <w:gridSpan w:val="11"/>
          </w:tcPr>
          <w:p w14:paraId="1DAFE400" w14:textId="77777777" w:rsidR="006E7F13" w:rsidRDefault="006E7F13" w:rsidP="009410AA">
            <w:pPr>
              <w:pStyle w:val="CRCoverPage"/>
              <w:spacing w:after="0"/>
              <w:rPr>
                <w:noProof/>
                <w:sz w:val="8"/>
                <w:szCs w:val="8"/>
              </w:rPr>
            </w:pPr>
          </w:p>
        </w:tc>
      </w:tr>
      <w:tr w:rsidR="006E7F13" w14:paraId="7B0C597F" w14:textId="77777777" w:rsidTr="009410AA">
        <w:tc>
          <w:tcPr>
            <w:tcW w:w="1843" w:type="dxa"/>
            <w:tcBorders>
              <w:top w:val="single" w:sz="4" w:space="0" w:color="auto"/>
              <w:left w:val="single" w:sz="4" w:space="0" w:color="auto"/>
            </w:tcBorders>
          </w:tcPr>
          <w:p w14:paraId="1834DF90" w14:textId="77777777" w:rsidR="006E7F13" w:rsidRDefault="006E7F13" w:rsidP="009410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15D12" w14:textId="77777777" w:rsidR="006E7F13" w:rsidRDefault="006E7F13" w:rsidP="009410AA">
            <w:pPr>
              <w:pStyle w:val="CRCoverPage"/>
              <w:spacing w:after="0"/>
              <w:ind w:left="100"/>
              <w:rPr>
                <w:noProof/>
              </w:rPr>
            </w:pPr>
            <w:fldSimple w:instr=" DOCPROPERTY  CrTitle  \* MERGEFORMAT ">
              <w:r>
                <w:t>Addition of IMS 5GS Supplementary Services test case 8.36</w:t>
              </w:r>
            </w:fldSimple>
          </w:p>
        </w:tc>
      </w:tr>
      <w:tr w:rsidR="006E7F13" w14:paraId="0079C986" w14:textId="77777777" w:rsidTr="009410AA">
        <w:tc>
          <w:tcPr>
            <w:tcW w:w="1843" w:type="dxa"/>
            <w:tcBorders>
              <w:left w:val="single" w:sz="4" w:space="0" w:color="auto"/>
            </w:tcBorders>
          </w:tcPr>
          <w:p w14:paraId="23D254CD"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570BF318" w14:textId="77777777" w:rsidR="006E7F13" w:rsidRDefault="006E7F13" w:rsidP="009410AA">
            <w:pPr>
              <w:pStyle w:val="CRCoverPage"/>
              <w:spacing w:after="0"/>
              <w:rPr>
                <w:noProof/>
                <w:sz w:val="8"/>
                <w:szCs w:val="8"/>
              </w:rPr>
            </w:pPr>
          </w:p>
        </w:tc>
      </w:tr>
      <w:tr w:rsidR="006E7F13" w14:paraId="54E15A0C" w14:textId="77777777" w:rsidTr="009410AA">
        <w:tc>
          <w:tcPr>
            <w:tcW w:w="1843" w:type="dxa"/>
            <w:tcBorders>
              <w:left w:val="single" w:sz="4" w:space="0" w:color="auto"/>
            </w:tcBorders>
          </w:tcPr>
          <w:p w14:paraId="5B34B913" w14:textId="77777777" w:rsidR="006E7F13" w:rsidRDefault="006E7F13" w:rsidP="009410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CEBDE" w14:textId="77777777" w:rsidR="006E7F13" w:rsidRDefault="006E7F13" w:rsidP="009410AA">
            <w:pPr>
              <w:pStyle w:val="CRCoverPage"/>
              <w:spacing w:after="0"/>
              <w:ind w:left="100"/>
              <w:rPr>
                <w:noProof/>
              </w:rPr>
            </w:pPr>
            <w:fldSimple w:instr=" DOCPROPERTY  SourceIfWg  \* MERGEFORMAT ">
              <w:r>
                <w:rPr>
                  <w:noProof/>
                </w:rPr>
                <w:t>ROHDE &amp; SCHWARZ</w:t>
              </w:r>
            </w:fldSimple>
          </w:p>
        </w:tc>
      </w:tr>
      <w:tr w:rsidR="006E7F13" w14:paraId="5AA52722" w14:textId="77777777" w:rsidTr="009410AA">
        <w:tc>
          <w:tcPr>
            <w:tcW w:w="1843" w:type="dxa"/>
            <w:tcBorders>
              <w:left w:val="single" w:sz="4" w:space="0" w:color="auto"/>
            </w:tcBorders>
          </w:tcPr>
          <w:p w14:paraId="64485340" w14:textId="77777777" w:rsidR="006E7F13" w:rsidRDefault="006E7F13" w:rsidP="009410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EB6BC" w14:textId="0D35A470" w:rsidR="006E7F13" w:rsidRDefault="006E7F13" w:rsidP="009410AA">
            <w:pPr>
              <w:pStyle w:val="CRCoverPage"/>
              <w:spacing w:after="0"/>
              <w:ind w:left="100"/>
              <w:rPr>
                <w:noProof/>
              </w:rPr>
            </w:pPr>
            <w:r>
              <w:t>R5</w:t>
            </w:r>
            <w:fldSimple w:instr=" DOCPROPERTY  SourceIfTsg  \* MERGEFORMAT "/>
          </w:p>
        </w:tc>
      </w:tr>
      <w:tr w:rsidR="006E7F13" w14:paraId="1067D066" w14:textId="77777777" w:rsidTr="009410AA">
        <w:tc>
          <w:tcPr>
            <w:tcW w:w="1843" w:type="dxa"/>
            <w:tcBorders>
              <w:left w:val="single" w:sz="4" w:space="0" w:color="auto"/>
            </w:tcBorders>
          </w:tcPr>
          <w:p w14:paraId="0CDB1F38"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4D494EFB" w14:textId="77777777" w:rsidR="006E7F13" w:rsidRDefault="006E7F13" w:rsidP="009410AA">
            <w:pPr>
              <w:pStyle w:val="CRCoverPage"/>
              <w:spacing w:after="0"/>
              <w:rPr>
                <w:noProof/>
                <w:sz w:val="8"/>
                <w:szCs w:val="8"/>
              </w:rPr>
            </w:pPr>
          </w:p>
        </w:tc>
      </w:tr>
      <w:tr w:rsidR="006E7F13" w14:paraId="11E75531" w14:textId="77777777" w:rsidTr="009410AA">
        <w:tc>
          <w:tcPr>
            <w:tcW w:w="1843" w:type="dxa"/>
            <w:tcBorders>
              <w:left w:val="single" w:sz="4" w:space="0" w:color="auto"/>
            </w:tcBorders>
          </w:tcPr>
          <w:p w14:paraId="79B28B07" w14:textId="77777777" w:rsidR="006E7F13" w:rsidRDefault="006E7F13" w:rsidP="009410AA">
            <w:pPr>
              <w:pStyle w:val="CRCoverPage"/>
              <w:tabs>
                <w:tab w:val="right" w:pos="1759"/>
              </w:tabs>
              <w:spacing w:after="0"/>
              <w:rPr>
                <w:b/>
                <w:i/>
                <w:noProof/>
              </w:rPr>
            </w:pPr>
            <w:r>
              <w:rPr>
                <w:b/>
                <w:i/>
                <w:noProof/>
              </w:rPr>
              <w:t>Work item code:</w:t>
            </w:r>
          </w:p>
        </w:tc>
        <w:tc>
          <w:tcPr>
            <w:tcW w:w="3686" w:type="dxa"/>
            <w:gridSpan w:val="5"/>
            <w:shd w:val="pct30" w:color="FFFF00" w:fill="auto"/>
          </w:tcPr>
          <w:p w14:paraId="518C91AA" w14:textId="77777777" w:rsidR="006E7F13" w:rsidRDefault="006E7F13" w:rsidP="009410A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8BD05FF" w14:textId="77777777" w:rsidR="006E7F13" w:rsidRDefault="006E7F13" w:rsidP="009410AA">
            <w:pPr>
              <w:pStyle w:val="CRCoverPage"/>
              <w:spacing w:after="0"/>
              <w:ind w:right="100"/>
              <w:rPr>
                <w:noProof/>
              </w:rPr>
            </w:pPr>
          </w:p>
        </w:tc>
        <w:tc>
          <w:tcPr>
            <w:tcW w:w="1417" w:type="dxa"/>
            <w:gridSpan w:val="3"/>
            <w:tcBorders>
              <w:left w:val="nil"/>
            </w:tcBorders>
          </w:tcPr>
          <w:p w14:paraId="269BB5F2" w14:textId="77777777" w:rsidR="006E7F13" w:rsidRDefault="006E7F13" w:rsidP="009410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C222" w14:textId="77777777" w:rsidR="006E7F13" w:rsidRDefault="006E7F13" w:rsidP="009410AA">
            <w:pPr>
              <w:pStyle w:val="CRCoverPage"/>
              <w:spacing w:after="0"/>
              <w:ind w:left="100"/>
              <w:rPr>
                <w:noProof/>
              </w:rPr>
            </w:pPr>
            <w:fldSimple w:instr=" DOCPROPERTY  ResDate  \* MERGEFORMAT ">
              <w:r>
                <w:rPr>
                  <w:noProof/>
                </w:rPr>
                <w:t>2021-12-03</w:t>
              </w:r>
            </w:fldSimple>
          </w:p>
        </w:tc>
      </w:tr>
      <w:tr w:rsidR="006E7F13" w14:paraId="217FA7A8" w14:textId="77777777" w:rsidTr="009410AA">
        <w:tc>
          <w:tcPr>
            <w:tcW w:w="1843" w:type="dxa"/>
            <w:tcBorders>
              <w:left w:val="single" w:sz="4" w:space="0" w:color="auto"/>
            </w:tcBorders>
          </w:tcPr>
          <w:p w14:paraId="72BBED2C" w14:textId="77777777" w:rsidR="006E7F13" w:rsidRDefault="006E7F13" w:rsidP="009410AA">
            <w:pPr>
              <w:pStyle w:val="CRCoverPage"/>
              <w:spacing w:after="0"/>
              <w:rPr>
                <w:b/>
                <w:i/>
                <w:noProof/>
                <w:sz w:val="8"/>
                <w:szCs w:val="8"/>
              </w:rPr>
            </w:pPr>
          </w:p>
        </w:tc>
        <w:tc>
          <w:tcPr>
            <w:tcW w:w="1986" w:type="dxa"/>
            <w:gridSpan w:val="4"/>
          </w:tcPr>
          <w:p w14:paraId="2E86AFEA" w14:textId="77777777" w:rsidR="006E7F13" w:rsidRDefault="006E7F13" w:rsidP="009410AA">
            <w:pPr>
              <w:pStyle w:val="CRCoverPage"/>
              <w:spacing w:after="0"/>
              <w:rPr>
                <w:noProof/>
                <w:sz w:val="8"/>
                <w:szCs w:val="8"/>
              </w:rPr>
            </w:pPr>
          </w:p>
        </w:tc>
        <w:tc>
          <w:tcPr>
            <w:tcW w:w="2267" w:type="dxa"/>
            <w:gridSpan w:val="2"/>
          </w:tcPr>
          <w:p w14:paraId="00177276" w14:textId="77777777" w:rsidR="006E7F13" w:rsidRDefault="006E7F13" w:rsidP="009410AA">
            <w:pPr>
              <w:pStyle w:val="CRCoverPage"/>
              <w:spacing w:after="0"/>
              <w:rPr>
                <w:noProof/>
                <w:sz w:val="8"/>
                <w:szCs w:val="8"/>
              </w:rPr>
            </w:pPr>
          </w:p>
        </w:tc>
        <w:tc>
          <w:tcPr>
            <w:tcW w:w="1417" w:type="dxa"/>
            <w:gridSpan w:val="3"/>
          </w:tcPr>
          <w:p w14:paraId="1E8ED32A" w14:textId="77777777" w:rsidR="006E7F13" w:rsidRDefault="006E7F13" w:rsidP="009410AA">
            <w:pPr>
              <w:pStyle w:val="CRCoverPage"/>
              <w:spacing w:after="0"/>
              <w:rPr>
                <w:noProof/>
                <w:sz w:val="8"/>
                <w:szCs w:val="8"/>
              </w:rPr>
            </w:pPr>
          </w:p>
        </w:tc>
        <w:tc>
          <w:tcPr>
            <w:tcW w:w="2127" w:type="dxa"/>
            <w:tcBorders>
              <w:right w:val="single" w:sz="4" w:space="0" w:color="auto"/>
            </w:tcBorders>
          </w:tcPr>
          <w:p w14:paraId="6847B1DF" w14:textId="77777777" w:rsidR="006E7F13" w:rsidRDefault="006E7F13" w:rsidP="009410AA">
            <w:pPr>
              <w:pStyle w:val="CRCoverPage"/>
              <w:spacing w:after="0"/>
              <w:rPr>
                <w:noProof/>
                <w:sz w:val="8"/>
                <w:szCs w:val="8"/>
              </w:rPr>
            </w:pPr>
          </w:p>
        </w:tc>
      </w:tr>
      <w:tr w:rsidR="006E7F13" w14:paraId="7EA1D38E" w14:textId="77777777" w:rsidTr="009410AA">
        <w:trPr>
          <w:cantSplit/>
        </w:trPr>
        <w:tc>
          <w:tcPr>
            <w:tcW w:w="1843" w:type="dxa"/>
            <w:tcBorders>
              <w:left w:val="single" w:sz="4" w:space="0" w:color="auto"/>
            </w:tcBorders>
          </w:tcPr>
          <w:p w14:paraId="394FA43C" w14:textId="77777777" w:rsidR="006E7F13" w:rsidRDefault="006E7F13" w:rsidP="009410AA">
            <w:pPr>
              <w:pStyle w:val="CRCoverPage"/>
              <w:tabs>
                <w:tab w:val="right" w:pos="1759"/>
              </w:tabs>
              <w:spacing w:after="0"/>
              <w:rPr>
                <w:b/>
                <w:i/>
                <w:noProof/>
              </w:rPr>
            </w:pPr>
            <w:r>
              <w:rPr>
                <w:b/>
                <w:i/>
                <w:noProof/>
              </w:rPr>
              <w:t>Category:</w:t>
            </w:r>
          </w:p>
        </w:tc>
        <w:tc>
          <w:tcPr>
            <w:tcW w:w="851" w:type="dxa"/>
            <w:shd w:val="pct30" w:color="FFFF00" w:fill="auto"/>
          </w:tcPr>
          <w:p w14:paraId="3F5C6139" w14:textId="77777777" w:rsidR="006E7F13" w:rsidRDefault="006E7F13" w:rsidP="009410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60A8FDD" w14:textId="77777777" w:rsidR="006E7F13" w:rsidRDefault="006E7F13" w:rsidP="009410AA">
            <w:pPr>
              <w:pStyle w:val="CRCoverPage"/>
              <w:spacing w:after="0"/>
              <w:rPr>
                <w:noProof/>
              </w:rPr>
            </w:pPr>
          </w:p>
        </w:tc>
        <w:tc>
          <w:tcPr>
            <w:tcW w:w="1417" w:type="dxa"/>
            <w:gridSpan w:val="3"/>
            <w:tcBorders>
              <w:left w:val="nil"/>
            </w:tcBorders>
          </w:tcPr>
          <w:p w14:paraId="6E3DE80D" w14:textId="77777777" w:rsidR="006E7F13" w:rsidRDefault="006E7F13" w:rsidP="009410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C2199" w14:textId="77777777" w:rsidR="006E7F13" w:rsidRDefault="006E7F13" w:rsidP="009410AA">
            <w:pPr>
              <w:pStyle w:val="CRCoverPage"/>
              <w:spacing w:after="0"/>
              <w:ind w:left="100"/>
              <w:rPr>
                <w:noProof/>
              </w:rPr>
            </w:pPr>
            <w:fldSimple w:instr=" DOCPROPERTY  Release  \* MERGEFORMAT ">
              <w:r>
                <w:rPr>
                  <w:noProof/>
                </w:rPr>
                <w:t>Rel-16</w:t>
              </w:r>
            </w:fldSimple>
          </w:p>
        </w:tc>
      </w:tr>
      <w:tr w:rsidR="006E7F13" w14:paraId="7376E816" w14:textId="77777777" w:rsidTr="009410AA">
        <w:tc>
          <w:tcPr>
            <w:tcW w:w="1843" w:type="dxa"/>
            <w:tcBorders>
              <w:left w:val="single" w:sz="4" w:space="0" w:color="auto"/>
              <w:bottom w:val="single" w:sz="4" w:space="0" w:color="auto"/>
            </w:tcBorders>
          </w:tcPr>
          <w:p w14:paraId="213DDAC9" w14:textId="77777777" w:rsidR="006E7F13" w:rsidRDefault="006E7F13" w:rsidP="009410AA">
            <w:pPr>
              <w:pStyle w:val="CRCoverPage"/>
              <w:spacing w:after="0"/>
              <w:rPr>
                <w:b/>
                <w:i/>
                <w:noProof/>
              </w:rPr>
            </w:pPr>
          </w:p>
        </w:tc>
        <w:tc>
          <w:tcPr>
            <w:tcW w:w="4677" w:type="dxa"/>
            <w:gridSpan w:val="8"/>
            <w:tcBorders>
              <w:bottom w:val="single" w:sz="4" w:space="0" w:color="auto"/>
            </w:tcBorders>
          </w:tcPr>
          <w:p w14:paraId="5CFF0F95" w14:textId="77777777" w:rsidR="006E7F13" w:rsidRDefault="006E7F13" w:rsidP="009410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5BAAB" w14:textId="77777777" w:rsidR="006E7F13" w:rsidRDefault="006E7F13" w:rsidP="009410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70F68" w14:textId="77777777" w:rsidR="006E7F13" w:rsidRPr="007C2097" w:rsidRDefault="006E7F13" w:rsidP="009410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7F13" w14:paraId="265E9F61" w14:textId="77777777" w:rsidTr="009410AA">
        <w:tc>
          <w:tcPr>
            <w:tcW w:w="1843" w:type="dxa"/>
          </w:tcPr>
          <w:p w14:paraId="33B295FE" w14:textId="77777777" w:rsidR="006E7F13" w:rsidRDefault="006E7F13" w:rsidP="009410AA">
            <w:pPr>
              <w:pStyle w:val="CRCoverPage"/>
              <w:spacing w:after="0"/>
              <w:rPr>
                <w:b/>
                <w:i/>
                <w:noProof/>
                <w:sz w:val="8"/>
                <w:szCs w:val="8"/>
              </w:rPr>
            </w:pPr>
          </w:p>
        </w:tc>
        <w:tc>
          <w:tcPr>
            <w:tcW w:w="7797" w:type="dxa"/>
            <w:gridSpan w:val="10"/>
          </w:tcPr>
          <w:p w14:paraId="653110CE" w14:textId="77777777" w:rsidR="006E7F13" w:rsidRDefault="006E7F13" w:rsidP="009410AA">
            <w:pPr>
              <w:pStyle w:val="CRCoverPage"/>
              <w:spacing w:after="0"/>
              <w:rPr>
                <w:noProof/>
                <w:sz w:val="8"/>
                <w:szCs w:val="8"/>
              </w:rPr>
            </w:pPr>
          </w:p>
        </w:tc>
      </w:tr>
      <w:tr w:rsidR="006E7F13" w14:paraId="1AB6FC6B" w14:textId="77777777" w:rsidTr="009410AA">
        <w:tc>
          <w:tcPr>
            <w:tcW w:w="2694" w:type="dxa"/>
            <w:gridSpan w:val="2"/>
            <w:tcBorders>
              <w:top w:val="single" w:sz="4" w:space="0" w:color="auto"/>
              <w:left w:val="single" w:sz="4" w:space="0" w:color="auto"/>
            </w:tcBorders>
          </w:tcPr>
          <w:p w14:paraId="17151F56" w14:textId="77777777" w:rsidR="006E7F13" w:rsidRDefault="006E7F13" w:rsidP="006E7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EA94" w14:textId="4E4B14A7" w:rsidR="006E7F13" w:rsidRDefault="006E7F13" w:rsidP="006E7F1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8.36 </w:t>
            </w:r>
            <w:r w:rsidRPr="00501B87">
              <w:rPr>
                <w:noProof/>
              </w:rPr>
              <w:t>using IWD 21wk</w:t>
            </w:r>
            <w:r>
              <w:rPr>
                <w:noProof/>
              </w:rPr>
              <w:t>37</w:t>
            </w:r>
          </w:p>
        </w:tc>
      </w:tr>
      <w:tr w:rsidR="006E7F13" w14:paraId="458B6004" w14:textId="77777777" w:rsidTr="009410AA">
        <w:tc>
          <w:tcPr>
            <w:tcW w:w="2694" w:type="dxa"/>
            <w:gridSpan w:val="2"/>
            <w:tcBorders>
              <w:left w:val="single" w:sz="4" w:space="0" w:color="auto"/>
            </w:tcBorders>
          </w:tcPr>
          <w:p w14:paraId="78FE67BD"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52DEB9D1" w14:textId="77777777" w:rsidR="006E7F13" w:rsidRDefault="006E7F13" w:rsidP="006E7F13">
            <w:pPr>
              <w:pStyle w:val="CRCoverPage"/>
              <w:spacing w:after="0"/>
              <w:rPr>
                <w:noProof/>
                <w:sz w:val="8"/>
                <w:szCs w:val="8"/>
              </w:rPr>
            </w:pPr>
          </w:p>
        </w:tc>
      </w:tr>
      <w:tr w:rsidR="006E7F13" w14:paraId="66101D66" w14:textId="77777777" w:rsidTr="009410AA">
        <w:tc>
          <w:tcPr>
            <w:tcW w:w="2694" w:type="dxa"/>
            <w:gridSpan w:val="2"/>
            <w:tcBorders>
              <w:left w:val="single" w:sz="4" w:space="0" w:color="auto"/>
            </w:tcBorders>
          </w:tcPr>
          <w:p w14:paraId="0EEF522C" w14:textId="77777777" w:rsidR="006E7F13" w:rsidRDefault="006E7F13" w:rsidP="006E7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017DC" w14:textId="31642DA6" w:rsidR="006E7F13" w:rsidRDefault="006E7F13" w:rsidP="006E7F1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8.36 </w:t>
            </w:r>
            <w:r w:rsidRPr="00501B87">
              <w:rPr>
                <w:noProof/>
              </w:rPr>
              <w:t>required for approval. See detailed change description for further information</w:t>
            </w:r>
          </w:p>
        </w:tc>
      </w:tr>
      <w:tr w:rsidR="006E7F13" w14:paraId="5C1339D7" w14:textId="77777777" w:rsidTr="009410AA">
        <w:tc>
          <w:tcPr>
            <w:tcW w:w="2694" w:type="dxa"/>
            <w:gridSpan w:val="2"/>
            <w:tcBorders>
              <w:left w:val="single" w:sz="4" w:space="0" w:color="auto"/>
            </w:tcBorders>
          </w:tcPr>
          <w:p w14:paraId="1344C107"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4FADDD65" w14:textId="77777777" w:rsidR="006E7F13" w:rsidRDefault="006E7F13" w:rsidP="006E7F13">
            <w:pPr>
              <w:pStyle w:val="CRCoverPage"/>
              <w:spacing w:after="0"/>
              <w:rPr>
                <w:noProof/>
                <w:sz w:val="8"/>
                <w:szCs w:val="8"/>
              </w:rPr>
            </w:pPr>
          </w:p>
        </w:tc>
      </w:tr>
      <w:tr w:rsidR="006E7F13" w14:paraId="5D76F7A0" w14:textId="77777777" w:rsidTr="009410AA">
        <w:tc>
          <w:tcPr>
            <w:tcW w:w="2694" w:type="dxa"/>
            <w:gridSpan w:val="2"/>
            <w:tcBorders>
              <w:left w:val="single" w:sz="4" w:space="0" w:color="auto"/>
              <w:bottom w:val="single" w:sz="4" w:space="0" w:color="auto"/>
            </w:tcBorders>
          </w:tcPr>
          <w:p w14:paraId="689ED840" w14:textId="77777777" w:rsidR="006E7F13" w:rsidRDefault="006E7F13" w:rsidP="006E7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B05B6" w14:textId="6B38111E" w:rsidR="006E7F13" w:rsidRDefault="006E7F13" w:rsidP="006E7F13">
            <w:pPr>
              <w:pStyle w:val="CRCoverPage"/>
              <w:spacing w:after="0"/>
              <w:ind w:left="100"/>
              <w:rPr>
                <w:noProof/>
              </w:rPr>
            </w:pPr>
            <w:r w:rsidRPr="00501B87">
              <w:rPr>
                <w:noProof/>
              </w:rPr>
              <w:t>Test case will not be added to ATS</w:t>
            </w:r>
            <w:r>
              <w:rPr>
                <w:noProof/>
              </w:rPr>
              <w:t>.</w:t>
            </w:r>
          </w:p>
        </w:tc>
      </w:tr>
      <w:tr w:rsidR="006E7F13" w14:paraId="51363A6E" w14:textId="77777777" w:rsidTr="009410AA">
        <w:tc>
          <w:tcPr>
            <w:tcW w:w="2694" w:type="dxa"/>
            <w:gridSpan w:val="2"/>
          </w:tcPr>
          <w:p w14:paraId="38068D2B" w14:textId="77777777" w:rsidR="006E7F13" w:rsidRDefault="006E7F13" w:rsidP="006E7F13">
            <w:pPr>
              <w:pStyle w:val="CRCoverPage"/>
              <w:spacing w:after="0"/>
              <w:rPr>
                <w:b/>
                <w:i/>
                <w:noProof/>
                <w:sz w:val="8"/>
                <w:szCs w:val="8"/>
              </w:rPr>
            </w:pPr>
          </w:p>
        </w:tc>
        <w:tc>
          <w:tcPr>
            <w:tcW w:w="6946" w:type="dxa"/>
            <w:gridSpan w:val="9"/>
          </w:tcPr>
          <w:p w14:paraId="6E626E81" w14:textId="77777777" w:rsidR="006E7F13" w:rsidRDefault="006E7F13" w:rsidP="006E7F13">
            <w:pPr>
              <w:pStyle w:val="CRCoverPage"/>
              <w:spacing w:after="0"/>
              <w:rPr>
                <w:noProof/>
                <w:sz w:val="8"/>
                <w:szCs w:val="8"/>
              </w:rPr>
            </w:pPr>
          </w:p>
        </w:tc>
      </w:tr>
      <w:tr w:rsidR="006E7F13" w14:paraId="13FDD7D0" w14:textId="77777777" w:rsidTr="009410AA">
        <w:tc>
          <w:tcPr>
            <w:tcW w:w="2694" w:type="dxa"/>
            <w:gridSpan w:val="2"/>
            <w:tcBorders>
              <w:top w:val="single" w:sz="4" w:space="0" w:color="auto"/>
              <w:left w:val="single" w:sz="4" w:space="0" w:color="auto"/>
            </w:tcBorders>
          </w:tcPr>
          <w:p w14:paraId="286C79A2" w14:textId="77777777" w:rsidR="006E7F13" w:rsidRDefault="006E7F13" w:rsidP="006E7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3165D" w14:textId="60F5A79A" w:rsidR="006E7F13" w:rsidRDefault="006E7F13" w:rsidP="006E7F13">
            <w:pPr>
              <w:pStyle w:val="CRCoverPage"/>
              <w:spacing w:after="0"/>
              <w:ind w:left="100"/>
              <w:rPr>
                <w:noProof/>
              </w:rPr>
            </w:pPr>
            <w:r>
              <w:rPr>
                <w:noProof/>
              </w:rPr>
              <w:t>8.36.NR5GC</w:t>
            </w:r>
          </w:p>
        </w:tc>
      </w:tr>
      <w:tr w:rsidR="006E7F13" w14:paraId="4F5ACD86" w14:textId="77777777" w:rsidTr="009410AA">
        <w:tc>
          <w:tcPr>
            <w:tcW w:w="2694" w:type="dxa"/>
            <w:gridSpan w:val="2"/>
            <w:tcBorders>
              <w:left w:val="single" w:sz="4" w:space="0" w:color="auto"/>
            </w:tcBorders>
          </w:tcPr>
          <w:p w14:paraId="0C4CFADE"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0040C1E3" w14:textId="77777777" w:rsidR="006E7F13" w:rsidRDefault="006E7F13" w:rsidP="006E7F13">
            <w:pPr>
              <w:pStyle w:val="CRCoverPage"/>
              <w:spacing w:after="0"/>
              <w:rPr>
                <w:noProof/>
                <w:sz w:val="8"/>
                <w:szCs w:val="8"/>
              </w:rPr>
            </w:pPr>
          </w:p>
        </w:tc>
      </w:tr>
      <w:tr w:rsidR="006E7F13" w14:paraId="4585DB56" w14:textId="77777777" w:rsidTr="009410AA">
        <w:tc>
          <w:tcPr>
            <w:tcW w:w="2694" w:type="dxa"/>
            <w:gridSpan w:val="2"/>
            <w:tcBorders>
              <w:left w:val="single" w:sz="4" w:space="0" w:color="auto"/>
            </w:tcBorders>
          </w:tcPr>
          <w:p w14:paraId="698B6006" w14:textId="77777777" w:rsidR="006E7F13" w:rsidRDefault="006E7F13" w:rsidP="006E7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FC64F" w14:textId="77777777" w:rsidR="006E7F13" w:rsidRDefault="006E7F13" w:rsidP="006E7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8F67" w14:textId="77777777" w:rsidR="006E7F13" w:rsidRDefault="006E7F13" w:rsidP="006E7F13">
            <w:pPr>
              <w:pStyle w:val="CRCoverPage"/>
              <w:spacing w:after="0"/>
              <w:jc w:val="center"/>
              <w:rPr>
                <w:b/>
                <w:caps/>
                <w:noProof/>
              </w:rPr>
            </w:pPr>
            <w:r>
              <w:rPr>
                <w:b/>
                <w:caps/>
                <w:noProof/>
              </w:rPr>
              <w:t>N</w:t>
            </w:r>
          </w:p>
        </w:tc>
        <w:tc>
          <w:tcPr>
            <w:tcW w:w="2977" w:type="dxa"/>
            <w:gridSpan w:val="4"/>
          </w:tcPr>
          <w:p w14:paraId="48653FEE" w14:textId="77777777" w:rsidR="006E7F13" w:rsidRDefault="006E7F13" w:rsidP="006E7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25B4F" w14:textId="77777777" w:rsidR="006E7F13" w:rsidRDefault="006E7F13" w:rsidP="006E7F13">
            <w:pPr>
              <w:pStyle w:val="CRCoverPage"/>
              <w:spacing w:after="0"/>
              <w:ind w:left="99"/>
              <w:rPr>
                <w:noProof/>
              </w:rPr>
            </w:pPr>
          </w:p>
        </w:tc>
      </w:tr>
      <w:tr w:rsidR="006E7F13" w14:paraId="0C13DBEB" w14:textId="77777777" w:rsidTr="009410AA">
        <w:tc>
          <w:tcPr>
            <w:tcW w:w="2694" w:type="dxa"/>
            <w:gridSpan w:val="2"/>
            <w:tcBorders>
              <w:left w:val="single" w:sz="4" w:space="0" w:color="auto"/>
            </w:tcBorders>
          </w:tcPr>
          <w:p w14:paraId="3B3C52FA" w14:textId="77777777" w:rsidR="006E7F13" w:rsidRDefault="006E7F13" w:rsidP="006E7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80768"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0D84E" w14:textId="34C1B65B" w:rsidR="006E7F13" w:rsidRDefault="006E7F13" w:rsidP="006E7F13">
            <w:pPr>
              <w:pStyle w:val="CRCoverPage"/>
              <w:spacing w:after="0"/>
              <w:jc w:val="center"/>
              <w:rPr>
                <w:b/>
                <w:caps/>
                <w:noProof/>
              </w:rPr>
            </w:pPr>
            <w:r>
              <w:rPr>
                <w:b/>
                <w:caps/>
                <w:noProof/>
              </w:rPr>
              <w:t>x</w:t>
            </w:r>
          </w:p>
        </w:tc>
        <w:tc>
          <w:tcPr>
            <w:tcW w:w="2977" w:type="dxa"/>
            <w:gridSpan w:val="4"/>
          </w:tcPr>
          <w:p w14:paraId="7A86F2A9" w14:textId="77777777" w:rsidR="006E7F13" w:rsidRDefault="006E7F13" w:rsidP="006E7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44CB" w14:textId="5DF213D5" w:rsidR="006E7F13" w:rsidRDefault="006E7F13" w:rsidP="006E7F13">
            <w:pPr>
              <w:pStyle w:val="CRCoverPage"/>
              <w:spacing w:after="0"/>
              <w:ind w:left="99"/>
              <w:rPr>
                <w:noProof/>
              </w:rPr>
            </w:pPr>
          </w:p>
        </w:tc>
      </w:tr>
      <w:tr w:rsidR="006E7F13" w14:paraId="66B15AEE" w14:textId="77777777" w:rsidTr="009410AA">
        <w:tc>
          <w:tcPr>
            <w:tcW w:w="2694" w:type="dxa"/>
            <w:gridSpan w:val="2"/>
            <w:tcBorders>
              <w:left w:val="single" w:sz="4" w:space="0" w:color="auto"/>
            </w:tcBorders>
          </w:tcPr>
          <w:p w14:paraId="70E87460" w14:textId="77777777" w:rsidR="006E7F13" w:rsidRDefault="006E7F13" w:rsidP="006E7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574F2"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3B4F" w14:textId="067DA012" w:rsidR="006E7F13" w:rsidRDefault="006E7F13" w:rsidP="006E7F13">
            <w:pPr>
              <w:pStyle w:val="CRCoverPage"/>
              <w:spacing w:after="0"/>
              <w:jc w:val="center"/>
              <w:rPr>
                <w:b/>
                <w:caps/>
                <w:noProof/>
              </w:rPr>
            </w:pPr>
            <w:r>
              <w:rPr>
                <w:b/>
                <w:caps/>
                <w:noProof/>
              </w:rPr>
              <w:t>x</w:t>
            </w:r>
          </w:p>
        </w:tc>
        <w:tc>
          <w:tcPr>
            <w:tcW w:w="2977" w:type="dxa"/>
            <w:gridSpan w:val="4"/>
          </w:tcPr>
          <w:p w14:paraId="530425E8" w14:textId="77777777" w:rsidR="006E7F13" w:rsidRDefault="006E7F13" w:rsidP="006E7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F17CF" w14:textId="2AEFC698" w:rsidR="006E7F13" w:rsidRDefault="006E7F13" w:rsidP="006E7F13">
            <w:pPr>
              <w:pStyle w:val="CRCoverPage"/>
              <w:spacing w:after="0"/>
              <w:ind w:left="99"/>
              <w:rPr>
                <w:noProof/>
              </w:rPr>
            </w:pPr>
          </w:p>
        </w:tc>
      </w:tr>
      <w:tr w:rsidR="006E7F13" w14:paraId="62115707" w14:textId="77777777" w:rsidTr="009410AA">
        <w:tc>
          <w:tcPr>
            <w:tcW w:w="2694" w:type="dxa"/>
            <w:gridSpan w:val="2"/>
            <w:tcBorders>
              <w:left w:val="single" w:sz="4" w:space="0" w:color="auto"/>
            </w:tcBorders>
          </w:tcPr>
          <w:p w14:paraId="3CFA4A88" w14:textId="77777777" w:rsidR="006E7F13" w:rsidRDefault="006E7F13" w:rsidP="006E7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A16B9"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6B6CF" w14:textId="1C72924E" w:rsidR="006E7F13" w:rsidRDefault="006E7F13" w:rsidP="006E7F13">
            <w:pPr>
              <w:pStyle w:val="CRCoverPage"/>
              <w:spacing w:after="0"/>
              <w:jc w:val="center"/>
              <w:rPr>
                <w:b/>
                <w:caps/>
                <w:noProof/>
              </w:rPr>
            </w:pPr>
            <w:r>
              <w:rPr>
                <w:b/>
                <w:caps/>
                <w:noProof/>
              </w:rPr>
              <w:t>x</w:t>
            </w:r>
          </w:p>
        </w:tc>
        <w:tc>
          <w:tcPr>
            <w:tcW w:w="2977" w:type="dxa"/>
            <w:gridSpan w:val="4"/>
          </w:tcPr>
          <w:p w14:paraId="597009DA" w14:textId="77777777" w:rsidR="006E7F13" w:rsidRDefault="006E7F13" w:rsidP="006E7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6C431" w14:textId="4BA2847E" w:rsidR="006E7F13" w:rsidRDefault="006E7F13" w:rsidP="006E7F13">
            <w:pPr>
              <w:pStyle w:val="CRCoverPage"/>
              <w:spacing w:after="0"/>
              <w:ind w:left="99"/>
              <w:rPr>
                <w:noProof/>
              </w:rPr>
            </w:pPr>
          </w:p>
        </w:tc>
      </w:tr>
      <w:tr w:rsidR="006E7F13" w14:paraId="4AF74043" w14:textId="77777777" w:rsidTr="009410AA">
        <w:tc>
          <w:tcPr>
            <w:tcW w:w="2694" w:type="dxa"/>
            <w:gridSpan w:val="2"/>
            <w:tcBorders>
              <w:left w:val="single" w:sz="4" w:space="0" w:color="auto"/>
            </w:tcBorders>
          </w:tcPr>
          <w:p w14:paraId="4E448F78" w14:textId="77777777" w:rsidR="006E7F13" w:rsidRDefault="006E7F13" w:rsidP="006E7F13">
            <w:pPr>
              <w:pStyle w:val="CRCoverPage"/>
              <w:spacing w:after="0"/>
              <w:rPr>
                <w:b/>
                <w:i/>
                <w:noProof/>
              </w:rPr>
            </w:pPr>
          </w:p>
        </w:tc>
        <w:tc>
          <w:tcPr>
            <w:tcW w:w="6946" w:type="dxa"/>
            <w:gridSpan w:val="9"/>
            <w:tcBorders>
              <w:right w:val="single" w:sz="4" w:space="0" w:color="auto"/>
            </w:tcBorders>
          </w:tcPr>
          <w:p w14:paraId="3740C5F6" w14:textId="77777777" w:rsidR="006E7F13" w:rsidRDefault="006E7F13" w:rsidP="006E7F13">
            <w:pPr>
              <w:pStyle w:val="CRCoverPage"/>
              <w:spacing w:after="0"/>
              <w:rPr>
                <w:noProof/>
              </w:rPr>
            </w:pPr>
          </w:p>
        </w:tc>
      </w:tr>
      <w:tr w:rsidR="006E7F13" w14:paraId="1F80D725" w14:textId="77777777" w:rsidTr="009410AA">
        <w:tc>
          <w:tcPr>
            <w:tcW w:w="2694" w:type="dxa"/>
            <w:gridSpan w:val="2"/>
            <w:tcBorders>
              <w:left w:val="single" w:sz="4" w:space="0" w:color="auto"/>
              <w:bottom w:val="single" w:sz="4" w:space="0" w:color="auto"/>
            </w:tcBorders>
          </w:tcPr>
          <w:p w14:paraId="0A6938A3" w14:textId="77777777" w:rsidR="006E7F13" w:rsidRDefault="006E7F13" w:rsidP="006E7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E8715" w14:textId="77777777" w:rsidR="006E7F13" w:rsidRDefault="006E7F13" w:rsidP="006E7F13">
            <w:pPr>
              <w:pStyle w:val="CRCoverPage"/>
              <w:spacing w:after="0"/>
              <w:ind w:left="100"/>
              <w:rPr>
                <w:noProof/>
              </w:rPr>
            </w:pPr>
          </w:p>
        </w:tc>
      </w:tr>
      <w:tr w:rsidR="006E7F13" w:rsidRPr="008863B9" w14:paraId="35080D59" w14:textId="77777777" w:rsidTr="009410AA">
        <w:tc>
          <w:tcPr>
            <w:tcW w:w="2694" w:type="dxa"/>
            <w:gridSpan w:val="2"/>
            <w:tcBorders>
              <w:top w:val="single" w:sz="4" w:space="0" w:color="auto"/>
              <w:bottom w:val="single" w:sz="4" w:space="0" w:color="auto"/>
            </w:tcBorders>
          </w:tcPr>
          <w:p w14:paraId="2CCA67DC" w14:textId="77777777" w:rsidR="006E7F13" w:rsidRPr="008863B9" w:rsidRDefault="006E7F13" w:rsidP="006E7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F1CFD" w14:textId="77777777" w:rsidR="006E7F13" w:rsidRPr="008863B9" w:rsidRDefault="006E7F13" w:rsidP="006E7F13">
            <w:pPr>
              <w:pStyle w:val="CRCoverPage"/>
              <w:spacing w:after="0"/>
              <w:ind w:left="100"/>
              <w:rPr>
                <w:noProof/>
                <w:sz w:val="8"/>
                <w:szCs w:val="8"/>
              </w:rPr>
            </w:pPr>
          </w:p>
        </w:tc>
      </w:tr>
      <w:tr w:rsidR="006E7F13" w14:paraId="212F7E3A" w14:textId="77777777" w:rsidTr="009410AA">
        <w:tc>
          <w:tcPr>
            <w:tcW w:w="2694" w:type="dxa"/>
            <w:gridSpan w:val="2"/>
            <w:tcBorders>
              <w:top w:val="single" w:sz="4" w:space="0" w:color="auto"/>
              <w:left w:val="single" w:sz="4" w:space="0" w:color="auto"/>
              <w:bottom w:val="single" w:sz="4" w:space="0" w:color="auto"/>
            </w:tcBorders>
          </w:tcPr>
          <w:p w14:paraId="10F4D77E" w14:textId="77777777" w:rsidR="006E7F13" w:rsidRDefault="006E7F13" w:rsidP="006E7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AD2E" w14:textId="77777777" w:rsidR="006E7F13" w:rsidRDefault="006E7F13" w:rsidP="006E7F1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9431591"/>
      <w:r w:rsidRPr="00D83A7A">
        <w:rPr>
          <w:rStyle w:val="Emphasis"/>
          <w:rFonts w:ascii="Arial" w:hAnsi="Arial" w:cs="Arial"/>
          <w:i w:val="0"/>
        </w:rPr>
        <w:lastRenderedPageBreak/>
        <w:t>Table of Contents</w:t>
      </w:r>
      <w:bookmarkEnd w:id="0"/>
    </w:p>
    <w:p w14:paraId="76F062A2" w14:textId="7B5D8AE9" w:rsidR="00C11EEE"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11EEE" w:rsidRPr="00EE7A49">
        <w:rPr>
          <w:rFonts w:ascii="Arial" w:hAnsi="Arial" w:cs="Arial"/>
          <w:iCs/>
        </w:rPr>
        <w:t>Table of Contents</w:t>
      </w:r>
      <w:r w:rsidR="00C11EEE">
        <w:tab/>
      </w:r>
      <w:r w:rsidR="00C11EEE">
        <w:fldChar w:fldCharType="begin"/>
      </w:r>
      <w:r w:rsidR="00C11EEE">
        <w:instrText xml:space="preserve"> PAGEREF _Toc89431591 \h </w:instrText>
      </w:r>
      <w:r w:rsidR="00C11EEE">
        <w:fldChar w:fldCharType="separate"/>
      </w:r>
      <w:r w:rsidR="00C11EEE">
        <w:t>2</w:t>
      </w:r>
      <w:r w:rsidR="00C11EEE">
        <w:fldChar w:fldCharType="end"/>
      </w:r>
    </w:p>
    <w:p w14:paraId="7F04C94C" w14:textId="0F48F950" w:rsidR="00C11EEE" w:rsidRDefault="00C11EEE">
      <w:pPr>
        <w:pStyle w:val="TOC1"/>
        <w:rPr>
          <w:rFonts w:asciiTheme="minorHAnsi" w:eastAsiaTheme="minorEastAsia" w:hAnsiTheme="minorHAnsi" w:cstheme="minorBidi"/>
          <w:szCs w:val="22"/>
          <w:lang w:eastAsia="en-GB"/>
        </w:rPr>
      </w:pPr>
      <w:r w:rsidRPr="00EE7A49">
        <w:rPr>
          <w:b/>
          <w:lang w:eastAsia="ja-JP"/>
        </w:rPr>
        <w:t>1</w:t>
      </w:r>
      <w:r>
        <w:rPr>
          <w:rFonts w:asciiTheme="minorHAnsi" w:eastAsiaTheme="minorEastAsia" w:hAnsiTheme="minorHAnsi" w:cstheme="minorBidi"/>
          <w:szCs w:val="22"/>
          <w:lang w:eastAsia="en-GB"/>
        </w:rPr>
        <w:tab/>
      </w:r>
      <w:r w:rsidRPr="00EE7A49">
        <w:rPr>
          <w:b/>
          <w:lang w:eastAsia="ja-JP"/>
        </w:rPr>
        <w:t>Overview</w:t>
      </w:r>
      <w:r>
        <w:tab/>
      </w:r>
      <w:r>
        <w:fldChar w:fldCharType="begin"/>
      </w:r>
      <w:r>
        <w:instrText xml:space="preserve"> PAGEREF _Toc89431592 \h </w:instrText>
      </w:r>
      <w:r>
        <w:fldChar w:fldCharType="separate"/>
      </w:r>
      <w:r>
        <w:t>3</w:t>
      </w:r>
      <w:r>
        <w:fldChar w:fldCharType="end"/>
      </w:r>
    </w:p>
    <w:p w14:paraId="75AB70E7" w14:textId="518FED0F" w:rsidR="00C11EEE" w:rsidRDefault="00C11EEE">
      <w:pPr>
        <w:pStyle w:val="TOC2"/>
        <w:rPr>
          <w:rFonts w:asciiTheme="minorHAnsi" w:eastAsiaTheme="minorEastAsia" w:hAnsiTheme="minorHAnsi" w:cstheme="minorBidi"/>
          <w:sz w:val="22"/>
          <w:szCs w:val="22"/>
          <w:lang w:eastAsia="en-GB"/>
        </w:rPr>
      </w:pPr>
      <w:r w:rsidRPr="00EE7A49">
        <w:rPr>
          <w:b/>
        </w:rPr>
        <w:t>1.1</w:t>
      </w:r>
      <w:r>
        <w:rPr>
          <w:rFonts w:asciiTheme="minorHAnsi" w:eastAsiaTheme="minorEastAsia" w:hAnsiTheme="minorHAnsi" w:cstheme="minorBidi"/>
          <w:sz w:val="22"/>
          <w:szCs w:val="22"/>
          <w:lang w:eastAsia="en-GB"/>
        </w:rPr>
        <w:tab/>
      </w:r>
      <w:r w:rsidRPr="00EE7A49">
        <w:rPr>
          <w:b/>
        </w:rPr>
        <w:t>Verification Test Summary</w:t>
      </w:r>
      <w:r>
        <w:tab/>
      </w:r>
      <w:r>
        <w:fldChar w:fldCharType="begin"/>
      </w:r>
      <w:r>
        <w:instrText xml:space="preserve"> PAGEREF _Toc89431593 \h </w:instrText>
      </w:r>
      <w:r>
        <w:fldChar w:fldCharType="separate"/>
      </w:r>
      <w:r>
        <w:t>3</w:t>
      </w:r>
      <w:r>
        <w:fldChar w:fldCharType="end"/>
      </w:r>
    </w:p>
    <w:p w14:paraId="4D173757" w14:textId="7A5B5D05" w:rsidR="00C11EEE" w:rsidRDefault="00C11EEE">
      <w:pPr>
        <w:pStyle w:val="TOC1"/>
        <w:rPr>
          <w:rFonts w:asciiTheme="minorHAnsi" w:eastAsiaTheme="minorEastAsia" w:hAnsiTheme="minorHAnsi" w:cstheme="minorBidi"/>
          <w:szCs w:val="22"/>
          <w:lang w:eastAsia="en-GB"/>
        </w:rPr>
      </w:pPr>
      <w:r w:rsidRPr="00EE7A49">
        <w:rPr>
          <w:b/>
        </w:rPr>
        <w:t>2</w:t>
      </w:r>
      <w:r>
        <w:rPr>
          <w:rFonts w:asciiTheme="minorHAnsi" w:eastAsiaTheme="minorEastAsia" w:hAnsiTheme="minorHAnsi" w:cstheme="minorBidi"/>
          <w:szCs w:val="22"/>
          <w:lang w:eastAsia="en-GB"/>
        </w:rPr>
        <w:tab/>
      </w:r>
      <w:r w:rsidRPr="00EE7A49">
        <w:rPr>
          <w:b/>
        </w:rPr>
        <w:t>Corrections required</w:t>
      </w:r>
      <w:r>
        <w:tab/>
      </w:r>
      <w:r>
        <w:fldChar w:fldCharType="begin"/>
      </w:r>
      <w:r>
        <w:instrText xml:space="preserve"> PAGEREF _Toc89431594 \h </w:instrText>
      </w:r>
      <w:r>
        <w:fldChar w:fldCharType="separate"/>
      </w:r>
      <w:r>
        <w:t>3</w:t>
      </w:r>
      <w:r>
        <w:fldChar w:fldCharType="end"/>
      </w:r>
    </w:p>
    <w:p w14:paraId="0EB2F454" w14:textId="0D0E0FD9" w:rsidR="00C11EEE" w:rsidRDefault="00C11EEE">
      <w:pPr>
        <w:pStyle w:val="TOC1"/>
        <w:rPr>
          <w:rFonts w:asciiTheme="minorHAnsi" w:eastAsiaTheme="minorEastAsia" w:hAnsiTheme="minorHAnsi" w:cstheme="minorBidi"/>
          <w:szCs w:val="22"/>
          <w:lang w:eastAsia="en-GB"/>
        </w:rPr>
      </w:pPr>
      <w:r w:rsidRPr="00EE7A49">
        <w:rPr>
          <w:rFonts w:cs="Arial"/>
          <w:b/>
        </w:rPr>
        <w:t>3</w:t>
      </w:r>
      <w:r>
        <w:rPr>
          <w:rFonts w:asciiTheme="minorHAnsi" w:eastAsiaTheme="minorEastAsia" w:hAnsiTheme="minorHAnsi" w:cstheme="minorBidi"/>
          <w:szCs w:val="22"/>
          <w:lang w:eastAsia="en-GB"/>
        </w:rPr>
        <w:tab/>
      </w:r>
      <w:r w:rsidRPr="00EE7A49">
        <w:rPr>
          <w:rFonts w:cs="Arial"/>
          <w:b/>
        </w:rPr>
        <w:t>Branches executed</w:t>
      </w:r>
      <w:r>
        <w:tab/>
      </w:r>
      <w:r>
        <w:fldChar w:fldCharType="begin"/>
      </w:r>
      <w:r>
        <w:instrText xml:space="preserve"> PAGEREF _Toc89431595 \h </w:instrText>
      </w:r>
      <w:r>
        <w:fldChar w:fldCharType="separate"/>
      </w:r>
      <w:r>
        <w:t>7</w:t>
      </w:r>
      <w:r>
        <w:fldChar w:fldCharType="end"/>
      </w:r>
    </w:p>
    <w:p w14:paraId="0253E754" w14:textId="28CC75D0" w:rsidR="00C11EEE" w:rsidRDefault="00C11EEE">
      <w:pPr>
        <w:pStyle w:val="TOC1"/>
        <w:rPr>
          <w:rFonts w:asciiTheme="minorHAnsi" w:eastAsiaTheme="minorEastAsia" w:hAnsiTheme="minorHAnsi" w:cstheme="minorBidi"/>
          <w:szCs w:val="22"/>
          <w:lang w:eastAsia="en-GB"/>
        </w:rPr>
      </w:pPr>
      <w:r w:rsidRPr="00EE7A49">
        <w:rPr>
          <w:rFonts w:cs="Arial"/>
          <w:b/>
        </w:rPr>
        <w:t>4</w:t>
      </w:r>
      <w:r>
        <w:rPr>
          <w:rFonts w:asciiTheme="minorHAnsi" w:eastAsiaTheme="minorEastAsia" w:hAnsiTheme="minorHAnsi" w:cstheme="minorBidi"/>
          <w:szCs w:val="22"/>
          <w:lang w:eastAsia="en-GB"/>
        </w:rPr>
        <w:tab/>
      </w:r>
      <w:r w:rsidRPr="00EE7A49">
        <w:rPr>
          <w:rFonts w:cs="Arial"/>
          <w:b/>
        </w:rPr>
        <w:t>Execution Log Files</w:t>
      </w:r>
      <w:r>
        <w:tab/>
      </w:r>
      <w:r>
        <w:fldChar w:fldCharType="begin"/>
      </w:r>
      <w:r>
        <w:instrText xml:space="preserve"> PAGEREF _Toc89431596 \h </w:instrText>
      </w:r>
      <w:r>
        <w:fldChar w:fldCharType="separate"/>
      </w:r>
      <w:r>
        <w:t>7</w:t>
      </w:r>
      <w:r>
        <w:fldChar w:fldCharType="end"/>
      </w:r>
    </w:p>
    <w:p w14:paraId="67DE2674" w14:textId="14F4A23C" w:rsidR="00C11EEE" w:rsidRDefault="00C11EEE">
      <w:pPr>
        <w:pStyle w:val="TOC2"/>
        <w:rPr>
          <w:rFonts w:asciiTheme="minorHAnsi" w:eastAsiaTheme="minorEastAsia" w:hAnsiTheme="minorHAnsi" w:cstheme="minorBidi"/>
          <w:sz w:val="22"/>
          <w:szCs w:val="22"/>
          <w:lang w:eastAsia="en-GB"/>
        </w:rPr>
      </w:pPr>
      <w:r w:rsidRPr="00EE7A49">
        <w:rPr>
          <w:rFonts w:cs="Arial"/>
          <w:b/>
        </w:rPr>
        <w:t>HiSilicon</w:t>
      </w:r>
      <w:r>
        <w:tab/>
      </w:r>
      <w:r>
        <w:fldChar w:fldCharType="begin"/>
      </w:r>
      <w:r>
        <w:instrText xml:space="preserve"> PAGEREF _Toc89431597 \h </w:instrText>
      </w:r>
      <w:r>
        <w:fldChar w:fldCharType="separate"/>
      </w:r>
      <w:r>
        <w:t>7</w:t>
      </w:r>
      <w:r>
        <w:fldChar w:fldCharType="end"/>
      </w:r>
    </w:p>
    <w:p w14:paraId="50761F09" w14:textId="114E0936" w:rsidR="00C11EEE" w:rsidRDefault="00C11EEE">
      <w:pPr>
        <w:pStyle w:val="TOC1"/>
        <w:rPr>
          <w:rFonts w:asciiTheme="minorHAnsi" w:eastAsiaTheme="minorEastAsia" w:hAnsiTheme="minorHAnsi" w:cstheme="minorBidi"/>
          <w:szCs w:val="22"/>
          <w:lang w:eastAsia="en-GB"/>
        </w:rPr>
      </w:pPr>
      <w:r w:rsidRPr="00EE7A49">
        <w:rPr>
          <w:rFonts w:cs="Arial"/>
          <w:b/>
        </w:rPr>
        <w:t>5</w:t>
      </w:r>
      <w:r>
        <w:rPr>
          <w:rFonts w:asciiTheme="minorHAnsi" w:eastAsiaTheme="minorEastAsia" w:hAnsiTheme="minorHAnsi" w:cstheme="minorBidi"/>
          <w:szCs w:val="22"/>
          <w:lang w:eastAsia="en-GB"/>
        </w:rPr>
        <w:tab/>
      </w:r>
      <w:r w:rsidRPr="00EE7A49">
        <w:rPr>
          <w:rFonts w:cs="Arial"/>
          <w:b/>
        </w:rPr>
        <w:t>References</w:t>
      </w:r>
      <w:r>
        <w:tab/>
      </w:r>
      <w:r>
        <w:fldChar w:fldCharType="begin"/>
      </w:r>
      <w:r>
        <w:instrText xml:space="preserve"> PAGEREF _Toc89431598 \h </w:instrText>
      </w:r>
      <w:r>
        <w:fldChar w:fldCharType="separate"/>
      </w:r>
      <w:r>
        <w:t>8</w:t>
      </w:r>
      <w:r>
        <w:fldChar w:fldCharType="end"/>
      </w:r>
    </w:p>
    <w:p w14:paraId="3A8BFA65" w14:textId="2B124511"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9431592"/>
      <w:r>
        <w:rPr>
          <w:b/>
          <w:lang w:eastAsia="ja-JP"/>
        </w:rPr>
        <w:lastRenderedPageBreak/>
        <w:t>Overview</w:t>
      </w:r>
      <w:bookmarkEnd w:id="1"/>
      <w:bookmarkEnd w:id="2"/>
    </w:p>
    <w:p w14:paraId="6DBA90C7" w14:textId="1675E5E2"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w:t>
      </w:r>
      <w:r w:rsidR="00BF3D2A">
        <w:rPr>
          <w:rFonts w:cs="Arial"/>
        </w:rPr>
        <w:t>6</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8840A8" w14:textId="77777777" w:rsidR="00D11C6E" w:rsidRDefault="00247A0D" w:rsidP="00D11C6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r w:rsidR="00D11C6E">
        <w:rPr>
          <w:rFonts w:cs="Arial"/>
          <w:b/>
          <w:sz w:val="24"/>
          <w:lang w:eastAsia="ja-JP"/>
        </w:rPr>
        <w:t>Parikshit Bhise</w:t>
      </w:r>
    </w:p>
    <w:p w14:paraId="28745629" w14:textId="3A0BA3A2" w:rsidR="00247A0D" w:rsidRDefault="00D11C6E"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9431593"/>
      <w:r w:rsidRPr="007036CE">
        <w:rPr>
          <w:b/>
        </w:rPr>
        <w:t>Verification Test Summary</w:t>
      </w:r>
      <w:bookmarkEnd w:id="3"/>
    </w:p>
    <w:p w14:paraId="0EDEA06B" w14:textId="6FCD500D"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w:t>
      </w:r>
      <w:r w:rsidR="00BF3D2A">
        <w:rPr>
          <w:rFonts w:cs="Arial"/>
        </w:rPr>
        <w:t>6</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21E876DA"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FD6A80">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4" w:name="_Toc122434488"/>
      <w:bookmarkStart w:id="5" w:name="_Toc295288959"/>
      <w:bookmarkStart w:id="6" w:name="_Toc89431594"/>
      <w:r w:rsidRPr="00854C55">
        <w:rPr>
          <w:b/>
        </w:rPr>
        <w:t>Corrections require</w:t>
      </w:r>
      <w:bookmarkEnd w:id="4"/>
      <w:bookmarkEnd w:id="5"/>
      <w:r w:rsidR="00932AD5">
        <w:rPr>
          <w:b/>
        </w:rPr>
        <w:t>d</w:t>
      </w:r>
      <w:bookmarkEnd w:id="6"/>
    </w:p>
    <w:p w14:paraId="5C8BE297" w14:textId="77777777" w:rsidR="00932AD5" w:rsidRPr="00932AD5" w:rsidRDefault="00932AD5" w:rsidP="00932AD5"/>
    <w:p w14:paraId="76E3EFED" w14:textId="1ADCF540"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7" w:name="_Toc122434494"/>
      <w:bookmarkStart w:id="8" w:name="_Toc295288971"/>
      <w:bookmarkStart w:id="9" w:name="_Toc325725666"/>
      <w:bookmarkStart w:id="10" w:name="_Toc532983738"/>
      <w:r w:rsidRPr="00932AD5">
        <w:rPr>
          <w:rFonts w:ascii="Arial" w:hAnsi="Arial" w:cs="Arial"/>
          <w:sz w:val="28"/>
          <w:szCs w:val="28"/>
        </w:rPr>
        <w:t xml:space="preserve">Correction to function </w:t>
      </w:r>
      <w:r w:rsidR="00BF3D2A" w:rsidRPr="00932AD5">
        <w:rPr>
          <w:rFonts w:ascii="Arial" w:hAnsi="Arial" w:cs="Arial"/>
          <w:sz w:val="28"/>
          <w:szCs w:val="28"/>
        </w:rPr>
        <w:t>f_IMS_MOCallSetup_NR5GC_A_4_1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BF3D2A">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117BA473" w:rsidR="00757A31" w:rsidRDefault="00BF3D2A" w:rsidP="003F05CD">
            <w:pPr>
              <w:spacing w:after="0"/>
              <w:rPr>
                <w:rFonts w:ascii="Arial" w:eastAsia="SimSun" w:hAnsi="Arial" w:cs="Arial"/>
                <w:color w:val="000000"/>
                <w:lang w:eastAsia="zh-CN"/>
              </w:rPr>
            </w:pPr>
            <w:r w:rsidRPr="00BF3D2A">
              <w:rPr>
                <w:rFonts w:ascii="Arial" w:hAnsi="Arial" w:cs="Arial"/>
                <w:color w:val="000000"/>
                <w:lang w:eastAsia="zh-CN"/>
              </w:rPr>
              <w:t>f_IMS_MOCallSetup_NR5GC_A_4_1</w:t>
            </w:r>
          </w:p>
        </w:tc>
      </w:tr>
      <w:tr w:rsidR="00757A31" w14:paraId="684DAEBA" w14:textId="77777777" w:rsidTr="00BF3D2A">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36E8CFF6" w:rsidR="00757A31" w:rsidRDefault="000A4B1E" w:rsidP="006F2177">
            <w:pPr>
              <w:pStyle w:val="CRCoverPage"/>
              <w:spacing w:after="0"/>
              <w:rPr>
                <w:rFonts w:eastAsia="SimSun" w:cs="Arial"/>
                <w:color w:val="000000"/>
                <w:lang w:eastAsia="zh-CN"/>
              </w:rPr>
            </w:pPr>
            <w:r>
              <w:rPr>
                <w:rFonts w:eastAsia="SimSun" w:cs="Arial"/>
                <w:color w:val="000000"/>
                <w:lang w:eastAsia="zh-CN"/>
              </w:rPr>
              <w:t xml:space="preserve">Current implementation uses same </w:t>
            </w:r>
            <w:r>
              <w:rPr>
                <w:rFonts w:cs="Arial"/>
                <w:color w:val="000000"/>
                <w:sz w:val="18"/>
                <w:szCs w:val="18"/>
                <w:shd w:val="clear" w:color="auto" w:fill="FFFFFF"/>
              </w:rPr>
              <w:t>CalleeContactUri for dialog1 and dialog2.</w:t>
            </w:r>
          </w:p>
        </w:tc>
      </w:tr>
      <w:tr w:rsidR="00757A31" w14:paraId="48C0456C" w14:textId="77777777" w:rsidTr="00BF3D2A">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79CFCB0D" w:rsidR="00757A31" w:rsidRDefault="000A4B1E" w:rsidP="003F05CD">
            <w:pPr>
              <w:pStyle w:val="CRCoverPage"/>
              <w:spacing w:after="0"/>
              <w:rPr>
                <w:rFonts w:eastAsia="SimSun" w:cs="Arial"/>
                <w:color w:val="000000"/>
                <w:lang w:eastAsia="zh-CN"/>
              </w:rPr>
            </w:pPr>
            <w:r>
              <w:rPr>
                <w:rFonts w:eastAsia="SimSun" w:cs="Arial"/>
                <w:color w:val="000000"/>
                <w:lang w:eastAsia="zh-CN"/>
              </w:rPr>
              <w:t xml:space="preserve">Passed </w:t>
            </w:r>
            <w:r w:rsidR="003B3B48" w:rsidRPr="003B3B48">
              <w:rPr>
                <w:rFonts w:eastAsia="SimSun" w:cs="Arial"/>
                <w:i/>
                <w:color w:val="000000"/>
                <w:lang w:eastAsia="zh-CN"/>
              </w:rPr>
              <w:t>p_ContactUriSS</w:t>
            </w:r>
            <w:r w:rsidR="003B3B48">
              <w:rPr>
                <w:rFonts w:eastAsia="SimSun" w:cs="Arial"/>
                <w:color w:val="000000"/>
                <w:lang w:eastAsia="zh-CN"/>
              </w:rPr>
              <w:t xml:space="preserve"> parameter to nested function </w:t>
            </w:r>
            <w:r w:rsidR="003B3B48" w:rsidRPr="003B3B48">
              <w:rPr>
                <w:rFonts w:eastAsia="SimSun" w:cs="Arial"/>
                <w:color w:val="000000"/>
                <w:lang w:eastAsia="zh-CN"/>
              </w:rPr>
              <w:t>f_IMS_MOCallSetup_NR5GC_A_4_1_Step6_12</w:t>
            </w:r>
            <w:r w:rsidR="003B3B48">
              <w:rPr>
                <w:rFonts w:eastAsia="SimSun" w:cs="Arial"/>
                <w:color w:val="000000"/>
                <w:lang w:eastAsia="zh-CN"/>
              </w:rPr>
              <w:t xml:space="preserve"> inside </w:t>
            </w:r>
            <w:r w:rsidR="003B3B48" w:rsidRPr="00BF3D2A">
              <w:rPr>
                <w:rFonts w:cs="Arial"/>
                <w:color w:val="000000"/>
                <w:lang w:eastAsia="zh-CN"/>
              </w:rPr>
              <w:t>f_IMS_MOCallSetup_NR5GC_A_4_1</w:t>
            </w:r>
            <w:r w:rsidR="003B3B48">
              <w:rPr>
                <w:rFonts w:cs="Arial"/>
                <w:color w:val="000000"/>
                <w:lang w:eastAsia="zh-CN"/>
              </w:rPr>
              <w:t>.</w:t>
            </w:r>
          </w:p>
        </w:tc>
      </w:tr>
      <w:tr w:rsidR="00757A31" w14:paraId="7761BA35" w14:textId="77777777" w:rsidTr="00BF3D2A">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3C432CD8" w:rsidR="00757A31" w:rsidRDefault="00BF3D2A" w:rsidP="003F05CD">
            <w:pPr>
              <w:spacing w:after="0"/>
              <w:rPr>
                <w:rFonts w:ascii="Arial" w:hAnsi="Arial" w:cs="Arial"/>
                <w:color w:val="000000"/>
              </w:rPr>
            </w:pPr>
            <w:r w:rsidRPr="00BF3D2A">
              <w:rPr>
                <w:rFonts w:ascii="Arial" w:hAnsi="Arial" w:cs="Arial"/>
                <w:lang w:val="en-US" w:eastAsia="de-DE"/>
              </w:rPr>
              <w:t>IMS_CC_CommonFunctions5G</w:t>
            </w:r>
            <w:r w:rsidR="00757A31" w:rsidRPr="001727CE">
              <w:rPr>
                <w:rFonts w:ascii="Arial" w:hAnsi="Arial" w:cs="Arial"/>
                <w:lang w:val="en-US" w:eastAsia="de-DE"/>
              </w:rPr>
              <w:t>.ttcn</w:t>
            </w:r>
          </w:p>
        </w:tc>
      </w:tr>
      <w:tr w:rsidR="00757A31" w14:paraId="135812BC" w14:textId="77777777" w:rsidTr="00BF3D2A">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757A31" w:rsidRDefault="00757A31" w:rsidP="003F05CD">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C9119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f_IMS_MOCallSetup_NR5GC_A_4_1(charstring p_CalleeUri := px_IMS_CalleeUri,</w:t>
      </w:r>
    </w:p>
    <w:p w14:paraId="357B698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charstring p_ContactUriSS := px_IMS_CalleeContactUri,</w:t>
      </w:r>
    </w:p>
    <w:p w14:paraId="5A8D584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boolean p_RadioBearersEstablished := false) runs on IMS_PTC return IMS_CC_MO_CallInfo_Type</w:t>
      </w:r>
    </w:p>
    <w:p w14:paraId="7B7FB6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D88C36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w:t>
      </w:r>
    </w:p>
    <w:p w14:paraId="32BE541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AABC27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v_CallInfo.InviteRequestWithSdp := f_IMS_MOCallSetup_NR5GC_A_4_1_Step1_OtherCalleeUri(p_CalleeUri);</w:t>
      </w:r>
    </w:p>
    <w:p w14:paraId="3A4FB1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v_CallInfo.MessageHeader183 := f_IMS_MOCallSetup_NR5GC_A_4_1_Step2_5(v_CallInfo.InviteRequestWithSdp, p_ContactUriSS);</w:t>
      </w:r>
    </w:p>
    <w:p w14:paraId="1E55D7B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E42829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p_RadioBearersEstablished) {  // !!!! In case that the radio bearer is established already most likely the UE will send the updated offer in the PRACK and there shall be no UPDATE !!!!</w:t>
      </w:r>
    </w:p>
    <w:p w14:paraId="3899C52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f_IMS_CC_TriggerDedicatedBearerActivation(IPCAN_MO_SpeechCall);     // to trigger step 13 of 38.508-1 Table 4.9.15.2.2-1</w:t>
      </w:r>
    </w:p>
    <w:p w14:paraId="7E2C8C1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E07D11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v_CallInfo.LatestSdpOffer := f_IMS_MOCallSetup_NR5GC_A_4_1_Step6_12(v_CallInfo.InviteRequestWithSdp);</w:t>
      </w:r>
    </w:p>
    <w:p w14:paraId="5CECF4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9693B9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v_CallInfo;</w:t>
      </w:r>
    </w:p>
    <w:p w14:paraId="6CC74ABD" w14:textId="251EA781" w:rsidR="005D4A6B" w:rsidRPr="00757A31"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0A6D77">
        <w:rPr>
          <w:rFonts w:ascii="Courier New" w:eastAsia="SimSun" w:hAnsi="Courier New" w:cs="Courier New"/>
          <w:sz w:val="16"/>
          <w:szCs w:val="16"/>
          <w:lang w:eastAsia="de-DE"/>
        </w:rPr>
        <w:t xml:space="preserve">  }</w:t>
      </w: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lastRenderedPageBreak/>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79BE3DE8"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f_IMS_MOCallSetup_NR5GC_A_4_1(charstring p_CalleeUri := px_IMS_CalleeUri,</w:t>
      </w:r>
    </w:p>
    <w:p w14:paraId="1259DC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charstring p_ContactUriSS := px_IMS_CalleeContactUri,</w:t>
      </w:r>
    </w:p>
    <w:p w14:paraId="1C5ABE01"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boolean p_RadioBearersEstablished := false) runs on IMS_PTC return IMS_CC_MO_CallInfo_Type</w:t>
      </w:r>
    </w:p>
    <w:p w14:paraId="6037EE73"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C3938F"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w:t>
      </w:r>
    </w:p>
    <w:p w14:paraId="5600B05C"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37AAA56"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v_CallInfo.InviteRequestWithSdp := f_IMS_MOCallSetup_NR5GC_A_4_1_Step1_OtherCalleeUri(p_CalleeUri);</w:t>
      </w:r>
    </w:p>
    <w:p w14:paraId="43E59B2E"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v_CallInfo.MessageHeader183 := f_IMS_MOCallSetup_NR5GC_A_4_1_Step2_5(v_CallInfo.InviteRequestWithSdp, p_ContactUriSS);</w:t>
      </w:r>
    </w:p>
    <w:p w14:paraId="5A7F09F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6ADB21A"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p_RadioBearersEstablished) {  // !!!! In case that the radio bearer is established already most likely the UE will send the updated offer in the PRACK and there shall be no UPDATE !!!!</w:t>
      </w:r>
    </w:p>
    <w:p w14:paraId="60966ED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f_IMS_CC_TriggerDedicatedBearerActivation(IPCAN_MO_SpeechCall);     // to trigger step 13 of 38.508-1 Table 4.9.15.2.2-1</w:t>
      </w:r>
    </w:p>
    <w:p w14:paraId="06269DA0"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279B81A" w14:textId="42FB2BCE"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v_CallInfo.LatestSdpOffer := f_IMS_MOCallSetup_NR5GC_A_4_1_Step6_12(v_CallInfo.InviteRequestWithSdp</w:t>
      </w:r>
      <w:r w:rsidRPr="000A6D77">
        <w:rPr>
          <w:rFonts w:ascii="Courier New" w:eastAsia="SimSun" w:hAnsi="Courier New" w:cs="Courier New"/>
          <w:sz w:val="16"/>
          <w:szCs w:val="16"/>
          <w:highlight w:val="yellow"/>
          <w:lang w:eastAsia="de-DE"/>
        </w:rPr>
        <w:t>, p_ContactUriSS</w:t>
      </w:r>
      <w:r w:rsidRPr="000A6D77">
        <w:rPr>
          <w:rFonts w:ascii="Courier New" w:eastAsia="SimSun" w:hAnsi="Courier New" w:cs="Courier New"/>
          <w:sz w:val="16"/>
          <w:szCs w:val="16"/>
          <w:lang w:eastAsia="de-DE"/>
        </w:rPr>
        <w:t>);</w:t>
      </w:r>
    </w:p>
    <w:p w14:paraId="629881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F9AE39B"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v_CallInfo;</w:t>
      </w:r>
    </w:p>
    <w:p w14:paraId="3623C767" w14:textId="441A60AA" w:rsidR="005D4A6B"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3AC9453" w14:textId="7934EB2E" w:rsidR="000A6D77" w:rsidRPr="000A6D77" w:rsidRDefault="00757A31" w:rsidP="000A6D77">
      <w:pPr>
        <w:pStyle w:val="ListParagraph"/>
        <w:pBdr>
          <w:top w:val="single" w:sz="4" w:space="1" w:color="auto"/>
          <w:left w:val="single" w:sz="4" w:space="1" w:color="auto"/>
          <w:bottom w:val="single" w:sz="4" w:space="1" w:color="auto"/>
          <w:right w:val="single" w:sz="4" w:space="1" w:color="auto"/>
        </w:pBdr>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5199CD4" w14:textId="602D72C9" w:rsidR="00932AD5" w:rsidRPr="00932AD5" w:rsidRDefault="00932AD5" w:rsidP="00932AD5">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9427A0" w:rsidRPr="009427A0">
        <w:rPr>
          <w:rFonts w:ascii="Arial" w:hAnsi="Arial" w:cs="Arial"/>
          <w:sz w:val="28"/>
          <w:szCs w:val="28"/>
        </w:rPr>
        <w:t>f_TC_8_36_NR5GC_IMS1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32AD5" w14:paraId="6A4BB76F" w14:textId="77777777" w:rsidTr="005F04FB">
        <w:trPr>
          <w:trHeight w:val="447"/>
        </w:trPr>
        <w:tc>
          <w:tcPr>
            <w:tcW w:w="1985" w:type="dxa"/>
            <w:tcBorders>
              <w:top w:val="single" w:sz="4" w:space="0" w:color="auto"/>
              <w:left w:val="single" w:sz="4" w:space="0" w:color="auto"/>
              <w:bottom w:val="single" w:sz="4" w:space="0" w:color="auto"/>
              <w:right w:val="single" w:sz="4" w:space="0" w:color="auto"/>
            </w:tcBorders>
          </w:tcPr>
          <w:p w14:paraId="42A23114" w14:textId="77777777" w:rsidR="00932AD5" w:rsidRDefault="00932AD5" w:rsidP="005F04FB">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341B1B7" w14:textId="430F1694" w:rsidR="00932AD5" w:rsidRDefault="009427A0" w:rsidP="005F04FB">
            <w:pPr>
              <w:spacing w:after="0"/>
              <w:rPr>
                <w:rFonts w:ascii="Arial" w:eastAsia="SimSun" w:hAnsi="Arial" w:cs="Arial"/>
                <w:color w:val="000000"/>
                <w:lang w:eastAsia="zh-CN"/>
              </w:rPr>
            </w:pPr>
            <w:r w:rsidRPr="009427A0">
              <w:rPr>
                <w:rFonts w:ascii="Arial" w:hAnsi="Arial" w:cs="Arial"/>
                <w:color w:val="000000"/>
                <w:lang w:eastAsia="zh-CN"/>
              </w:rPr>
              <w:t>f_TC_8_36_NR5GC_IMS1</w:t>
            </w:r>
          </w:p>
        </w:tc>
      </w:tr>
      <w:tr w:rsidR="00932AD5" w14:paraId="6F042E02" w14:textId="77777777" w:rsidTr="005F04FB">
        <w:trPr>
          <w:trHeight w:val="452"/>
        </w:trPr>
        <w:tc>
          <w:tcPr>
            <w:tcW w:w="1985" w:type="dxa"/>
            <w:tcBorders>
              <w:top w:val="single" w:sz="4" w:space="0" w:color="auto"/>
              <w:left w:val="single" w:sz="4" w:space="0" w:color="auto"/>
              <w:bottom w:val="single" w:sz="4" w:space="0" w:color="auto"/>
              <w:right w:val="single" w:sz="4" w:space="0" w:color="auto"/>
            </w:tcBorders>
          </w:tcPr>
          <w:p w14:paraId="75C9041F" w14:textId="77777777" w:rsidR="00932AD5" w:rsidRDefault="00932AD5" w:rsidP="005F04FB">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9B7840" w14:textId="5098E84B" w:rsidR="00932AD5" w:rsidRPr="009427A0" w:rsidRDefault="002E6824" w:rsidP="00647FFD">
            <w:pPr>
              <w:pStyle w:val="CRCoverPage"/>
              <w:numPr>
                <w:ilvl w:val="0"/>
                <w:numId w:val="8"/>
              </w:numPr>
              <w:spacing w:after="0"/>
              <w:rPr>
                <w:rFonts w:eastAsia="SimSun" w:cs="Arial"/>
                <w:color w:val="000000"/>
                <w:highlight w:val="yellow"/>
                <w:lang w:eastAsia="zh-CN"/>
              </w:rPr>
            </w:pPr>
            <w:r w:rsidRPr="009427A0">
              <w:rPr>
                <w:highlight w:val="yellow"/>
              </w:rPr>
              <w:t>In current implementation sess-version in SDP</w:t>
            </w:r>
            <w:r w:rsidR="002A797F">
              <w:rPr>
                <w:highlight w:val="yellow"/>
              </w:rPr>
              <w:t xml:space="preserve"> for dialog1</w:t>
            </w:r>
            <w:r w:rsidRPr="009427A0">
              <w:rPr>
                <w:highlight w:val="yellow"/>
              </w:rPr>
              <w:t xml:space="preserve"> is not increased as specified in prose.</w:t>
            </w:r>
          </w:p>
          <w:p w14:paraId="78EF2CA9" w14:textId="77777777" w:rsidR="009427A0" w:rsidRPr="002E6824" w:rsidRDefault="009427A0" w:rsidP="009427A0">
            <w:pPr>
              <w:pStyle w:val="CRCoverPage"/>
              <w:spacing w:after="0"/>
              <w:ind w:left="720"/>
              <w:rPr>
                <w:rFonts w:eastAsia="SimSun" w:cs="Arial"/>
                <w:color w:val="000000"/>
                <w:lang w:eastAsia="zh-CN"/>
              </w:rPr>
            </w:pPr>
          </w:p>
          <w:p w14:paraId="760FBBAE" w14:textId="7CF35715" w:rsidR="002E6824" w:rsidRPr="009427A0" w:rsidRDefault="009427A0" w:rsidP="00647FFD">
            <w:pPr>
              <w:pStyle w:val="CRCoverPage"/>
              <w:numPr>
                <w:ilvl w:val="0"/>
                <w:numId w:val="8"/>
              </w:numPr>
              <w:spacing w:after="0"/>
              <w:rPr>
                <w:rFonts w:eastAsia="SimSun" w:cs="Arial"/>
                <w:color w:val="000000"/>
                <w:highlight w:val="cyan"/>
                <w:lang w:eastAsia="zh-CN"/>
              </w:rPr>
            </w:pPr>
            <w:r w:rsidRPr="009427A0">
              <w:rPr>
                <w:rFonts w:eastAsia="SimSun" w:cs="Arial"/>
                <w:color w:val="000000"/>
                <w:highlight w:val="cyan"/>
                <w:lang w:eastAsia="zh-CN"/>
              </w:rPr>
              <w:t>During second MO call stablishment, current implementation expects a radio bearer stablishment, this will not happen as resources has been already reserved during first MO call.</w:t>
            </w:r>
            <w:r>
              <w:rPr>
                <w:rFonts w:eastAsia="SimSun" w:cs="Arial"/>
                <w:color w:val="000000"/>
                <w:highlight w:val="cyan"/>
                <w:lang w:eastAsia="zh-CN"/>
              </w:rPr>
              <w:t xml:space="preserve"> This can cause test case fail as parallel steps for DRB establishment are expected but not happening.</w:t>
            </w:r>
          </w:p>
          <w:p w14:paraId="2B12F692" w14:textId="77777777" w:rsidR="009427A0" w:rsidRDefault="009427A0" w:rsidP="009427A0">
            <w:pPr>
              <w:pStyle w:val="CRCoverPage"/>
              <w:spacing w:after="0"/>
              <w:ind w:left="720"/>
              <w:rPr>
                <w:rFonts w:eastAsia="SimSun" w:cs="Arial"/>
                <w:color w:val="000000"/>
                <w:lang w:eastAsia="zh-CN"/>
              </w:rPr>
            </w:pPr>
          </w:p>
          <w:p w14:paraId="7F59EDFD" w14:textId="4330F82C" w:rsidR="009427A0" w:rsidRDefault="00036A65" w:rsidP="00647FFD">
            <w:pPr>
              <w:pStyle w:val="CRCoverPage"/>
              <w:numPr>
                <w:ilvl w:val="0"/>
                <w:numId w:val="8"/>
              </w:numPr>
              <w:spacing w:after="0"/>
              <w:rPr>
                <w:rFonts w:eastAsia="SimSun" w:cs="Arial"/>
                <w:color w:val="000000"/>
                <w:lang w:eastAsia="zh-CN"/>
              </w:rPr>
            </w:pPr>
            <w:r>
              <w:rPr>
                <w:rFonts w:eastAsia="SimSun" w:cs="Arial"/>
                <w:color w:val="000000"/>
                <w:highlight w:val="green"/>
                <w:lang w:eastAsia="zh-CN"/>
              </w:rPr>
              <w:t>Optional BYE timer</w:t>
            </w:r>
            <w:r w:rsidR="009427A0" w:rsidRPr="009427A0">
              <w:rPr>
                <w:rFonts w:eastAsia="SimSun" w:cs="Arial"/>
                <w:color w:val="000000"/>
                <w:highlight w:val="green"/>
                <w:lang w:eastAsia="zh-CN"/>
              </w:rPr>
              <w:t xml:space="preserve"> is not specified in prose but ttcn3 set it to 3.0 seconds which seems short for some UE implementation.</w:t>
            </w:r>
          </w:p>
          <w:p w14:paraId="3BB0218F" w14:textId="1E60B705" w:rsidR="009427A0" w:rsidRDefault="009427A0" w:rsidP="009427A0">
            <w:pPr>
              <w:pStyle w:val="CRCoverPage"/>
              <w:spacing w:after="0"/>
              <w:rPr>
                <w:rFonts w:eastAsia="SimSun" w:cs="Arial"/>
                <w:color w:val="000000"/>
                <w:lang w:eastAsia="zh-CN"/>
              </w:rPr>
            </w:pPr>
          </w:p>
        </w:tc>
      </w:tr>
      <w:tr w:rsidR="00932AD5" w14:paraId="16E4E5A6" w14:textId="77777777" w:rsidTr="005F04FB">
        <w:tc>
          <w:tcPr>
            <w:tcW w:w="1985" w:type="dxa"/>
            <w:tcBorders>
              <w:top w:val="single" w:sz="4" w:space="0" w:color="auto"/>
              <w:left w:val="single" w:sz="4" w:space="0" w:color="auto"/>
              <w:bottom w:val="single" w:sz="4" w:space="0" w:color="auto"/>
              <w:right w:val="single" w:sz="4" w:space="0" w:color="auto"/>
            </w:tcBorders>
          </w:tcPr>
          <w:p w14:paraId="0E65F260" w14:textId="77777777" w:rsidR="00932AD5" w:rsidRDefault="00932AD5" w:rsidP="005F04FB">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634A4DB" w14:textId="615F651A" w:rsidR="00932AD5" w:rsidRPr="009427A0" w:rsidRDefault="00812E90" w:rsidP="00812E90">
            <w:pPr>
              <w:pStyle w:val="CRCoverPage"/>
              <w:numPr>
                <w:ilvl w:val="0"/>
                <w:numId w:val="7"/>
              </w:numPr>
              <w:spacing w:after="0"/>
              <w:rPr>
                <w:rFonts w:eastAsia="SimSun" w:cs="Arial"/>
                <w:color w:val="000000"/>
                <w:highlight w:val="yellow"/>
                <w:lang w:eastAsia="zh-CN"/>
              </w:rPr>
            </w:pPr>
            <w:r w:rsidRPr="009427A0">
              <w:rPr>
                <w:rFonts w:eastAsia="SimSun" w:cs="Arial"/>
                <w:color w:val="000000"/>
                <w:highlight w:val="yellow"/>
                <w:lang w:eastAsia="zh-CN"/>
              </w:rPr>
              <w:t xml:space="preserve">Updated SDP to be used as parameters to update </w:t>
            </w:r>
            <w:r w:rsidR="002A797F" w:rsidRPr="009427A0">
              <w:rPr>
                <w:highlight w:val="yellow"/>
              </w:rPr>
              <w:t xml:space="preserve">sess-version </w:t>
            </w:r>
            <w:r w:rsidR="002A797F">
              <w:rPr>
                <w:rFonts w:eastAsia="SimSun" w:cs="Arial"/>
                <w:color w:val="000000"/>
                <w:highlight w:val="yellow"/>
                <w:lang w:eastAsia="zh-CN"/>
              </w:rPr>
              <w:t>according to specs</w:t>
            </w:r>
            <w:r w:rsidR="00036A65">
              <w:rPr>
                <w:rFonts w:eastAsia="SimSun" w:cs="Arial"/>
                <w:color w:val="000000"/>
                <w:highlight w:val="yellow"/>
                <w:lang w:eastAsia="zh-CN"/>
              </w:rPr>
              <w:t>.</w:t>
            </w:r>
          </w:p>
          <w:p w14:paraId="51B7867F" w14:textId="77777777" w:rsidR="00647FFD" w:rsidRDefault="00647FFD" w:rsidP="00647FFD">
            <w:pPr>
              <w:pStyle w:val="CRCoverPage"/>
              <w:spacing w:after="0"/>
              <w:ind w:left="720"/>
              <w:rPr>
                <w:rFonts w:eastAsia="SimSun" w:cs="Arial"/>
                <w:color w:val="000000"/>
                <w:lang w:eastAsia="zh-CN"/>
              </w:rPr>
            </w:pPr>
          </w:p>
          <w:p w14:paraId="28058867" w14:textId="28ECEF0E" w:rsidR="00647FFD" w:rsidRPr="00647FFD" w:rsidRDefault="00812E90" w:rsidP="00647FFD">
            <w:pPr>
              <w:pStyle w:val="CRCoverPage"/>
              <w:numPr>
                <w:ilvl w:val="0"/>
                <w:numId w:val="7"/>
              </w:numPr>
              <w:spacing w:after="0"/>
              <w:rPr>
                <w:rFonts w:eastAsia="SimSun" w:cs="Arial"/>
                <w:color w:val="000000"/>
                <w:highlight w:val="cyan"/>
                <w:lang w:eastAsia="zh-CN"/>
              </w:rPr>
            </w:pPr>
            <w:r w:rsidRPr="00647FFD">
              <w:rPr>
                <w:rFonts w:eastAsia="SimSun" w:cs="Arial"/>
                <w:color w:val="000000"/>
                <w:highlight w:val="cyan"/>
                <w:lang w:eastAsia="zh-CN"/>
              </w:rPr>
              <w:t xml:space="preserve">Skipped rabio bearer stablishment for second call </w:t>
            </w:r>
            <w:r w:rsidR="00647FFD" w:rsidRPr="00647FFD">
              <w:rPr>
                <w:rFonts w:eastAsia="SimSun" w:cs="Arial"/>
                <w:color w:val="000000"/>
                <w:highlight w:val="cyan"/>
                <w:lang w:eastAsia="zh-CN"/>
              </w:rPr>
              <w:t>as it was already stablished for first MO call.</w:t>
            </w:r>
          </w:p>
          <w:p w14:paraId="249BAA0E" w14:textId="77777777" w:rsidR="00647FFD" w:rsidRPr="00647FFD" w:rsidRDefault="00647FFD" w:rsidP="00647FFD">
            <w:pPr>
              <w:pStyle w:val="CRCoverPage"/>
              <w:spacing w:after="0"/>
              <w:rPr>
                <w:rFonts w:eastAsia="SimSun" w:cs="Arial"/>
                <w:color w:val="000000"/>
                <w:lang w:eastAsia="zh-CN"/>
              </w:rPr>
            </w:pPr>
          </w:p>
          <w:p w14:paraId="73BEF9FE" w14:textId="77777777" w:rsidR="00647FFD" w:rsidRPr="009427A0" w:rsidRDefault="00647FFD" w:rsidP="00812E90">
            <w:pPr>
              <w:pStyle w:val="CRCoverPage"/>
              <w:numPr>
                <w:ilvl w:val="0"/>
                <w:numId w:val="7"/>
              </w:numPr>
              <w:spacing w:after="0"/>
              <w:rPr>
                <w:rFonts w:eastAsia="SimSun" w:cs="Arial"/>
                <w:color w:val="000000"/>
                <w:lang w:eastAsia="zh-CN"/>
              </w:rPr>
            </w:pPr>
            <w:r w:rsidRPr="009427A0">
              <w:rPr>
                <w:rFonts w:eastAsia="SimSun" w:cs="Arial"/>
                <w:color w:val="000000"/>
                <w:highlight w:val="green"/>
                <w:lang w:eastAsia="zh-CN"/>
              </w:rPr>
              <w:t>Increased Optional BYE timer.</w:t>
            </w:r>
          </w:p>
          <w:p w14:paraId="780FF2DC" w14:textId="40395D59" w:rsidR="009427A0" w:rsidRDefault="009427A0" w:rsidP="009427A0">
            <w:pPr>
              <w:pStyle w:val="CRCoverPage"/>
              <w:spacing w:after="0"/>
              <w:rPr>
                <w:rFonts w:eastAsia="SimSun" w:cs="Arial"/>
                <w:color w:val="000000"/>
                <w:lang w:eastAsia="zh-CN"/>
              </w:rPr>
            </w:pPr>
          </w:p>
        </w:tc>
      </w:tr>
      <w:tr w:rsidR="00932AD5" w14:paraId="713E3389" w14:textId="77777777" w:rsidTr="005F04FB">
        <w:tc>
          <w:tcPr>
            <w:tcW w:w="1985" w:type="dxa"/>
            <w:tcBorders>
              <w:top w:val="single" w:sz="4" w:space="0" w:color="auto"/>
              <w:left w:val="single" w:sz="4" w:space="0" w:color="auto"/>
              <w:bottom w:val="single" w:sz="4" w:space="0" w:color="auto"/>
              <w:right w:val="single" w:sz="4" w:space="0" w:color="auto"/>
            </w:tcBorders>
          </w:tcPr>
          <w:p w14:paraId="664AD15E" w14:textId="77777777" w:rsidR="00932AD5" w:rsidRDefault="00932AD5" w:rsidP="005F04FB">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F4EE89A" w14:textId="1D791F0E" w:rsidR="00932AD5" w:rsidRDefault="009427A0" w:rsidP="005F04FB">
            <w:pPr>
              <w:spacing w:after="0"/>
              <w:rPr>
                <w:rFonts w:ascii="Arial" w:hAnsi="Arial" w:cs="Arial"/>
                <w:color w:val="000000"/>
              </w:rPr>
            </w:pPr>
            <w:r w:rsidRPr="009427A0">
              <w:rPr>
                <w:rFonts w:ascii="Arial" w:hAnsi="Arial" w:cs="Arial"/>
                <w:lang w:val="en-US" w:eastAsia="de-DE"/>
              </w:rPr>
              <w:t>IMS_NR5GC_SupplementaryServiceTestcases</w:t>
            </w:r>
            <w:r w:rsidR="00932AD5" w:rsidRPr="001727CE">
              <w:rPr>
                <w:rFonts w:ascii="Arial" w:hAnsi="Arial" w:cs="Arial"/>
                <w:lang w:val="en-US" w:eastAsia="de-DE"/>
              </w:rPr>
              <w:t>.ttcn</w:t>
            </w:r>
          </w:p>
        </w:tc>
      </w:tr>
      <w:tr w:rsidR="00932AD5" w14:paraId="0422EA86" w14:textId="77777777" w:rsidTr="005F04FB">
        <w:tc>
          <w:tcPr>
            <w:tcW w:w="1985" w:type="dxa"/>
            <w:tcBorders>
              <w:top w:val="single" w:sz="4" w:space="0" w:color="auto"/>
              <w:left w:val="single" w:sz="4" w:space="0" w:color="auto"/>
              <w:bottom w:val="single" w:sz="4" w:space="0" w:color="auto"/>
              <w:right w:val="single" w:sz="4" w:space="0" w:color="auto"/>
            </w:tcBorders>
          </w:tcPr>
          <w:p w14:paraId="7A4BF591" w14:textId="77777777" w:rsidR="00932AD5" w:rsidRDefault="00932AD5" w:rsidP="005F04FB">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F18C3F8" w14:textId="77777777" w:rsidR="00932AD5" w:rsidRDefault="00932AD5" w:rsidP="005F04FB">
            <w:pPr>
              <w:rPr>
                <w:rFonts w:ascii="Arial" w:hAnsi="Arial" w:cs="Arial"/>
                <w:highlight w:val="red"/>
              </w:rPr>
            </w:pPr>
          </w:p>
        </w:tc>
      </w:tr>
    </w:tbl>
    <w:p w14:paraId="4A8BB999" w14:textId="77777777" w:rsidR="00932AD5" w:rsidRDefault="00932AD5" w:rsidP="00932AD5">
      <w:pPr>
        <w:pStyle w:val="ListParagraph"/>
        <w:spacing w:after="0"/>
        <w:ind w:left="432"/>
        <w:rPr>
          <w:rFonts w:ascii="Arial" w:hAnsi="Arial" w:cs="Arial"/>
          <w:b/>
          <w:lang w:eastAsia="en-GB"/>
        </w:rPr>
      </w:pPr>
    </w:p>
    <w:p w14:paraId="6D5BEEC8" w14:textId="77777777" w:rsidR="00932AD5" w:rsidRPr="00757A31" w:rsidRDefault="00932AD5" w:rsidP="00932AD5">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E4647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4ABF818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ab/>
        <w:t xml:space="preserve">  function f_TC_8_36_NR5GC_IMS1() runs on IMS_PTC</w:t>
      </w:r>
    </w:p>
    <w:p w14:paraId="2FD813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 MO Explicit Communication Transfer / Consultative Call Transfer / 5GS</w:t>
      </w:r>
    </w:p>
    <w:p w14:paraId="0F73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61470F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7E32FB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transferror (UE-B in figure A.2), the SS emulates the transferee (UE-A) and the Transfer-Target (UE-C);</w:t>
      </w:r>
    </w:p>
    <w:p w14:paraId="04E39E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2B406BD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v_CallInfo_Dialog1;</w:t>
      </w:r>
    </w:p>
    <w:p w14:paraId="61753D0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v_CallInfo_Dialog2;</w:t>
      </w:r>
    </w:p>
    <w:p w14:paraId="69B39C1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v_CalleeUri_Dialog1 := px_IMS_CalleeUri;</w:t>
      </w:r>
    </w:p>
    <w:p w14:paraId="2A7841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var charstring v_CalleeUri_Dialog2 := px_IMS_CalleeUri2;</w:t>
      </w:r>
    </w:p>
    <w:p w14:paraId="6271C97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v_CalleeContactUri_Dialog1 := px_IMS_CalleeContactUri;</w:t>
      </w:r>
    </w:p>
    <w:p w14:paraId="424B75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v_CalleeContactUri_Dialog2 := px_IMS_CalleeContactUri2;</w:t>
      </w:r>
    </w:p>
    <w:p w14:paraId="63E03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SDP_Message v_SDP_LatestMessageBySS;</w:t>
      </w:r>
    </w:p>
    <w:p w14:paraId="2C37FD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SipUrl v_ContactSipUrlSS_Dialog1;</w:t>
      </w:r>
    </w:p>
    <w:p w14:paraId="7AF2CAE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SipUrl v_ContactSipUrlUE;</w:t>
      </w:r>
    </w:p>
    <w:p w14:paraId="4F5E3C0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D31E9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f_IMS_CC_Preamble(IPCAN_SpeechCall, IMS_REGISTERED);</w:t>
      </w:r>
    </w:p>
    <w:p w14:paraId="2ED8CC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4E1A657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f_IMS_CC_StartCall(IPCAN_MO_SpeechCall, v_CalleeUri_Dialog1);</w:t>
      </w:r>
    </w:p>
    <w:p w14:paraId="65B4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E462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v_CallInfo_Dialog1 := f_IMS_MOCallSetup_NR5GC_A_4_1(v_CalleeUri_Dialog1, v_CalleeContactUri_Dialog1); /* Call between the UE (transferror, UE-B) and the emulated transferee (UE-A) */</w:t>
      </w:r>
    </w:p>
    <w:p w14:paraId="40930D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v_SDP_LatestMessageBySS := f_IMS_BuildSDP_UpdatedAnswer_TX(v_CallInfo_Dialog1.LatestSdpOffer);</w:t>
      </w:r>
    </w:p>
    <w:p w14:paraId="647134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v_ContactSipUrlSS_Dialog1 := f_MessageHeader_GetContactSipUrl(v_CallInfo_Dialog1.MessageHeader183);   /* NOTE: Dialog 2 should have only one transferee's Contact (even though in f_TC_15_25_IMS1 there is v_SessionInfo_Dialog1.ContactUrl and v_ContactUrl_1) */</w:t>
      </w:r>
    </w:p>
    <w:p w14:paraId="65EDBAA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v_ContactSipUrlUE := f_IMS_PTC_ImsInfo_GetContactUrl(dialog);</w:t>
      </w:r>
    </w:p>
    <w:p w14:paraId="6C1ECF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50DD6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f_IMS_TestBody_Set(true);</w:t>
      </w:r>
    </w:p>
    <w:p w14:paraId="2EE22B2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59E240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 siclog@   Initiate Explicit Communication Transfer (ECT) - 3GPP TS 24.629</w:t>
      </w:r>
    </w:p>
    <w:p w14:paraId="0ED9D8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f_UT_IMS_ExplicitCallTransfer(MMI, v_CalleeUri_Dialog2);</w:t>
      </w:r>
    </w:p>
    <w:p w14:paraId="5666730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35866F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2 - 5" siclog@</w:t>
      </w:r>
    </w:p>
    <w:p w14:paraId="617379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f_IMS_MOCallHoldResume(HOLD, v_CallInfo_Dialog1.InviteRequestWithSdp.Invite, v_CallInfo_Dialog1.MessageHeader183, v_CallInfo_Dialog1.LatestSdpOffer, v_CalleeContactUri_Dialog1);</w:t>
      </w:r>
    </w:p>
    <w:p w14:paraId="26199BF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w:t>
      </w:r>
    </w:p>
    <w:p w14:paraId="3F8234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12F26B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6" Void siclog@</w:t>
      </w:r>
    </w:p>
    <w:p w14:paraId="08ECCF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F3D5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7 - 18" siclog@</w:t>
      </w:r>
    </w:p>
    <w:p w14:paraId="484EDA7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f_IMS_PTC_ImsInfo_ActivateDialog(secondDialog);</w:t>
      </w:r>
    </w:p>
    <w:p w14:paraId="1420348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v_CallInfo_Dialog2 := f_IMS_MOCallSetup_NR5GC_A_4_1(v_CalleeUri_Dialog2, v_CalleeContactUri_Dialog2); /* Call between the UE (transferror, UE-B) and the emulated Transfer-Target (UE-C) */</w:t>
      </w:r>
    </w:p>
    <w:p w14:paraId="328C712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7");</w:t>
      </w:r>
    </w:p>
    <w:p w14:paraId="50DD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568DB2D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19" Void siclog@</w:t>
      </w:r>
    </w:p>
    <w:p w14:paraId="15127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63B0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20 - 23" siclog@</w:t>
      </w:r>
    </w:p>
    <w:p w14:paraId="6874CF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f_IMS_MOCallHoldResume(HOLD, v_CallInfo_Dialog2.InviteRequestWithSdp.Invite, v_CallInfo_Dialog2.MessageHeader183, v_CallInfo_Dialog2.LatestSdpOffer, v_CalleeContactUri_Dialog2);</w:t>
      </w:r>
    </w:p>
    <w:p w14:paraId="6438AE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20");</w:t>
      </w:r>
    </w:p>
    <w:p w14:paraId="6D8086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6C7804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f_IMS_PTC_ImsInfo_ActivateDialog(firstDialog);</w:t>
      </w:r>
    </w:p>
    <w:p w14:paraId="5E914B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706BB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24 - 25" siclog@</w:t>
      </w:r>
    </w:p>
    <w:p w14:paraId="284E85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f_IMS_CallTransfer_Refer(v_CalleeContactUri_Dialog1, v_CalleeUri_Dialog2, secondDialog);</w:t>
      </w:r>
    </w:p>
    <w:p w14:paraId="67625C2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24");</w:t>
      </w:r>
    </w:p>
    <w:p w14:paraId="43751F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39DC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26 - 27" siclog@</w:t>
      </w:r>
    </w:p>
    <w:p w14:paraId="69C2D04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f_IMS_CallTransfer_Notify_Active(v_ContactSipUrlSS_Dialog1, v_ContactSipUrlUE);</w:t>
      </w:r>
    </w:p>
    <w:p w14:paraId="71BDE0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27");</w:t>
      </w:r>
    </w:p>
    <w:p w14:paraId="1C48666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8C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28 - 31" siclog@</w:t>
      </w:r>
    </w:p>
    <w:p w14:paraId="432088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f_IMS_MTCallHoldResume(HOLDINACTIVE, v_ContactSipUrlUE, v_SDP_LatestMessageBySS, v_ContactSipUrlSS_Dialog1);</w:t>
      </w:r>
    </w:p>
    <w:p w14:paraId="522FC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30");</w:t>
      </w:r>
    </w:p>
    <w:p w14:paraId="0DC70D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8645D8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32 - 33" siclog@</w:t>
      </w:r>
    </w:p>
    <w:p w14:paraId="2D648F9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f_IMS_PTC_ImsInfo_ActivateDialog(secondDialog);</w:t>
      </w:r>
    </w:p>
    <w:p w14:paraId="05E51FE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f_IMS_CallReleaseMT(v_ContactSipUrlUE);</w:t>
      </w:r>
    </w:p>
    <w:p w14:paraId="42065D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33");</w:t>
      </w:r>
    </w:p>
    <w:p w14:paraId="0940BD2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13A43D9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f_IMS_PTC_ImsInfo_ActivateDialog(firstDialog);</w:t>
      </w:r>
    </w:p>
    <w:p w14:paraId="1EDC3A0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A9F1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34 - 35" siclog@</w:t>
      </w:r>
    </w:p>
    <w:p w14:paraId="6FB23E4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f_IMS_CallTransfer_Notify_200OK_Terminated(v_ContactSipUrlSS_Dialog1, v_ContactSipUrlUE);</w:t>
      </w:r>
    </w:p>
    <w:p w14:paraId="240CF4D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193A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36 - 37" siclog@</w:t>
      </w:r>
    </w:p>
    <w:p w14:paraId="02F02B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f_IMS_OptionalCallReleaseMO(v_CallInfo_Dialog1.InviteRequestWithSdp.Invite, v_ContactSipUrlSS_Dialog1);   // !!!! PROSE ISSUE: wait duration is not specified by the prose !!!!</w:t>
      </w:r>
    </w:p>
    <w:p w14:paraId="52B60D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37");</w:t>
      </w:r>
    </w:p>
    <w:p w14:paraId="2D35CBF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3DF3BA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f_IMS_TestBody_Set(false);</w:t>
      </w:r>
    </w:p>
    <w:p w14:paraId="25FFEC2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6136B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f_IMS_CC_Postamble(IPCAN_MO_SpeechCall);</w:t>
      </w:r>
    </w:p>
    <w:p w14:paraId="26EE3192" w14:textId="120B78EE"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AF084E2"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18269996"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1BDECDE9" w14:textId="77777777" w:rsidR="00932AD5" w:rsidRPr="00757A31" w:rsidRDefault="00932AD5" w:rsidP="00932AD5">
      <w:pPr>
        <w:pStyle w:val="ListParagraph"/>
        <w:spacing w:after="0"/>
        <w:ind w:left="432"/>
        <w:rPr>
          <w:rFonts w:ascii="Arial" w:hAnsi="Arial" w:cs="Arial"/>
          <w:b/>
          <w:lang w:eastAsia="en-GB"/>
        </w:rPr>
      </w:pPr>
    </w:p>
    <w:p w14:paraId="4D8E22E2" w14:textId="77777777" w:rsidR="00932AD5" w:rsidRPr="00757A31" w:rsidRDefault="00932AD5" w:rsidP="00932AD5">
      <w:pPr>
        <w:pStyle w:val="ListParagraph"/>
        <w:spacing w:after="0"/>
        <w:ind w:left="432"/>
        <w:rPr>
          <w:rFonts w:ascii="Arial" w:hAnsi="Arial" w:cs="Arial"/>
          <w:b/>
          <w:lang w:eastAsia="en-GB"/>
        </w:rPr>
      </w:pPr>
      <w:r>
        <w:rPr>
          <w:rFonts w:ascii="Arial" w:hAnsi="Arial" w:cs="Arial"/>
          <w:b/>
          <w:lang w:eastAsia="en-GB"/>
        </w:rPr>
        <w:t>After</w:t>
      </w:r>
    </w:p>
    <w:p w14:paraId="60DD1DA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23BBFC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f_TC_8_36_NR5GC_IMS1() runs on IMS_PTC</w:t>
      </w:r>
    </w:p>
    <w:p w14:paraId="7DE25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 MO Explicit Communication Transfer / Consultative Call Transfer / 5GS</w:t>
      </w:r>
    </w:p>
    <w:p w14:paraId="6F056D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3E43128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2E29FC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transferror (UE-B in figure A.2), the SS emulates the transferee (UE-A) and the Transfer-Target (UE-C);</w:t>
      </w:r>
    </w:p>
    <w:p w14:paraId="1BC62E2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1CE563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v_CallInfo_Dialog1;</w:t>
      </w:r>
    </w:p>
    <w:p w14:paraId="2721AE6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IMS_CC_MO_CallInfo_Type v_CallInfo_Dialog2;</w:t>
      </w:r>
    </w:p>
    <w:p w14:paraId="522D0B3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v_CalleeUri_Dialog1 := px_IMS_CalleeUri;</w:t>
      </w:r>
    </w:p>
    <w:p w14:paraId="2514671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v_CalleeUri_Dialog2 := px_IMS_CalleeUri2;</w:t>
      </w:r>
    </w:p>
    <w:p w14:paraId="1AC2D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v_CalleeContactUri_Dialog1 := px_IMS_CalleeContactUri;</w:t>
      </w:r>
    </w:p>
    <w:p w14:paraId="40B682A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charstring v_CalleeContactUri_Dialog2 := px_IMS_CalleeContactUri2;</w:t>
      </w:r>
    </w:p>
    <w:p w14:paraId="34BF46D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SDP_Message v_SDP_LatestMessageBySS;</w:t>
      </w:r>
    </w:p>
    <w:p w14:paraId="290E7257" w14:textId="0741034B"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r w:rsidRPr="000A6D77">
        <w:rPr>
          <w:rFonts w:ascii="Courier New" w:eastAsia="SimSun" w:hAnsi="Courier New" w:cs="Courier New"/>
          <w:sz w:val="16"/>
          <w:szCs w:val="16"/>
          <w:highlight w:val="yellow"/>
          <w:lang w:eastAsia="de-DE"/>
        </w:rPr>
        <w:t>var SDP_Message v_SDP_UE_HoldResumeOffer;</w:t>
      </w:r>
    </w:p>
    <w:p w14:paraId="2A4536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SipUrl v_ContactSipUrlSS_Dialog1;</w:t>
      </w:r>
    </w:p>
    <w:p w14:paraId="3C3DC8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SipUrl v_ContactSipUrlUE;</w:t>
      </w:r>
    </w:p>
    <w:p w14:paraId="29354B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7C95A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f_IMS_CC_Preamble(IPCAN_SpeechCall, IMS_REGISTERED);</w:t>
      </w:r>
    </w:p>
    <w:p w14:paraId="158C9A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E0B5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f_IMS_CC_StartCall(IPCAN_MO_SpeechCall, v_CalleeUri_Dialog1);</w:t>
      </w:r>
    </w:p>
    <w:p w14:paraId="24A0685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8D0B9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v_CallInfo_Dialog1 := f_IMS_MOCallSetup_NR5GC_A_4_1(v_CalleeUri_Dialog1, v_CalleeContactUri_Dialog1); /* Call between the UE (transferror, UE-B) and the emulated transferee (UE-A) */</w:t>
      </w:r>
    </w:p>
    <w:p w14:paraId="3A68B3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v_SDP_LatestMessageBySS := f_IMS_BuildSDP_UpdatedAnswer_TX(v_CallInfo_Dialog1.LatestSdpOffer);</w:t>
      </w:r>
    </w:p>
    <w:p w14:paraId="5DCE115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v_ContactSipUrlSS_Dialog1 := f_MessageHeader_GetContactSipUrl(v_CallInfo_Dialog1.MessageHeader183);   /* NOTE: Dialog 2 should have only one transferee's Contact (even though in f_TC_15_25_IMS1 there is v_SessionInfo_Dialog1.ContactUrl and v_ContactUrl_1) */</w:t>
      </w:r>
    </w:p>
    <w:p w14:paraId="457BBF9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v_ContactSipUrlUE := f_IMS_PTC_ImsInfo_GetContactUrl(dialog);</w:t>
      </w:r>
    </w:p>
    <w:p w14:paraId="377222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0A7505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f_IMS_TestBody_Set(true);</w:t>
      </w:r>
    </w:p>
    <w:p w14:paraId="1DC2930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C8FD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 siclog@   Initiate Explicit Communication Transfer (ECT) - 3GPP TS 24.629</w:t>
      </w:r>
    </w:p>
    <w:p w14:paraId="45C2E6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f_UT_IMS_ExplicitCallTransfer(MMI, v_CalleeUri_Dialog2);</w:t>
      </w:r>
    </w:p>
    <w:p w14:paraId="61115C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21EDCB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2 - 5" siclog@</w:t>
      </w:r>
    </w:p>
    <w:p w14:paraId="2506BC4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r w:rsidRPr="000A6D77">
        <w:rPr>
          <w:rFonts w:ascii="Courier New" w:eastAsia="SimSun" w:hAnsi="Courier New" w:cs="Courier New"/>
          <w:sz w:val="16"/>
          <w:szCs w:val="16"/>
          <w:highlight w:val="yellow"/>
          <w:lang w:eastAsia="de-DE"/>
        </w:rPr>
        <w:t>v_SDP_UE_HoldResumeOffer :=</w:t>
      </w:r>
      <w:r w:rsidRPr="000A6D77">
        <w:rPr>
          <w:rFonts w:ascii="Courier New" w:eastAsia="SimSun" w:hAnsi="Courier New" w:cs="Courier New"/>
          <w:sz w:val="16"/>
          <w:szCs w:val="16"/>
          <w:lang w:eastAsia="de-DE"/>
        </w:rPr>
        <w:t xml:space="preserve"> f_IMS_MOCallHoldResume(HOLD, v_CallInfo_Dialog1.InviteRequestWithSdp.Invite, v_CallInfo_Dialog1.MessageHeader183, v_CallInfo_Dialog1.LatestSdpOffer, v_CalleeContactUri_Dialog1);</w:t>
      </w:r>
    </w:p>
    <w:p w14:paraId="0E7137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w:t>
      </w:r>
    </w:p>
    <w:p w14:paraId="286619F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FFF0C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6" Void siclog@</w:t>
      </w:r>
    </w:p>
    <w:p w14:paraId="268F2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E2FE9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7 - 18" siclog@</w:t>
      </w:r>
    </w:p>
    <w:p w14:paraId="6F246E9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f_IMS_PTC_ImsInfo_ActivateDialog(secondDialog);</w:t>
      </w:r>
    </w:p>
    <w:p w14:paraId="63B42B90" w14:textId="556D8336"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v_CallInfo_Dialog2 := f_IMS_MOCallSetup_NR5GC_A_4_1(v_CalleeUri_Dialog2, v_CalleeContactUri_Dialog2</w:t>
      </w:r>
      <w:r w:rsidRPr="000A6D77">
        <w:rPr>
          <w:rFonts w:ascii="Courier New" w:eastAsia="SimSun" w:hAnsi="Courier New" w:cs="Courier New"/>
          <w:sz w:val="16"/>
          <w:szCs w:val="16"/>
          <w:highlight w:val="cyan"/>
          <w:lang w:eastAsia="de-DE"/>
        </w:rPr>
        <w:t>, true</w:t>
      </w:r>
      <w:r w:rsidRPr="000A6D77">
        <w:rPr>
          <w:rFonts w:ascii="Courier New" w:eastAsia="SimSun" w:hAnsi="Courier New" w:cs="Courier New"/>
          <w:sz w:val="16"/>
          <w:szCs w:val="16"/>
          <w:lang w:eastAsia="de-DE"/>
        </w:rPr>
        <w:t>); /* Call between the UE (transferror, UE-B) and the emulated Transfer-Target (UE-C) */</w:t>
      </w:r>
    </w:p>
    <w:p w14:paraId="11F82B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7");</w:t>
      </w:r>
    </w:p>
    <w:p w14:paraId="78B7EDD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32B42A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19" Void siclog@</w:t>
      </w:r>
    </w:p>
    <w:p w14:paraId="6DA968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71D89B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20 - 23" siclog@</w:t>
      </w:r>
    </w:p>
    <w:p w14:paraId="633857C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f_IMS_MOCallHoldResume(HOLD, v_CallInfo_Dialog2.InviteRequestWithSdp.Invite, v_CallInfo_Dialog2.MessageHeader183, v_CallInfo_Dialog2.LatestSdpOffer, v_CalleeContactUri_Dialog2);</w:t>
      </w:r>
    </w:p>
    <w:p w14:paraId="038CD05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20");</w:t>
      </w:r>
    </w:p>
    <w:p w14:paraId="4C20E83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w:t>
      </w:r>
    </w:p>
    <w:p w14:paraId="2579DE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f_IMS_PTC_ImsInfo_ActivateDialog(firstDialog);</w:t>
      </w:r>
    </w:p>
    <w:p w14:paraId="4F54D2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41D74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24 - 25" siclog@</w:t>
      </w:r>
    </w:p>
    <w:p w14:paraId="78FB512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f_IMS_CallTransfer_Refer(v_CalleeContactUri_Dialog1, v_CalleeUri_Dialog2, secondDialog);</w:t>
      </w:r>
    </w:p>
    <w:p w14:paraId="5C65F5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24");</w:t>
      </w:r>
    </w:p>
    <w:p w14:paraId="4E834F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E89C8A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26 - 27" siclog@</w:t>
      </w:r>
    </w:p>
    <w:p w14:paraId="26E2BAC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f_IMS_CallTransfer_Notify_Active(v_ContactSipUrlSS_Dialog1, v_ContactSipUrlUE);</w:t>
      </w:r>
    </w:p>
    <w:p w14:paraId="632358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27");</w:t>
      </w:r>
    </w:p>
    <w:p w14:paraId="5DF4DD2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5D629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28 - 31" siclog@</w:t>
      </w:r>
    </w:p>
    <w:p w14:paraId="53FCE3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r w:rsidRPr="000A6D77">
        <w:rPr>
          <w:rFonts w:ascii="Courier New" w:eastAsia="SimSun" w:hAnsi="Courier New" w:cs="Courier New"/>
          <w:sz w:val="16"/>
          <w:szCs w:val="16"/>
          <w:highlight w:val="yellow"/>
          <w:lang w:eastAsia="de-DE"/>
        </w:rPr>
        <w:t>v_SDP_LatestMessageBySS := f_IMS_MOCallHoldResume_BuildSDP_AnswerTX(HOLD, v_SDP_UE_HoldResumeOffer);</w:t>
      </w:r>
      <w:r w:rsidRPr="000A6D77">
        <w:rPr>
          <w:rFonts w:ascii="Courier New" w:eastAsia="SimSun" w:hAnsi="Courier New" w:cs="Courier New"/>
          <w:sz w:val="16"/>
          <w:szCs w:val="16"/>
          <w:lang w:eastAsia="de-DE"/>
        </w:rPr>
        <w:t xml:space="preserve">    </w:t>
      </w:r>
    </w:p>
    <w:p w14:paraId="27B320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f_IMS_MTCallHoldResume(HOLDINACTIVE, v_ContactSipUrlUE, v_SDP_LatestMessageBySS, v_ContactSipUrlSS_Dialog1);</w:t>
      </w:r>
    </w:p>
    <w:p w14:paraId="1DE9D4C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30");</w:t>
      </w:r>
    </w:p>
    <w:p w14:paraId="2E959F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D0A5D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32 - 33" siclog@</w:t>
      </w:r>
    </w:p>
    <w:p w14:paraId="51ABD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f_IMS_PTC_ImsInfo_ActivateDialog(secondDialog);</w:t>
      </w:r>
    </w:p>
    <w:p w14:paraId="48F0F34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f_IMS_CallReleaseMT(v_ContactSipUrlUE);</w:t>
      </w:r>
    </w:p>
    <w:p w14:paraId="5EB252E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33");</w:t>
      </w:r>
    </w:p>
    <w:p w14:paraId="7A23F6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0C508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f_IMS_PTC_ImsInfo_ActivateDialog(firstDialog);</w:t>
      </w:r>
    </w:p>
    <w:p w14:paraId="31E193D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5F09EA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34 - 35" siclog@</w:t>
      </w:r>
    </w:p>
    <w:p w14:paraId="6B0446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f_IMS_CallTransfer_Notify_200OK_Terminated(v_ContactSipUrlSS_Dialog1, v_ContactSipUrlUE);</w:t>
      </w:r>
    </w:p>
    <w:p w14:paraId="1E0A41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A7B09A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36 - 37" siclog@</w:t>
      </w:r>
    </w:p>
    <w:p w14:paraId="2D2EC06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f_IMS_OptionalCallReleaseMO(v_CallInfo_Dialog1.InviteRequestWithSdp.Invite, v_ContactSipUrlSS_Dialog1</w:t>
      </w:r>
      <w:r w:rsidRPr="000A6D77">
        <w:rPr>
          <w:rFonts w:ascii="Courier New" w:eastAsia="SimSun" w:hAnsi="Courier New" w:cs="Courier New"/>
          <w:sz w:val="16"/>
          <w:szCs w:val="16"/>
          <w:highlight w:val="green"/>
          <w:lang w:eastAsia="de-DE"/>
        </w:rPr>
        <w:t>, 30.0</w:t>
      </w:r>
      <w:r w:rsidRPr="000A6D77">
        <w:rPr>
          <w:rFonts w:ascii="Courier New" w:eastAsia="SimSun" w:hAnsi="Courier New" w:cs="Courier New"/>
          <w:sz w:val="16"/>
          <w:szCs w:val="16"/>
          <w:lang w:eastAsia="de-DE"/>
        </w:rPr>
        <w:t>);//WA#WI=870708 Change 3   // !!!! PROSE ISSUE: wait duration is not specified by the prose !!!!</w:t>
      </w:r>
    </w:p>
    <w:p w14:paraId="759752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f_IMS_PreliminaryPass(__FILE__, __LINE__, "Step 37");</w:t>
      </w:r>
    </w:p>
    <w:p w14:paraId="4947F5F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68B31A4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f_IMS_TestBody_Set(false);</w:t>
      </w:r>
    </w:p>
    <w:p w14:paraId="3A032B8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26AA5DF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f_IMS_CC_Postamble(IPCAN_MO_SpeechCall);</w:t>
      </w:r>
    </w:p>
    <w:p w14:paraId="1DC6880D" w14:textId="70E3D133"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45E170A"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3BB882AC" w14:textId="3C9CE47C" w:rsidR="00932AD5" w:rsidRPr="00CC5D6E" w:rsidRDefault="007C028B" w:rsidP="00CC5D6E">
      <w:pPr>
        <w:pStyle w:val="Heading1"/>
        <w:numPr>
          <w:ilvl w:val="0"/>
          <w:numId w:val="1"/>
        </w:numPr>
        <w:overflowPunct w:val="0"/>
        <w:autoSpaceDE w:val="0"/>
        <w:autoSpaceDN w:val="0"/>
        <w:adjustRightInd w:val="0"/>
        <w:rPr>
          <w:rFonts w:cs="Arial"/>
          <w:b/>
        </w:rPr>
      </w:pPr>
      <w:bookmarkStart w:id="11" w:name="_Toc89431595"/>
      <w:r w:rsidRPr="00CC5D6E">
        <w:rPr>
          <w:rFonts w:cs="Arial"/>
          <w:b/>
        </w:rPr>
        <w:t>Branches executed</w:t>
      </w:r>
      <w:bookmarkEnd w:id="11"/>
    </w:p>
    <w:p w14:paraId="3D99EC20" w14:textId="2E60D9B3" w:rsidR="00C071FC" w:rsidRDefault="00C071FC" w:rsidP="00C071FC">
      <w:r w:rsidRPr="006E5F56">
        <w:t xml:space="preserve">The test case was executed on </w:t>
      </w:r>
      <w:r>
        <w:t>NR</w:t>
      </w:r>
      <w:r w:rsidRPr="006E5F56">
        <w:t xml:space="preserve"> band </w:t>
      </w:r>
      <w:r>
        <w:t>n78</w:t>
      </w:r>
      <w:r w:rsidRPr="00C071FC">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2" w:name="_Toc89431596"/>
      <w:r w:rsidRPr="00854C55">
        <w:rPr>
          <w:rFonts w:cs="Arial"/>
          <w:b/>
        </w:rPr>
        <w:t>Execution Log Files</w:t>
      </w:r>
      <w:bookmarkEnd w:id="7"/>
      <w:bookmarkEnd w:id="8"/>
      <w:bookmarkEnd w:id="9"/>
      <w:bookmarkEnd w:id="10"/>
      <w:bookmarkEnd w:id="12"/>
    </w:p>
    <w:p w14:paraId="34E5A588" w14:textId="7DDFFFC3" w:rsidR="00247A0D" w:rsidRDefault="000C2897" w:rsidP="000C2897">
      <w:pPr>
        <w:pStyle w:val="Heading2"/>
        <w:overflowPunct w:val="0"/>
        <w:autoSpaceDE w:val="0"/>
        <w:autoSpaceDN w:val="0"/>
        <w:adjustRightInd w:val="0"/>
        <w:spacing w:before="480"/>
        <w:rPr>
          <w:rFonts w:cs="Arial"/>
          <w:b/>
        </w:rPr>
      </w:pPr>
      <w:bookmarkStart w:id="13" w:name="_Toc88663234"/>
      <w:bookmarkStart w:id="14" w:name="_Toc89431597"/>
      <w:r>
        <w:rPr>
          <w:rFonts w:cs="Arial"/>
          <w:b/>
        </w:rPr>
        <w:t>HiSilicon</w:t>
      </w:r>
      <w:bookmarkEnd w:id="13"/>
      <w:bookmarkEnd w:id="14"/>
    </w:p>
    <w:p w14:paraId="690C20A1" w14:textId="57A8A910" w:rsidR="00DE70E2" w:rsidRDefault="00DE70E2" w:rsidP="00DE70E2">
      <w:pPr>
        <w:rPr>
          <w:rFonts w:cs="Arial"/>
        </w:rPr>
      </w:pPr>
      <w:r>
        <w:rPr>
          <w:rFonts w:cs="Arial"/>
        </w:rPr>
        <w:t>The</w:t>
      </w:r>
      <w:r>
        <w:t xml:space="preserve"> </w:t>
      </w:r>
      <w:r w:rsidR="00B55541">
        <w:rPr>
          <w:rFonts w:cs="Arial"/>
        </w:rPr>
        <w:t>HiSilicon</w:t>
      </w:r>
      <w:r>
        <w:rPr>
          <w:rFonts w:cs="Arial"/>
        </w:rPr>
        <w:t xml:space="preserve"> </w:t>
      </w:r>
      <w:r w:rsidR="00B55541" w:rsidRPr="00B55541">
        <w:rPr>
          <w:rFonts w:ascii="Arial" w:hAnsi="Arial" w:cs="Arial"/>
          <w:b/>
          <w:color w:val="000000"/>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611D6483" w14:textId="77777777" w:rsidR="00020EDB" w:rsidRDefault="00020EDB" w:rsidP="00020EDB">
      <w:pPr>
        <w:numPr>
          <w:ilvl w:val="0"/>
          <w:numId w:val="3"/>
        </w:numPr>
        <w:overflowPunct w:val="0"/>
        <w:autoSpaceDE w:val="0"/>
        <w:autoSpaceDN w:val="0"/>
        <w:adjustRightInd w:val="0"/>
        <w:rPr>
          <w:rFonts w:cs="Arial"/>
          <w:b/>
        </w:rPr>
      </w:pPr>
      <w:bookmarkStart w:id="15" w:name="_Toc122434496"/>
      <w:bookmarkStart w:id="16" w:name="_Toc295288973"/>
      <w:bookmarkStart w:id="17" w:name="_Toc325725668"/>
      <w:bookmarkStart w:id="18" w:name="_Toc532983740"/>
      <w:r>
        <w:rPr>
          <w:rFonts w:cs="Arial"/>
          <w:b/>
        </w:rPr>
        <w:t>Test case execution log file:</w:t>
      </w:r>
    </w:p>
    <w:p w14:paraId="3FA5DA38" w14:textId="3821AB49" w:rsidR="00020EDB" w:rsidRDefault="00020EDB" w:rsidP="00020EDB">
      <w:pPr>
        <w:overflowPunct w:val="0"/>
        <w:autoSpaceDE w:val="0"/>
        <w:autoSpaceDN w:val="0"/>
        <w:adjustRightInd w:val="0"/>
        <w:ind w:left="284"/>
        <w:rPr>
          <w:rFonts w:cs="Arial"/>
        </w:rPr>
      </w:pPr>
      <w:r>
        <w:rPr>
          <w:rFonts w:cs="Arial"/>
        </w:rPr>
        <w:t>tc_8.36_Hisilicon.log</w:t>
      </w:r>
    </w:p>
    <w:p w14:paraId="58B16E02" w14:textId="77777777" w:rsidR="00020EDB" w:rsidRDefault="00020EDB" w:rsidP="00020EDB">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29D63080" w14:textId="77777777" w:rsidR="00020EDB" w:rsidRDefault="00020EDB" w:rsidP="00020EDB">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C2727C" w14:textId="7E2D2A4F" w:rsidR="00E40FCE" w:rsidRDefault="00CA7CA7" w:rsidP="00B160DF">
      <w:pPr>
        <w:ind w:firstLine="284"/>
        <w:rPr>
          <w:rFonts w:cs="Arial"/>
        </w:rPr>
      </w:pPr>
      <w:r>
        <w:rPr>
          <w:rFonts w:cs="Arial"/>
        </w:rPr>
        <w:t xml:space="preserve"> </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19" w:name="_Toc89431598"/>
      <w:r w:rsidRPr="008706A9">
        <w:rPr>
          <w:rFonts w:cs="Arial"/>
          <w:b/>
        </w:rPr>
        <w:lastRenderedPageBreak/>
        <w:t>References</w:t>
      </w:r>
      <w:bookmarkEnd w:id="15"/>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1BFF1C14" w:rsidR="00247A0D" w:rsidRDefault="00C31902" w:rsidP="00247A0D">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11</w:t>
            </w:r>
            <w:r w:rsidR="008450B0">
              <w:rPr>
                <w:b/>
              </w:rPr>
              <w:t>704</w:t>
            </w:r>
            <w:r w:rsidRPr="00F829B4">
              <w:t xml:space="preserve">:   </w:t>
            </w:r>
            <w:r>
              <w:rPr>
                <w:color w:val="000000"/>
                <w:lang w:val="en-US"/>
              </w:rPr>
              <w:t xml:space="preserve">Supporting information for </w:t>
            </w:r>
            <w:r w:rsidR="00F25367">
              <w:rPr>
                <w:color w:val="000000"/>
                <w:lang w:val="en-US"/>
              </w:rPr>
              <w:t xml:space="preserve">addition </w:t>
            </w:r>
            <w:r w:rsidR="00F25367" w:rsidRPr="00730D8B">
              <w:t xml:space="preserve">of IMS 5GS </w:t>
            </w:r>
            <w:r w:rsidR="00F25367">
              <w:t>Supplementary Services test case 8.36</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7349" w14:textId="77777777" w:rsidR="00873544" w:rsidRDefault="00873544">
      <w:r>
        <w:separator/>
      </w:r>
    </w:p>
  </w:endnote>
  <w:endnote w:type="continuationSeparator" w:id="0">
    <w:p w14:paraId="2F045042" w14:textId="77777777" w:rsidR="00873544" w:rsidRDefault="0087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8C10" w14:textId="77777777" w:rsidR="00873544" w:rsidRDefault="00873544">
      <w:r>
        <w:separator/>
      </w:r>
    </w:p>
  </w:footnote>
  <w:footnote w:type="continuationSeparator" w:id="0">
    <w:p w14:paraId="3AA70280" w14:textId="77777777" w:rsidR="00873544" w:rsidRDefault="0087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1D9"/>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47FF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E7F13"/>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399C"/>
    <w:rsid w:val="00BC470D"/>
    <w:rsid w:val="00BD15BD"/>
    <w:rsid w:val="00BD279D"/>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248EC"/>
    <w:rsid w:val="00D24991"/>
    <w:rsid w:val="00D33AAA"/>
    <w:rsid w:val="00D4148A"/>
    <w:rsid w:val="00D43688"/>
    <w:rsid w:val="00D50255"/>
    <w:rsid w:val="00D52554"/>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DF3C8A"/>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56DE2-521E-4CA4-A5EE-97B05AA9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1580</Words>
  <Characters>15571</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1900-01-01T08:00:00Z</cp:lastPrinted>
  <dcterms:created xsi:type="dcterms:W3CDTF">2021-12-03T13:35:00Z</dcterms:created>
  <dcterms:modified xsi:type="dcterms:W3CDTF">2022-03-08T13:11:00Z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