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3A97" w14:textId="79FD98BF" w:rsidR="0016702F" w:rsidRDefault="0016702F" w:rsidP="00FB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401</w:t>
      </w:r>
      <w:r>
        <w:rPr>
          <w:b/>
          <w:i/>
          <w:noProof/>
          <w:sz w:val="28"/>
        </w:rPr>
        <w:fldChar w:fldCharType="end"/>
      </w:r>
    </w:p>
    <w:p w14:paraId="59358341" w14:textId="77777777" w:rsidR="0016702F" w:rsidRDefault="0016702F" w:rsidP="001670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912A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912A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912A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912A1E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912A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912A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823AE7B" w:rsidR="00AA27AC" w:rsidRPr="00410371" w:rsidRDefault="006B3EA3" w:rsidP="00912A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0FBC">
              <w:rPr>
                <w:b/>
                <w:noProof/>
                <w:sz w:val="28"/>
              </w:rPr>
              <w:t>21</w:t>
            </w:r>
            <w:r w:rsidR="009F0D6B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912A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FA0D412" w:rsidR="00AA27AC" w:rsidRPr="00410371" w:rsidRDefault="0016702F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912A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9B0294D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70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912A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DF116E" w:rsidR="00AA27AC" w:rsidRPr="00F25D98" w:rsidRDefault="00AA27AC" w:rsidP="00912A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912A1E">
        <w:tc>
          <w:tcPr>
            <w:tcW w:w="9641" w:type="dxa"/>
            <w:gridSpan w:val="9"/>
          </w:tcPr>
          <w:p w14:paraId="0633D32A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912A1E">
        <w:tc>
          <w:tcPr>
            <w:tcW w:w="2835" w:type="dxa"/>
          </w:tcPr>
          <w:p w14:paraId="56BD58DD" w14:textId="77777777" w:rsidR="00AA27AC" w:rsidRDefault="00AA27AC" w:rsidP="00912A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912A1E">
        <w:tc>
          <w:tcPr>
            <w:tcW w:w="9640" w:type="dxa"/>
            <w:gridSpan w:val="11"/>
          </w:tcPr>
          <w:p w14:paraId="0DB254E8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912A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D9BA0EF" w:rsidR="00AA27AC" w:rsidRDefault="00391B48" w:rsidP="001F1E38">
            <w:pPr>
              <w:pStyle w:val="CRCoverPage"/>
              <w:spacing w:after="0"/>
              <w:rPr>
                <w:noProof/>
              </w:rPr>
            </w:pPr>
            <w:r w:rsidRPr="00391B48">
              <w:rPr>
                <w:noProof/>
              </w:rPr>
              <w:t>NR5GC FR1</w:t>
            </w:r>
            <w:r w:rsidR="00621EDB">
              <w:rPr>
                <w:noProof/>
              </w:rPr>
              <w:t>+FR2</w:t>
            </w:r>
            <w:r w:rsidRPr="00391B48">
              <w:rPr>
                <w:noProof/>
              </w:rPr>
              <w:t xml:space="preserve"> : Addition of NR5GC RRC test case 8.2.3.14.2</w:t>
            </w:r>
          </w:p>
        </w:tc>
      </w:tr>
      <w:tr w:rsidR="00AA27AC" w14:paraId="7E367122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912A1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912A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002D690B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</w:t>
            </w:r>
            <w:r w:rsidR="00391B48">
              <w:rPr>
                <w:noProof/>
              </w:rPr>
              <w:t>2-01</w:t>
            </w:r>
          </w:p>
        </w:tc>
      </w:tr>
      <w:tr w:rsidR="00AA27AC" w14:paraId="7D845B23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912A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912A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912A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912A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912A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722EEFB" w:rsidR="00AA27AC" w:rsidRDefault="00AA27AC" w:rsidP="00912A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912A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912A1E">
        <w:tc>
          <w:tcPr>
            <w:tcW w:w="1843" w:type="dxa"/>
          </w:tcPr>
          <w:p w14:paraId="59325998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547679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391B48">
              <w:rPr>
                <w:noProof/>
              </w:rPr>
              <w:t>8.2.3.14.2</w:t>
            </w:r>
            <w:r w:rsidR="00AA001A">
              <w:rPr>
                <w:noProof/>
              </w:rPr>
              <w:fldChar w:fldCharType="end"/>
            </w:r>
            <w:r>
              <w:rPr>
                <w:noProof/>
              </w:rPr>
              <w:t xml:space="preserve">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4B1892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>test cas</w:t>
            </w:r>
            <w:r w:rsidR="00391B48">
              <w:rPr>
                <w:noProof/>
              </w:rPr>
              <w:t>e 8.2.3.14.2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912A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912A1E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7D601B7" w:rsidR="00AA27AC" w:rsidRDefault="00391B48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8.2.3.14.2.</w:t>
            </w:r>
            <w:r w:rsidR="00AA27AC">
              <w:rPr>
                <w:noProof/>
              </w:rPr>
              <w:t>NR5GC</w:t>
            </w:r>
          </w:p>
        </w:tc>
      </w:tr>
      <w:tr w:rsidR="00AA27AC" w14:paraId="58A09D42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121EEACE" w:rsidR="00AA27AC" w:rsidRDefault="000567F3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4722AB9D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5E17D327" w:rsidR="00AA27AC" w:rsidRDefault="000567F3" w:rsidP="00AA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A27AC" w14:paraId="692262BA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912A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912A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92495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23EDED8" w14:textId="6F589F40" w:rsidR="009F0D6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0D6B" w:rsidRPr="0076485A">
        <w:rPr>
          <w:rFonts w:ascii="Arial" w:hAnsi="Arial" w:cs="Arial"/>
          <w:iCs/>
        </w:rPr>
        <w:t>Table of Contents</w:t>
      </w:r>
      <w:r w:rsidR="009F0D6B">
        <w:tab/>
      </w:r>
      <w:r w:rsidR="009F0D6B">
        <w:fldChar w:fldCharType="begin"/>
      </w:r>
      <w:r w:rsidR="009F0D6B">
        <w:instrText xml:space="preserve"> PAGEREF _Toc89249578 \h </w:instrText>
      </w:r>
      <w:r w:rsidR="009F0D6B">
        <w:fldChar w:fldCharType="separate"/>
      </w:r>
      <w:r w:rsidR="009F0D6B">
        <w:t>2</w:t>
      </w:r>
      <w:r w:rsidR="009F0D6B">
        <w:fldChar w:fldCharType="end"/>
      </w:r>
    </w:p>
    <w:p w14:paraId="30F7CAD4" w14:textId="165E5BBF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_Toc89249579 \h </w:instrText>
      </w:r>
      <w:r>
        <w:fldChar w:fldCharType="separate"/>
      </w:r>
      <w:r>
        <w:t>3</w:t>
      </w:r>
      <w:r>
        <w:fldChar w:fldCharType="end"/>
      </w:r>
    </w:p>
    <w:p w14:paraId="2D2CEFFF" w14:textId="2809F510" w:rsidR="009F0D6B" w:rsidRDefault="009F0D6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6485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_Toc89249580 \h </w:instrText>
      </w:r>
      <w:r>
        <w:fldChar w:fldCharType="separate"/>
      </w:r>
      <w:r>
        <w:t>3</w:t>
      </w:r>
      <w:r>
        <w:fldChar w:fldCharType="end"/>
      </w:r>
    </w:p>
    <w:p w14:paraId="2FFFE054" w14:textId="1EB23137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lang w:val="en-US"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_Toc89249581 \h </w:instrText>
      </w:r>
      <w:r>
        <w:fldChar w:fldCharType="separate"/>
      </w:r>
      <w:r>
        <w:t>3</w:t>
      </w:r>
      <w:r>
        <w:fldChar w:fldCharType="end"/>
      </w:r>
    </w:p>
    <w:p w14:paraId="064DD66D" w14:textId="589A31DE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_Toc89249582 \h </w:instrText>
      </w:r>
      <w:r>
        <w:fldChar w:fldCharType="separate"/>
      </w:r>
      <w:r>
        <w:t>14</w:t>
      </w:r>
      <w:r>
        <w:fldChar w:fldCharType="end"/>
      </w:r>
    </w:p>
    <w:p w14:paraId="7327DA41" w14:textId="6FB2789B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_Toc89249583 \h </w:instrText>
      </w:r>
      <w:r>
        <w:fldChar w:fldCharType="separate"/>
      </w:r>
      <w:r>
        <w:t>14</w:t>
      </w:r>
      <w:r>
        <w:fldChar w:fldCharType="end"/>
      </w:r>
    </w:p>
    <w:p w14:paraId="5AECD477" w14:textId="6C4EAB71" w:rsidR="009F0D6B" w:rsidRDefault="009F0D6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6485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6485A">
        <w:rPr>
          <w:rFonts w:cs="Arial"/>
        </w:rPr>
        <w:t>Qualcomm SM 8450+SDX65</w:t>
      </w:r>
      <w:r>
        <w:tab/>
      </w:r>
      <w:r>
        <w:fldChar w:fldCharType="begin"/>
      </w:r>
      <w:r>
        <w:instrText xml:space="preserve"> PAGEREF _Toc89249584 \h </w:instrText>
      </w:r>
      <w:r>
        <w:fldChar w:fldCharType="separate"/>
      </w:r>
      <w:r>
        <w:t>14</w:t>
      </w:r>
      <w:r>
        <w:fldChar w:fldCharType="end"/>
      </w:r>
    </w:p>
    <w:p w14:paraId="4A9FC5F3" w14:textId="0F16F7F5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_Toc89249585 \h </w:instrText>
      </w:r>
      <w:r>
        <w:fldChar w:fldCharType="separate"/>
      </w:r>
      <w:r>
        <w:t>14</w:t>
      </w:r>
      <w:r>
        <w:fldChar w:fldCharType="end"/>
      </w:r>
    </w:p>
    <w:p w14:paraId="0348A46A" w14:textId="6E79EA9E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9249579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76C0921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391B48">
        <w:rPr>
          <w:noProof/>
        </w:rPr>
        <w:t>8.2.3.14.2</w:t>
      </w:r>
      <w:r w:rsidR="00DE192F">
        <w:rPr>
          <w:rFonts w:cs="Arial"/>
        </w:rPr>
        <w:t xml:space="preserve">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9249580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2FBDB78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1B48">
        <w:rPr>
          <w:noProof/>
        </w:rPr>
        <w:t>8.2.3.14.2</w:t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2E1349C7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391B48" w:rsidRPr="00391B48">
        <w:rPr>
          <w:bCs/>
          <w:lang w:eastAsia="ja-JP"/>
        </w:rPr>
        <w:t>Qualcomm SM 8450+SDX65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79BC4E19" w14:textId="68399E70" w:rsidR="0067531C" w:rsidRDefault="00446488" w:rsidP="00391B48">
      <w:pPr>
        <w:pStyle w:val="Heading1"/>
        <w:numPr>
          <w:ilvl w:val="0"/>
          <w:numId w:val="2"/>
        </w:numPr>
        <w:autoSpaceDN w:val="0"/>
        <w:rPr>
          <w:lang w:val="en-US"/>
        </w:rPr>
      </w:pPr>
      <w:bookmarkStart w:id="5" w:name="_Toc122434488"/>
      <w:bookmarkStart w:id="6" w:name="_Toc295288959"/>
      <w:bookmarkStart w:id="7" w:name="_Toc89249581"/>
      <w:r w:rsidRPr="00E24250">
        <w:rPr>
          <w:rFonts w:cs="Arial"/>
          <w:b/>
        </w:rPr>
        <w:t>Corrections required</w:t>
      </w:r>
      <w:bookmarkStart w:id="8" w:name="_Toc54888065"/>
      <w:bookmarkStart w:id="9" w:name="_Toc122434494"/>
      <w:bookmarkStart w:id="10" w:name="_Toc295288971"/>
      <w:bookmarkStart w:id="11" w:name="_Toc325725666"/>
      <w:bookmarkEnd w:id="5"/>
      <w:bookmarkEnd w:id="6"/>
      <w:bookmarkEnd w:id="7"/>
    </w:p>
    <w:p w14:paraId="7F837CBC" w14:textId="105B13D1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16F096C9" w14:textId="77777777" w:rsidTr="00E1791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5546A8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849FBB" w14:textId="77777777" w:rsidR="00D20D35" w:rsidRDefault="00D20D35" w:rsidP="00E1791C">
            <w:pPr>
              <w:rPr>
                <w:sz w:val="22"/>
                <w:szCs w:val="22"/>
              </w:rPr>
            </w:pPr>
            <w:r w:rsidRPr="00FD21E7">
              <w:rPr>
                <w:rFonts w:ascii="Arial" w:hAnsi="Arial" w:cs="Arial"/>
              </w:rPr>
              <w:t>f_TC_8_2_3_14_2_NR5GC ()</w:t>
            </w:r>
          </w:p>
        </w:tc>
      </w:tr>
      <w:tr w:rsidR="00D20D35" w14:paraId="5380414E" w14:textId="77777777" w:rsidTr="00E1791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56C4C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C2C626" w14:textId="5B933534" w:rsidR="00D20D35" w:rsidRPr="00D20D35" w:rsidRDefault="00D20D35" w:rsidP="00D20D3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 then test loop mode B should be enabled for the data path check at step 4.</w:t>
            </w:r>
          </w:p>
          <w:p w14:paraId="298AF907" w14:textId="67989038" w:rsidR="00D20D35" w:rsidRPr="004B023F" w:rsidRDefault="00D20D35" w:rsidP="00D20D35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cs="Arial"/>
              </w:rPr>
              <w:t>PDCP Configuration for split bearer needs to be configured</w:t>
            </w:r>
            <w:r>
              <w:t>.</w:t>
            </w:r>
          </w:p>
        </w:tc>
      </w:tr>
      <w:tr w:rsidR="00D20D35" w14:paraId="3B81732B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563D47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B4DE" w14:textId="67009E79" w:rsidR="00D20D35" w:rsidRDefault="00D20D35" w:rsidP="00D20D35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The option </w:t>
            </w:r>
            <w:r w:rsidRPr="00D20D35">
              <w:rPr>
                <w:lang w:val="en-SG"/>
              </w:rPr>
              <w:t>PING_Or_TEST_LOOPModeB_ON</w:t>
            </w:r>
            <w:r>
              <w:rPr>
                <w:lang w:val="en-SG"/>
              </w:rPr>
              <w:t xml:space="preserve"> is passed into the preamble function.</w:t>
            </w:r>
          </w:p>
          <w:p w14:paraId="4EFB92C6" w14:textId="77777777" w:rsidR="00D20D35" w:rsidRPr="00EE3EA2" w:rsidRDefault="00D20D35" w:rsidP="00D20D35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D1C8E07" w14:textId="349BE476" w:rsidR="00D20D35" w:rsidRDefault="00D20D35" w:rsidP="00D20D35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rFonts w:ascii="Times New Roman" w:hAnsi="Times New Roman"/>
              </w:rPr>
              <w:t xml:space="preserve">Pass PDCP configuration for split bearer into call to </w:t>
            </w:r>
            <w:r w:rsidRPr="00D20D35">
              <w:rPr>
                <w:rFonts w:ascii="Times New Roman" w:hAnsi="Times New Roman"/>
              </w:rPr>
              <w:t>f_NR5GC_RRC_ConnectedState3N_NRDC</w:t>
            </w:r>
            <w:r>
              <w:rPr>
                <w:rFonts w:ascii="Times New Roman" w:hAnsi="Times New Roman"/>
              </w:rPr>
              <w:t>().</w:t>
            </w:r>
          </w:p>
        </w:tc>
      </w:tr>
      <w:tr w:rsidR="00D20D35" w14:paraId="2FFCB0BA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2BFD2E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9CAF44" w14:textId="77777777" w:rsidR="00D20D35" w:rsidRDefault="00D20D35" w:rsidP="00E1791C">
            <w:pPr>
              <w:rPr>
                <w:rFonts w:ascii="Arial" w:hAnsi="Arial" w:cs="Arial"/>
              </w:rPr>
            </w:pPr>
            <w:r>
              <w:t>RRC_Handover_NRDC_NR5GC.ttcn</w:t>
            </w:r>
          </w:p>
        </w:tc>
      </w:tr>
      <w:tr w:rsidR="00D20D35" w14:paraId="4B121B39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148E10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AC206" w14:textId="77777777" w:rsidR="00D20D35" w:rsidRDefault="00D20D35" w:rsidP="00E1791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0AB38A5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13A8CABD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68A4DEF3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6825C" w14:textId="77777777" w:rsidR="00D20D35" w:rsidRDefault="00D20D35" w:rsidP="00E1791C">
            <w:pPr>
              <w:ind w:firstLine="195"/>
            </w:pPr>
          </w:p>
          <w:p w14:paraId="5673EB1F" w14:textId="77777777" w:rsidR="00D20D35" w:rsidRDefault="00D20D35" w:rsidP="00E1791C">
            <w:pPr>
              <w:ind w:firstLine="195"/>
            </w:pPr>
            <w:r>
              <w:t>function f_TC_8_2_3_14_2_NR5GC() runs on NR5GC_PTC</w:t>
            </w:r>
          </w:p>
          <w:p w14:paraId="380FED16" w14:textId="77777777" w:rsidR="00D20D35" w:rsidRDefault="00D20D35" w:rsidP="00E1791C">
            <w:pPr>
              <w:ind w:firstLine="195"/>
            </w:pPr>
            <w:r>
              <w:t xml:space="preserve">  { // SCG Change / Reconfiguration with sync / Split DRB / NR-DC</w:t>
            </w:r>
          </w:p>
          <w:p w14:paraId="56074340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6FABDB6B" w14:textId="77777777" w:rsidR="00D20D35" w:rsidRDefault="00D20D35" w:rsidP="00E1791C">
            <w:pPr>
              <w:ind w:firstLine="195"/>
            </w:pPr>
            <w:r>
              <w:t xml:space="preserve">    f_NR5GC_Init_NRDC(NR_4, {nr_Cell1, nr_Cell10, nr_Cell30 });</w:t>
            </w:r>
          </w:p>
          <w:p w14:paraId="2F0D8AAA" w14:textId="77777777" w:rsidR="00D20D35" w:rsidRDefault="00D20D35" w:rsidP="00E1791C">
            <w:pPr>
              <w:ind w:firstLine="195"/>
            </w:pPr>
            <w:r>
              <w:t xml:space="preserve">    f_NR_CellInfo_InitMaxReferencePower (nr_Cell1, -82, -82);</w:t>
            </w:r>
          </w:p>
          <w:p w14:paraId="358D59B9" w14:textId="77777777" w:rsidR="00D20D35" w:rsidRDefault="00D20D35" w:rsidP="00E1791C">
            <w:pPr>
              <w:ind w:firstLine="195"/>
            </w:pPr>
            <w:r>
              <w:lastRenderedPageBreak/>
              <w:t xml:space="preserve">    f_NR_CellInfo_InitMaxReferencePower (nr_Cell30, -82, -82);</w:t>
            </w:r>
          </w:p>
          <w:p w14:paraId="0AB7F05E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4D8CF7AD" w14:textId="77777777" w:rsidR="00D20D35" w:rsidRDefault="00D20D35" w:rsidP="00E1791C">
            <w:pPr>
              <w:ind w:firstLine="195"/>
            </w:pPr>
            <w:r>
              <w:t xml:space="preserve">    //Create and configure NR cell1 &amp; 10 &amp; 30</w:t>
            </w:r>
          </w:p>
          <w:p w14:paraId="34068429" w14:textId="77777777" w:rsidR="00D20D35" w:rsidRDefault="00D20D35" w:rsidP="00E1791C">
            <w:pPr>
              <w:ind w:firstLine="195"/>
            </w:pPr>
            <w:r>
              <w:t xml:space="preserve">    f_NR_CellConfig_Def(nr_Cell1);</w:t>
            </w:r>
          </w:p>
          <w:p w14:paraId="7908EA57" w14:textId="77777777" w:rsidR="00D20D35" w:rsidRDefault="00D20D35" w:rsidP="00E1791C">
            <w:pPr>
              <w:ind w:firstLine="195"/>
            </w:pPr>
            <w:r>
              <w:t xml:space="preserve">    f_NR_CellConfig_Def(nr_Cell10, -, tsc_NRDC_SCG_Cell); //@sic R5s210891 sic@</w:t>
            </w:r>
          </w:p>
          <w:p w14:paraId="6612F674" w14:textId="77777777" w:rsidR="00D20D35" w:rsidRDefault="00D20D35" w:rsidP="00E1791C">
            <w:pPr>
              <w:ind w:firstLine="195"/>
            </w:pPr>
            <w:r>
              <w:t xml:space="preserve">    f_NR_CellConfig_Def(nr_Cell30, -, tsc_NRDC_SCG_Cell); //@sic R5s210891 sic@</w:t>
            </w:r>
          </w:p>
          <w:p w14:paraId="00859AE2" w14:textId="77777777" w:rsidR="00D20D35" w:rsidRDefault="00D20D35" w:rsidP="00E1791C">
            <w:pPr>
              <w:ind w:firstLine="195"/>
            </w:pPr>
            <w:r>
              <w:t xml:space="preserve">       </w:t>
            </w:r>
          </w:p>
          <w:p w14:paraId="2093824E" w14:textId="77777777" w:rsidR="00D20D35" w:rsidRDefault="00D20D35" w:rsidP="00E1791C">
            <w:pPr>
              <w:ind w:firstLine="195"/>
            </w:pPr>
            <w:r>
              <w:t xml:space="preserve">    //Bring UE to State RRC_CONNECTED</w:t>
            </w:r>
          </w:p>
          <w:p w14:paraId="55FAB8A3" w14:textId="77777777" w:rsidR="00D20D35" w:rsidRDefault="00D20D35" w:rsidP="00E1791C">
            <w:pPr>
              <w:ind w:firstLine="195"/>
            </w:pPr>
            <w:r>
              <w:t xml:space="preserve">    </w:t>
            </w:r>
            <w:r w:rsidRPr="00FD21E7">
              <w:rPr>
                <w:highlight w:val="yellow"/>
              </w:rPr>
              <w:t>f_NR5GC_Preamble(nr_Cell1,STATE_IDLE_1A);</w:t>
            </w:r>
            <w:r>
              <w:t xml:space="preserve"> </w:t>
            </w:r>
          </w:p>
          <w:p w14:paraId="0E8A2371" w14:textId="77777777" w:rsidR="00D20D35" w:rsidRDefault="00D20D35" w:rsidP="00E1791C">
            <w:pPr>
              <w:ind w:firstLine="195"/>
            </w:pPr>
            <w:r>
              <w:t xml:space="preserve">    f_NR_SetCellPower (nr_Cell1, -85, -82);</w:t>
            </w:r>
          </w:p>
          <w:p w14:paraId="647E5627" w14:textId="77777777" w:rsidR="00D20D35" w:rsidRDefault="00D20D35" w:rsidP="00E1791C">
            <w:pPr>
              <w:ind w:firstLine="195"/>
            </w:pPr>
            <w:r>
              <w:t xml:space="preserve">    f_NR_SetCellPower (nr_Cell10, -88, -91);</w:t>
            </w:r>
          </w:p>
          <w:p w14:paraId="5DBC0788" w14:textId="77777777" w:rsidR="00D20D35" w:rsidRDefault="00D20D35" w:rsidP="00E1791C">
            <w:pPr>
              <w:ind w:firstLine="195"/>
            </w:pPr>
            <w:r>
              <w:t xml:space="preserve">    </w:t>
            </w:r>
            <w:r w:rsidRPr="00FD21E7">
              <w:rPr>
                <w:highlight w:val="yellow"/>
              </w:rPr>
              <w:t>f_NR5GC_RRC_ConnectedState3N_NRDC(nr_Cell1, nr_Cell10,MCG_Split,PING_Or_TEST_LOOPModeB_ON);</w:t>
            </w:r>
          </w:p>
          <w:p w14:paraId="1179E5CB" w14:textId="77777777" w:rsidR="00D20D35" w:rsidRDefault="00D20D35" w:rsidP="00E1791C">
            <w:pPr>
              <w:ind w:firstLine="195"/>
            </w:pPr>
            <w:r>
              <w:t xml:space="preserve">    // NR Cell 30 still tsc_NR_NonSuitableOffCellSSS_EPRE</w:t>
            </w:r>
          </w:p>
          <w:p w14:paraId="0C715A1E" w14:textId="77777777" w:rsidR="00D20D35" w:rsidRDefault="00D20D35" w:rsidP="00E1791C">
            <w:pPr>
              <w:ind w:firstLine="195"/>
            </w:pPr>
            <w:r>
              <w:t xml:space="preserve">    f_NR_TestBody_Set(true);</w:t>
            </w:r>
          </w:p>
          <w:p w14:paraId="739ADB4E" w14:textId="77777777" w:rsidR="00D20D35" w:rsidRDefault="00D20D35" w:rsidP="00E1791C">
            <w:pPr>
              <w:ind w:firstLine="195"/>
            </w:pPr>
            <w:r>
              <w:t xml:space="preserve">    fl_TC_8_2_3_14_2_NR5GC_NR_TestBody ();</w:t>
            </w:r>
          </w:p>
          <w:p w14:paraId="16DC3833" w14:textId="77777777" w:rsidR="00D20D35" w:rsidRDefault="00D20D35" w:rsidP="00E1791C">
            <w:pPr>
              <w:ind w:firstLine="195"/>
            </w:pPr>
            <w:r>
              <w:t xml:space="preserve">    f_NR_TestBody_Set(false);</w:t>
            </w:r>
          </w:p>
          <w:p w14:paraId="1964AF8E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46AFA8D0" w14:textId="77777777" w:rsidR="00D20D35" w:rsidRDefault="00D20D35" w:rsidP="00E1791C">
            <w:pPr>
              <w:ind w:firstLine="195"/>
            </w:pPr>
            <w:r>
              <w:t xml:space="preserve">    if (not pc_IP_Ping) {</w:t>
            </w:r>
          </w:p>
          <w:p w14:paraId="5BEBFF50" w14:textId="77777777" w:rsidR="00D20D35" w:rsidRDefault="00D20D35" w:rsidP="00E1791C">
            <w:pPr>
              <w:ind w:firstLine="195"/>
            </w:pPr>
            <w:r>
              <w:t xml:space="preserve">      f_NR5GC_OpenUE_TestLoopMode_Deactivate_TestMode(nr_Cell1);</w:t>
            </w:r>
          </w:p>
          <w:p w14:paraId="07AE9268" w14:textId="77777777" w:rsidR="00D20D35" w:rsidRDefault="00D20D35" w:rsidP="00E1791C">
            <w:pPr>
              <w:ind w:firstLine="195"/>
            </w:pPr>
            <w:r>
              <w:t xml:space="preserve">    }</w:t>
            </w:r>
          </w:p>
          <w:p w14:paraId="4F335A4D" w14:textId="77777777" w:rsidR="00D20D35" w:rsidRDefault="00D20D35" w:rsidP="00E1791C">
            <w:pPr>
              <w:ind w:firstLine="195"/>
            </w:pPr>
            <w:r>
              <w:t xml:space="preserve">    //Postamble</w:t>
            </w:r>
          </w:p>
          <w:p w14:paraId="001C107F" w14:textId="77777777" w:rsidR="00D20D35" w:rsidRDefault="00D20D35" w:rsidP="00E1791C">
            <w:pPr>
              <w:ind w:firstLine="195"/>
            </w:pPr>
            <w:r>
              <w:t xml:space="preserve">    f_NR_Postamble(nr_Cell1, STATE_CONNECTED_3A);</w:t>
            </w:r>
          </w:p>
          <w:p w14:paraId="4FB1876A" w14:textId="77777777" w:rsidR="00D20D35" w:rsidRDefault="00D20D35" w:rsidP="00E1791C">
            <w:pPr>
              <w:ind w:firstLine="195"/>
            </w:pPr>
            <w:r>
              <w:t xml:space="preserve">  }</w:t>
            </w:r>
          </w:p>
        </w:tc>
      </w:tr>
    </w:tbl>
    <w:p w14:paraId="1809F8A8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5194F97B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3C6B84CB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C337" w14:textId="77777777" w:rsidR="00D20D35" w:rsidRDefault="00D20D35" w:rsidP="00E1791C">
            <w:pPr>
              <w:ind w:firstLine="195"/>
            </w:pPr>
          </w:p>
          <w:p w14:paraId="6BD50585" w14:textId="77777777" w:rsidR="00D20D35" w:rsidRDefault="00D20D35" w:rsidP="00E1791C">
            <w:pPr>
              <w:ind w:firstLine="195"/>
            </w:pPr>
            <w:r>
              <w:t>function f_TC_8_2_3_14_2_NR5GC() runs on NR5GC_PTC</w:t>
            </w:r>
          </w:p>
          <w:p w14:paraId="6641B8C6" w14:textId="77777777" w:rsidR="00D20D35" w:rsidRDefault="00D20D35" w:rsidP="00E1791C">
            <w:pPr>
              <w:ind w:firstLine="195"/>
            </w:pPr>
            <w:r>
              <w:t xml:space="preserve">  { // SCG Change / Reconfiguration with sync / Split DRB / NR-DC</w:t>
            </w:r>
          </w:p>
          <w:p w14:paraId="025A6EB5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6255C302" w14:textId="77777777" w:rsidR="00D20D35" w:rsidRDefault="00D20D35" w:rsidP="00E1791C">
            <w:pPr>
              <w:ind w:firstLine="195"/>
            </w:pPr>
            <w:r>
              <w:t xml:space="preserve">    f_NR5GC_Init_NRDC(NR_4, {nr_Cell1, nr_Cell10, nr_Cell30 });</w:t>
            </w:r>
          </w:p>
          <w:p w14:paraId="0F2718D8" w14:textId="77777777" w:rsidR="00D20D35" w:rsidRDefault="00D20D35" w:rsidP="00E1791C">
            <w:pPr>
              <w:ind w:firstLine="195"/>
            </w:pPr>
            <w:r>
              <w:t xml:space="preserve">    f_NR_CellInfo_InitMaxReferencePower (nr_Cell1, -82, -82);</w:t>
            </w:r>
          </w:p>
          <w:p w14:paraId="69F0DD46" w14:textId="77777777" w:rsidR="00D20D35" w:rsidRDefault="00D20D35" w:rsidP="00E1791C">
            <w:pPr>
              <w:ind w:firstLine="195"/>
            </w:pPr>
            <w:r>
              <w:t xml:space="preserve">    f_NR_CellInfo_InitMaxReferencePower (nr_Cell30, -82, -82);</w:t>
            </w:r>
          </w:p>
          <w:p w14:paraId="5865B938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517F7DAC" w14:textId="77777777" w:rsidR="00D20D35" w:rsidRDefault="00D20D35" w:rsidP="00E1791C">
            <w:pPr>
              <w:ind w:firstLine="195"/>
            </w:pPr>
            <w:r>
              <w:t xml:space="preserve">    //Create and configure NR cell1 &amp; 10 &amp; 30</w:t>
            </w:r>
          </w:p>
          <w:p w14:paraId="230511A4" w14:textId="77777777" w:rsidR="00D20D35" w:rsidRDefault="00D20D35" w:rsidP="00E1791C">
            <w:pPr>
              <w:ind w:firstLine="195"/>
            </w:pPr>
            <w:r>
              <w:lastRenderedPageBreak/>
              <w:t xml:space="preserve">    f_NR_CellConfig_Def(nr_Cell1);</w:t>
            </w:r>
          </w:p>
          <w:p w14:paraId="14829879" w14:textId="77777777" w:rsidR="00D20D35" w:rsidRDefault="00D20D35" w:rsidP="00E1791C">
            <w:pPr>
              <w:ind w:firstLine="195"/>
            </w:pPr>
            <w:r>
              <w:t xml:space="preserve">    f_NR_CellConfig_Def(nr_Cell10, -, tsc_NRDC_SCG_Cell); //@sic R5s210891 sic@</w:t>
            </w:r>
          </w:p>
          <w:p w14:paraId="71200FE7" w14:textId="77777777" w:rsidR="00D20D35" w:rsidRDefault="00D20D35" w:rsidP="00E1791C">
            <w:pPr>
              <w:ind w:firstLine="195"/>
            </w:pPr>
            <w:r>
              <w:t xml:space="preserve">    f_NR_CellConfig_Def(nr_Cell30, -, tsc_NRDC_SCG_Cell); //@sic R5s210891 sic@</w:t>
            </w:r>
          </w:p>
          <w:p w14:paraId="760F08BA" w14:textId="77777777" w:rsidR="00D20D35" w:rsidRDefault="00D20D35" w:rsidP="00E1791C">
            <w:pPr>
              <w:ind w:firstLine="195"/>
            </w:pPr>
            <w:r>
              <w:t xml:space="preserve">       </w:t>
            </w:r>
          </w:p>
          <w:p w14:paraId="39CEB27E" w14:textId="77777777" w:rsidR="00D20D35" w:rsidRDefault="00D20D35" w:rsidP="00E1791C">
            <w:pPr>
              <w:ind w:firstLine="195"/>
            </w:pPr>
            <w:r>
              <w:t xml:space="preserve">    //Bring UE to State RRC_CONNECTED</w:t>
            </w:r>
          </w:p>
          <w:p w14:paraId="49A26D68" w14:textId="77777777" w:rsidR="00D20D35" w:rsidRDefault="00D20D35" w:rsidP="00E1791C">
            <w:pPr>
              <w:ind w:firstLine="195"/>
            </w:pPr>
            <w:r>
              <w:t xml:space="preserve">    f_NR5GC_Preamble(nr_Cell1,STATE_IDLE_1A</w:t>
            </w:r>
            <w:r w:rsidRPr="00FD21E7">
              <w:rPr>
                <w:highlight w:val="yellow"/>
              </w:rPr>
              <w:t>, PING_Or_TEST_LOOPModeB_ON</w:t>
            </w:r>
            <w:r>
              <w:t>); //@823142</w:t>
            </w:r>
          </w:p>
          <w:p w14:paraId="774BFC41" w14:textId="77777777" w:rsidR="00D20D35" w:rsidRDefault="00D20D35" w:rsidP="00E1791C">
            <w:pPr>
              <w:ind w:firstLine="195"/>
            </w:pPr>
            <w:r>
              <w:t xml:space="preserve">    f_NR_SetCellPower (nr_Cell1, -85, -82);</w:t>
            </w:r>
          </w:p>
          <w:p w14:paraId="391942C6" w14:textId="77777777" w:rsidR="00D20D35" w:rsidRDefault="00D20D35" w:rsidP="00E1791C">
            <w:pPr>
              <w:ind w:firstLine="195"/>
            </w:pPr>
            <w:r>
              <w:t xml:space="preserve">    f_NR_SetCellPower (nr_Cell10, -88, -91);</w:t>
            </w:r>
          </w:p>
          <w:p w14:paraId="192374D5" w14:textId="77777777" w:rsidR="00D20D35" w:rsidRDefault="00D20D35" w:rsidP="00E1791C">
            <w:pPr>
              <w:ind w:firstLine="195"/>
            </w:pPr>
            <w:r>
              <w:t xml:space="preserve">    f_NR5GC_RRC_ConnectedState3N_NRDC(nr_Cell1, nr_Cell10,MCG_Split,</w:t>
            </w:r>
            <w:r w:rsidRPr="00D20D35">
              <w:t>PING_Or_TEST_LOOPModeB_ON</w:t>
            </w:r>
            <w:r w:rsidRPr="00FD21E7">
              <w:rPr>
                <w:highlight w:val="yellow"/>
              </w:rPr>
              <w:t>,-,-, cs_NR_PDCP_Config_Split(cs_38508_PDCP_Config_DRB, f_NR_LogicalChannelId_DRB(tsc_NR_DRB3), tsc_NR_CellGroupId_MCG));</w:t>
            </w:r>
            <w:r>
              <w:t xml:space="preserve"> //@823142</w:t>
            </w:r>
          </w:p>
          <w:p w14:paraId="0045CD20" w14:textId="77777777" w:rsidR="00D20D35" w:rsidRDefault="00D20D35" w:rsidP="00E1791C">
            <w:pPr>
              <w:ind w:firstLine="195"/>
            </w:pPr>
            <w:r>
              <w:t xml:space="preserve">    // NR Cell 30 still tsc_NR_NonSuitableOffCellSSS_EPRE</w:t>
            </w:r>
          </w:p>
          <w:p w14:paraId="10DAEB84" w14:textId="77777777" w:rsidR="00D20D35" w:rsidRDefault="00D20D35" w:rsidP="00E1791C">
            <w:pPr>
              <w:ind w:firstLine="195"/>
            </w:pPr>
            <w:r>
              <w:t xml:space="preserve">    f_NR_TestBody_Set(true);</w:t>
            </w:r>
          </w:p>
          <w:p w14:paraId="3989E4D9" w14:textId="77777777" w:rsidR="00D20D35" w:rsidRDefault="00D20D35" w:rsidP="00E1791C">
            <w:pPr>
              <w:ind w:firstLine="195"/>
            </w:pPr>
            <w:r>
              <w:t xml:space="preserve">    fl_TC_8_2_3_14_2_NR5GC_NR_TestBody ();</w:t>
            </w:r>
          </w:p>
          <w:p w14:paraId="7A1D1C05" w14:textId="77777777" w:rsidR="00D20D35" w:rsidRDefault="00D20D35" w:rsidP="00E1791C">
            <w:pPr>
              <w:ind w:firstLine="195"/>
            </w:pPr>
            <w:r>
              <w:t xml:space="preserve">    f_NR_TestBody_Set(false);</w:t>
            </w:r>
          </w:p>
          <w:p w14:paraId="49C8F143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3CDC8483" w14:textId="77777777" w:rsidR="00D20D35" w:rsidRDefault="00D20D35" w:rsidP="00E1791C">
            <w:pPr>
              <w:ind w:firstLine="195"/>
            </w:pPr>
            <w:r>
              <w:t xml:space="preserve">    if (not pc_IP_Ping) {</w:t>
            </w:r>
          </w:p>
          <w:p w14:paraId="72D46204" w14:textId="77777777" w:rsidR="00D20D35" w:rsidRDefault="00D20D35" w:rsidP="00E1791C">
            <w:pPr>
              <w:ind w:firstLine="195"/>
            </w:pPr>
            <w:r>
              <w:t xml:space="preserve">      f_NR5GC_OpenUE_TestLoopMode_Deactivate_TestMode(nr_Cell1);</w:t>
            </w:r>
          </w:p>
          <w:p w14:paraId="58C117C8" w14:textId="77777777" w:rsidR="00D20D35" w:rsidRDefault="00D20D35" w:rsidP="00E1791C">
            <w:pPr>
              <w:ind w:firstLine="195"/>
            </w:pPr>
            <w:r>
              <w:t xml:space="preserve">    }</w:t>
            </w:r>
          </w:p>
          <w:p w14:paraId="02BA35E4" w14:textId="77777777" w:rsidR="00D20D35" w:rsidRDefault="00D20D35" w:rsidP="00E1791C">
            <w:pPr>
              <w:ind w:firstLine="195"/>
            </w:pPr>
            <w:r>
              <w:t xml:space="preserve">    //Postamble</w:t>
            </w:r>
          </w:p>
          <w:p w14:paraId="3CB22453" w14:textId="77777777" w:rsidR="00D20D35" w:rsidRDefault="00D20D35" w:rsidP="00E1791C">
            <w:pPr>
              <w:ind w:firstLine="195"/>
            </w:pPr>
            <w:r>
              <w:t xml:space="preserve">    f_NR_Postamble(nr_Cell1, STATE_CONNECTED_3A);</w:t>
            </w:r>
          </w:p>
          <w:p w14:paraId="19285C5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t xml:space="preserve">  }</w:t>
            </w:r>
          </w:p>
        </w:tc>
      </w:tr>
    </w:tbl>
    <w:p w14:paraId="03D23E03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33A19989" w14:textId="77777777" w:rsidR="00D20D35" w:rsidRDefault="00D20D35" w:rsidP="00D20D35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</w:p>
    <w:p w14:paraId="598BE932" w14:textId="77777777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2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32CAD85A" w14:textId="77777777" w:rsidTr="00E1791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7E077E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F24EED" w14:textId="77777777" w:rsidR="00D20D35" w:rsidRDefault="00D20D35" w:rsidP="00E1791C">
            <w:pPr>
              <w:rPr>
                <w:sz w:val="22"/>
                <w:szCs w:val="22"/>
              </w:rPr>
            </w:pPr>
            <w:r>
              <w:t>f_NRDC_RRC_PSCellChange_InterCell_SplitMCGReestablish</w:t>
            </w:r>
            <w:r w:rsidRPr="00BB5049">
              <w:t xml:space="preserve"> </w:t>
            </w:r>
            <w:r w:rsidRPr="0049287B">
              <w:rPr>
                <w:rFonts w:ascii="Arial" w:hAnsi="Arial" w:cs="Arial"/>
                <w:lang w:val="en-SG"/>
              </w:rPr>
              <w:t>()</w:t>
            </w:r>
          </w:p>
        </w:tc>
      </w:tr>
      <w:tr w:rsidR="00D20D35" w14:paraId="026681D6" w14:textId="77777777" w:rsidTr="00E1791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AD102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910B2D" w14:textId="37020CEF" w:rsidR="00D20D35" w:rsidRDefault="00D20D35" w:rsidP="00E17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SDAP Configuration for target PSCell is missing..</w:t>
            </w:r>
          </w:p>
        </w:tc>
      </w:tr>
      <w:tr w:rsidR="00D20D35" w14:paraId="38E67CC1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8FA2F8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BCEB9" w14:textId="77777777" w:rsidR="00D20D35" w:rsidRDefault="00D20D35" w:rsidP="00E1791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SDAP Configuration for the Target PSCell.                                                                                              </w:t>
            </w:r>
          </w:p>
        </w:tc>
      </w:tr>
      <w:tr w:rsidR="00D20D35" w14:paraId="5995E218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4CC12A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9B6C49" w14:textId="77777777" w:rsidR="00D20D35" w:rsidRDefault="00D20D35" w:rsidP="00E1791C">
            <w:pPr>
              <w:rPr>
                <w:rFonts w:ascii="Arial" w:hAnsi="Arial" w:cs="Arial"/>
              </w:rPr>
            </w:pPr>
            <w:r>
              <w:t>NR5GC_RRCSteps_NRDC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D20D35" w14:paraId="1C9F9943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0F87AF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54406" w14:textId="77777777" w:rsidR="00D20D35" w:rsidRDefault="00D20D35" w:rsidP="00E1791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1C75537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471CE976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5CEE59B3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1C79" w14:textId="77777777" w:rsidR="00D20D35" w:rsidRDefault="00D20D35" w:rsidP="00E1791C">
            <w:pPr>
              <w:ind w:firstLine="195"/>
            </w:pPr>
          </w:p>
          <w:p w14:paraId="7F92282B" w14:textId="77777777" w:rsidR="00D20D35" w:rsidRDefault="00D20D35" w:rsidP="00E1791C">
            <w:r>
              <w:lastRenderedPageBreak/>
              <w:t xml:space="preserve">   function f_NRDC_RRC_PSCellChange_InterCell_SplitMCGReestablish( NR_CellId_Type    p_MCG_PCellId,</w:t>
            </w:r>
          </w:p>
          <w:p w14:paraId="251BEE23" w14:textId="77777777" w:rsidR="00D20D35" w:rsidRDefault="00D20D35" w:rsidP="00E1791C">
            <w:r>
              <w:t xml:space="preserve">                                                                   NR_CellId_Type      p_Source_PSCellId,</w:t>
            </w:r>
          </w:p>
          <w:p w14:paraId="3B8B7993" w14:textId="77777777" w:rsidR="00D20D35" w:rsidRDefault="00D20D35" w:rsidP="00E1791C">
            <w:r>
              <w:t xml:space="preserve">                                                                   NR_CellId_Type      p_Target_PSCellId,</w:t>
            </w:r>
          </w:p>
          <w:p w14:paraId="70C3D377" w14:textId="77777777" w:rsidR="00D20D35" w:rsidRDefault="00D20D35" w:rsidP="00E1791C">
            <w:r>
              <w:t xml:space="preserve">                                                                   boolean             p_RBConfig_KeyChange := true,</w:t>
            </w:r>
          </w:p>
          <w:p w14:paraId="23947EFB" w14:textId="77777777" w:rsidR="00D20D35" w:rsidRDefault="00D20D35" w:rsidP="00E1791C">
            <w:r>
              <w:t xml:space="preserve">                                                                   RNTI_Value          p_RNTI_Value :=  tsc_C_RNTI_Value3,</w:t>
            </w:r>
          </w:p>
          <w:p w14:paraId="12D83BAD" w14:textId="77777777" w:rsidR="00D20D35" w:rsidRDefault="00D20D35" w:rsidP="00E1791C">
            <w:r>
              <w:t xml:space="preserve">                                                                   template(omit) SK_Counter  p_SK_Counter := omit</w:t>
            </w:r>
          </w:p>
          <w:p w14:paraId="0C76232F" w14:textId="77777777" w:rsidR="00D20D35" w:rsidRDefault="00D20D35" w:rsidP="00E1791C">
            <w:r>
              <w:t xml:space="preserve">                                                                  ) runs on NR5GC_PTC</w:t>
            </w:r>
          </w:p>
          <w:p w14:paraId="2B30728E" w14:textId="77777777" w:rsidR="00D20D35" w:rsidRDefault="00D20D35" w:rsidP="00E1791C">
            <w:r>
              <w:t xml:space="preserve">  {</w:t>
            </w:r>
          </w:p>
          <w:p w14:paraId="7CA77910" w14:textId="77777777" w:rsidR="00D20D35" w:rsidRDefault="00D20D35" w:rsidP="00E1791C">
            <w:r>
              <w:t xml:space="preserve">    var integer v_SCG_DRB_Id := f_NR_GetDefaultDRB_SCG();</w:t>
            </w:r>
          </w:p>
          <w:p w14:paraId="3FDC65F4" w14:textId="77777777" w:rsidR="00D20D35" w:rsidRPr="00931777" w:rsidRDefault="00D20D35" w:rsidP="00E1791C">
            <w:pPr>
              <w:rPr>
                <w:highlight w:val="yellow"/>
              </w:rPr>
            </w:pPr>
            <w:r>
              <w:t xml:space="preserve">    </w:t>
            </w:r>
            <w:r w:rsidRPr="00931777">
              <w:rPr>
                <w:highlight w:val="yellow"/>
              </w:rPr>
              <w:t>var template (value) NR_RadioBearer_Type v_SS_RadioBearerDRB_SCG := f_NR_GetRadioBearerConfig_FullAM(p_Target_PSCellId, v_SCG_DRB_Id);</w:t>
            </w:r>
          </w:p>
          <w:p w14:paraId="05402752" w14:textId="77777777" w:rsidR="00D20D35" w:rsidRDefault="00D20D35" w:rsidP="00E1791C">
            <w:r w:rsidRPr="00931777">
              <w:rPr>
                <w:highlight w:val="yellow"/>
              </w:rPr>
              <w:t xml:space="preserve">    var template (value) NR_RadioBearerList_Type v_SS_TargetSCG_RadioBearerList := {v_SS_RadioBearerDRB_SCG};</w:t>
            </w:r>
          </w:p>
          <w:p w14:paraId="09313AED" w14:textId="77777777" w:rsidR="00D20D35" w:rsidRDefault="00D20D35" w:rsidP="00E1791C">
            <w:r>
              <w:t xml:space="preserve">    var template (value) NR_RadioBearerList_Type v_SourceSCG_RadioBearerToReleaseList := {cs_NR_SS_DRB_Release(v_SCG_DRB_Id)};</w:t>
            </w:r>
          </w:p>
          <w:p w14:paraId="40AE4A2C" w14:textId="77777777" w:rsidR="00D20D35" w:rsidRDefault="00D20D35" w:rsidP="00E1791C">
            <w:r>
              <w:t xml:space="preserve">    var template (value) CellGroupConfig v_CellGroupConfigSCG;</w:t>
            </w:r>
          </w:p>
          <w:p w14:paraId="79605D09" w14:textId="77777777" w:rsidR="00D20D35" w:rsidRDefault="00D20D35" w:rsidP="00E1791C">
            <w:r>
              <w:t xml:space="preserve">    var template (value) RadioBearerConfig v_RadioBearerConfig2;</w:t>
            </w:r>
          </w:p>
          <w:p w14:paraId="00DE276C" w14:textId="77777777" w:rsidR="00D20D35" w:rsidRDefault="00D20D35" w:rsidP="00E1791C">
            <w:r>
              <w:t xml:space="preserve">    var template (value) NR_RLC_BearerToAddModList_Type v_RLC_BearerToAddModListMCG:= f_NR5GC_GetExisting_BearerToAddModList(true_);</w:t>
            </w:r>
          </w:p>
          <w:p w14:paraId="659B052B" w14:textId="77777777" w:rsidR="00D20D35" w:rsidRDefault="00D20D35" w:rsidP="00E1791C">
            <w:r>
              <w:t xml:space="preserve">    var template (value) CellGroupConfig v_CellGroupConfigMCG:= cs_38508_CellGroupConfig(tsc_NR_CellGroupId_MCG, v_RLC_BearerToAddModListMCG );</w:t>
            </w:r>
          </w:p>
          <w:p w14:paraId="07221F8A" w14:textId="77777777" w:rsidR="00D20D35" w:rsidRDefault="00D20D35" w:rsidP="00E1791C">
            <w:r>
              <w:t xml:space="preserve">    var template (value) NR_RachProcedureConfig_Type v_RachProcedureConfig := f_NR_GetRACHProcedureConfigPSCell( p_Target_PSCellId, -);</w:t>
            </w:r>
          </w:p>
          <w:p w14:paraId="432092B3" w14:textId="77777777" w:rsidR="00D20D35" w:rsidRDefault="00D20D35" w:rsidP="00E1791C">
            <w:r>
              <w:t xml:space="preserve">    var NR_SecurityParams_Type v_SecurityParams := f_NR_Security_Get();</w:t>
            </w:r>
          </w:p>
          <w:p w14:paraId="53A8C540" w14:textId="77777777" w:rsidR="00D20D35" w:rsidRDefault="00D20D35" w:rsidP="00E1791C">
            <w:r>
              <w:t xml:space="preserve">    var template (value) RRCReconfiguration_v1530_IEs v_V1530Ext;</w:t>
            </w:r>
          </w:p>
          <w:p w14:paraId="0CA41B7E" w14:textId="77777777" w:rsidR="00D20D35" w:rsidRDefault="00D20D35" w:rsidP="00E1791C">
            <w:r>
              <w:t xml:space="preserve">    var IntegerList_Type v_SS_DrbToReleaseMCG := f_NR_GetActiveDRBs(p_MCG_PCellId);</w:t>
            </w:r>
          </w:p>
          <w:p w14:paraId="0EBF7230" w14:textId="77777777" w:rsidR="00D20D35" w:rsidRDefault="00D20D35" w:rsidP="00E1791C">
            <w:r>
              <w:t xml:space="preserve">    var template (value) NR_DRBInfoList_Type v_MCG_DRBInfoList := f_NR5GC_MobileInfo_GetDRBInfoList();</w:t>
            </w:r>
          </w:p>
          <w:p w14:paraId="618C64DE" w14:textId="77777777" w:rsidR="00D20D35" w:rsidRDefault="00D20D35" w:rsidP="00E1791C">
            <w:r>
              <w:t xml:space="preserve">    var template(omit) NR_RadioBearerList_Type v_SS_MCG_RadioBearerList := f_NR5GC_GetRadioBearerList(v_MCG_DRBInfoList, true);</w:t>
            </w:r>
          </w:p>
          <w:p w14:paraId="620672C9" w14:textId="77777777" w:rsidR="00D20D35" w:rsidRDefault="00D20D35" w:rsidP="00E1791C">
            <w:r>
              <w:t xml:space="preserve">    var boolean v_IsFR1_SCG := f_NR_CellInfo_GetIsFR1(p_Target_PSCellId);</w:t>
            </w:r>
          </w:p>
          <w:p w14:paraId="2C6E7691" w14:textId="77777777" w:rsidR="00D20D35" w:rsidRDefault="00D20D35" w:rsidP="00E1791C">
            <w:r>
              <w:t xml:space="preserve">    var SubFrameTiming_Type v_Timing;</w:t>
            </w:r>
          </w:p>
          <w:p w14:paraId="24C76195" w14:textId="77777777" w:rsidR="00D20D35" w:rsidRDefault="00D20D35" w:rsidP="00E1791C">
            <w:r>
              <w:t xml:space="preserve">    var template (value) QoS_Flow v_QoSFlow; //@823142</w:t>
            </w:r>
          </w:p>
          <w:p w14:paraId="0FF760DB" w14:textId="77777777" w:rsidR="00D20D35" w:rsidRDefault="00D20D35" w:rsidP="00E1791C">
            <w:r>
              <w:t xml:space="preserve">            </w:t>
            </w:r>
          </w:p>
          <w:p w14:paraId="204B6F3A" w14:textId="77777777" w:rsidR="00D20D35" w:rsidRDefault="00D20D35" w:rsidP="00E1791C">
            <w:r>
              <w:t xml:space="preserve">    //To include in RRCReconfiguration</w:t>
            </w:r>
          </w:p>
          <w:p w14:paraId="08F6CA5B" w14:textId="77777777" w:rsidR="00D20D35" w:rsidRDefault="00D20D35" w:rsidP="00E1791C">
            <w:r>
              <w:t xml:space="preserve">    v_CellGroupConfigSCG := f_NR_GetSCGConfigNRDC_SCG(p_Target_PSCellId, v_SCG_DRB_Id, p_RNTI_Value);</w:t>
            </w:r>
          </w:p>
          <w:p w14:paraId="7EBDC711" w14:textId="77777777" w:rsidR="00D20D35" w:rsidRDefault="00D20D35" w:rsidP="00E1791C">
            <w:r>
              <w:t xml:space="preserve">    v_CellGroupConfigSCG.rlc_BearerToAddModList[0].reestablishRLC := true_;</w:t>
            </w:r>
          </w:p>
          <w:p w14:paraId="518AD85A" w14:textId="77777777" w:rsidR="00D20D35" w:rsidRDefault="00D20D35" w:rsidP="00E1791C">
            <w:r>
              <w:lastRenderedPageBreak/>
              <w:t xml:space="preserve">    v_RadioBearerConfig2 := cs_NRDRB_SplitBearer(omit, v_SCG_DRB_Id, cs_NR_PDCP_Config_Split(cs_38508_PDCP_Config_DRB, omit, tsc_NR_CellGroupId_SCG), secondary, f_NR_AS_CipheringAlgorithm_Get(), f_NR_AS_IntegrityAlgorithm_Get());</w:t>
            </w:r>
          </w:p>
          <w:p w14:paraId="569AD43A" w14:textId="77777777" w:rsidR="00D20D35" w:rsidRDefault="00D20D35" w:rsidP="00E1791C">
            <w:r>
              <w:t xml:space="preserve">    v_V1530Ext := f_NRDC_BuildRRCReconfiguration_v1530( v_CellGroupConfigSCG, v_CellGroupConfigMCG, v_RadioBearerConfig2, -, p_SK_Counter );</w:t>
            </w:r>
          </w:p>
          <w:p w14:paraId="0CCCA59E" w14:textId="77777777" w:rsidR="00D20D35" w:rsidRDefault="00D20D35" w:rsidP="00E1791C">
            <w:r>
              <w:t xml:space="preserve">    </w:t>
            </w:r>
          </w:p>
          <w:p w14:paraId="21FA4B22" w14:textId="77777777" w:rsidR="00D20D35" w:rsidRDefault="00D20D35" w:rsidP="00E1791C">
            <w:r>
              <w:t xml:space="preserve">    // Add SCG DRB configured in proxy (split SCG DRB)</w:t>
            </w:r>
          </w:p>
          <w:p w14:paraId="1A211BB0" w14:textId="77777777" w:rsidR="00D20D35" w:rsidRDefault="00D20D35" w:rsidP="00E1791C">
            <w: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 w14:paraId="032FFB98" w14:textId="77777777" w:rsidR="00D20D35" w:rsidRDefault="00D20D35" w:rsidP="00E1791C"/>
          <w:p w14:paraId="62D3A2B9" w14:textId="77777777" w:rsidR="00D20D35" w:rsidRDefault="00D20D35" w:rsidP="00E1791C"/>
          <w:p w14:paraId="6C168F5D" w14:textId="77777777" w:rsidR="00D20D35" w:rsidRDefault="00D20D35" w:rsidP="00E1791C">
            <w:r>
              <w:t xml:space="preserve">    //1. NR Target PSCell: Configuration of SRB3 (if necessary) and DRBs</w:t>
            </w:r>
          </w:p>
          <w:p w14:paraId="3886D2CE" w14:textId="77777777" w:rsidR="00D20D35" w:rsidRDefault="00D20D35" w:rsidP="00E1791C">
            <w:r>
              <w:t xml:space="preserve">    f_NR_SS_CommonRadioBearerConfig(p_Target_PSCellId, v_SS_TargetSCG_RadioBearerList);</w:t>
            </w:r>
          </w:p>
          <w:p w14:paraId="2751F198" w14:textId="77777777" w:rsidR="00D20D35" w:rsidRDefault="00D20D35" w:rsidP="00E1791C">
            <w:r>
              <w:t xml:space="preserve">    </w:t>
            </w:r>
          </w:p>
          <w:p w14:paraId="0DAE1602" w14:textId="77777777" w:rsidR="00D20D35" w:rsidRDefault="00D20D35" w:rsidP="00E1791C">
            <w:r>
              <w:t xml:space="preserve">    // 2. Transfer of the PDCP Count for DRBs and SRB3 (if necessary) from NR source to NR target PSCell:</w:t>
            </w:r>
          </w:p>
          <w:p w14:paraId="6A8F10A2" w14:textId="77777777" w:rsidR="00D20D35" w:rsidRDefault="00D20D35" w:rsidP="00E1791C">
            <w:r>
              <w:t xml:space="preserve">    //a) NR Source PSCell: Get PDCP COUNT.</w:t>
            </w:r>
          </w:p>
          <w:p w14:paraId="0D7E02C0" w14:textId="77777777" w:rsidR="00D20D35" w:rsidRDefault="00D20D35" w:rsidP="00E1791C">
            <w:r>
              <w:t xml:space="preserve">    //b) NR Target PSCell: Set PDCP COUNT.</w:t>
            </w:r>
          </w:p>
          <w:p w14:paraId="363C48CE" w14:textId="77777777" w:rsidR="00D20D35" w:rsidRDefault="00D20D35" w:rsidP="00E1791C">
            <w:r>
              <w:t xml:space="preserve">    //NOTE 1: No further sending/receiving of DRB data before the PSCell change is done.</w:t>
            </w:r>
          </w:p>
          <w:p w14:paraId="41C1E47F" w14:textId="77777777" w:rsidR="00D20D35" w:rsidRDefault="00D20D35" w:rsidP="00E1791C">
            <w: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4667B7EC" w14:textId="77777777" w:rsidR="00D20D35" w:rsidRDefault="00D20D35" w:rsidP="00E1791C">
            <w:r>
              <w:t xml:space="preserve">    f_NR_SS_PdcpCount_Handover(p_Source_PSCellId, p_Target_PSCellId, v_SS_TargetSCG_RadioBearerList, p_RBConfig_KeyChange);</w:t>
            </w:r>
          </w:p>
          <w:p w14:paraId="1407C622" w14:textId="77777777" w:rsidR="00D20D35" w:rsidRDefault="00D20D35" w:rsidP="00E1791C">
            <w:r>
              <w:t xml:space="preserve">    </w:t>
            </w:r>
          </w:p>
          <w:p w14:paraId="0948C153" w14:textId="77777777" w:rsidR="00D20D35" w:rsidRDefault="00D20D35" w:rsidP="00E1791C">
            <w:r>
              <w:t xml:space="preserve">    //3. NR Target PSCell: Inform the SS about the PSCell change and about the source cell id.</w:t>
            </w:r>
          </w:p>
          <w:p w14:paraId="472D3EC1" w14:textId="77777777" w:rsidR="00D20D35" w:rsidRDefault="00D20D35" w:rsidP="00E1791C">
            <w:r>
              <w:t xml:space="preserve">    f_NR_SS_PdcpHandoverCtrl(p_Target_PSCellId, cas_NR_PdcpHandoverInit_REQ(p_Source_PSCellId, p_Target_PSCellId));</w:t>
            </w:r>
          </w:p>
          <w:p w14:paraId="2DCD5565" w14:textId="77777777" w:rsidR="00D20D35" w:rsidRDefault="00D20D35" w:rsidP="00E1791C">
            <w:r>
              <w:t xml:space="preserve">        </w:t>
            </w:r>
          </w:p>
          <w:p w14:paraId="3951D105" w14:textId="77777777" w:rsidR="00D20D35" w:rsidRDefault="00D20D35" w:rsidP="00E1791C">
            <w:r>
              <w:t xml:space="preserve">    //4. NR Target PSCell: Configure RACH procedure either dedicated or C-RNTI based.</w:t>
            </w:r>
          </w:p>
          <w:p w14:paraId="12CC71AE" w14:textId="77777777" w:rsidR="00D20D35" w:rsidRDefault="00D20D35" w:rsidP="00E1791C">
            <w:r>
              <w:t xml:space="preserve">    //NOTE 3: The FollowOnFlag is set to true in the ASP reconfiguring C-RNTI.</w:t>
            </w:r>
          </w:p>
          <w:p w14:paraId="4831D0EA" w14:textId="77777777" w:rsidR="00D20D35" w:rsidRDefault="00D20D35" w:rsidP="00E1791C">
            <w:r>
              <w:t xml:space="preserve">    f_NR_CellInfo_SetRNTI(p_Target_PSCellId, p_RNTI_Value);</w:t>
            </w:r>
          </w:p>
          <w:p w14:paraId="3A287D65" w14:textId="77777777" w:rsidR="00D20D35" w:rsidRDefault="00D20D35" w:rsidP="00E1791C">
            <w:r>
              <w:t xml:space="preserve">    f_NR_SS_C_RNTI_Config(p_Target_PSCellId, p_RNTI_Value, -, tsc_NoCnfReq, tsc_FollowOnFlag);</w:t>
            </w:r>
          </w:p>
          <w:p w14:paraId="3E5F641B" w14:textId="77777777" w:rsidR="00D20D35" w:rsidRDefault="00D20D35" w:rsidP="00E1791C">
            <w:r>
              <w:t xml:space="preserve">    f_NR_SS_RachProcedureConfigHO(p_Target_PSCellId, v_RachProcedureConfig);</w:t>
            </w:r>
          </w:p>
          <w:p w14:paraId="6C904688" w14:textId="77777777" w:rsidR="00D20D35" w:rsidRDefault="00D20D35" w:rsidP="00E1791C">
            <w:r>
              <w:t xml:space="preserve">    </w:t>
            </w:r>
          </w:p>
          <w:p w14:paraId="75EED0BB" w14:textId="77777777" w:rsidR="00D20D35" w:rsidRDefault="00D20D35" w:rsidP="00E1791C">
            <w:r>
              <w:t xml:space="preserve">    //5. NR Target PSCell: Activate security.</w:t>
            </w:r>
          </w:p>
          <w:p w14:paraId="65CA838D" w14:textId="77777777" w:rsidR="00D20D35" w:rsidRDefault="00D20D35" w:rsidP="00E1791C">
            <w:r>
              <w:t xml:space="preserve">    if (isvalue(p_SK_Counter)) {</w:t>
            </w:r>
          </w:p>
          <w:p w14:paraId="2525AE89" w14:textId="77777777" w:rsidR="00D20D35" w:rsidRDefault="00D20D35" w:rsidP="00E1791C">
            <w:r>
              <w:t xml:space="preserve">        v_SecurityParams.SK_Counter := valueof(p_SK_Counter);</w:t>
            </w:r>
          </w:p>
          <w:p w14:paraId="31A59057" w14:textId="77777777" w:rsidR="00D20D35" w:rsidRDefault="00D20D35" w:rsidP="00E1791C">
            <w:r>
              <w:lastRenderedPageBreak/>
              <w:t xml:space="preserve">        v_SecurityParams := f_NR_Security_InitSCG(v_SecurityParams);</w:t>
            </w:r>
          </w:p>
          <w:p w14:paraId="379F39E4" w14:textId="77777777" w:rsidR="00D20D35" w:rsidRDefault="00D20D35" w:rsidP="00E1791C">
            <w:r>
              <w:t xml:space="preserve">        f_NR_Security_Set(v_SecurityParams);</w:t>
            </w:r>
          </w:p>
          <w:p w14:paraId="727CA2F6" w14:textId="77777777" w:rsidR="00D20D35" w:rsidRDefault="00D20D35" w:rsidP="00E1791C">
            <w:r>
              <w:t xml:space="preserve">    }</w:t>
            </w:r>
          </w:p>
          <w:p w14:paraId="3284ADFB" w14:textId="77777777" w:rsidR="00D20D35" w:rsidRDefault="00D20D35" w:rsidP="00E1791C">
            <w:r>
              <w:t xml:space="preserve">    v_SecurityParams.AS_Ciphering_S.ActTimeList := f_NR_RRC_CipherActTime_SCG(p_Target_PSCellId, v_SS_TargetSCG_RadioBearerList);</w:t>
            </w:r>
          </w:p>
          <w:p w14:paraId="27133E57" w14:textId="77777777" w:rsidR="00D20D35" w:rsidRDefault="00D20D35" w:rsidP="00E1791C">
            <w:r>
              <w:t xml:space="preserve">    f_NR_SS_RRC_EnableIntProt_CiphULandDL(p_Target_PSCellId,</w:t>
            </w:r>
          </w:p>
          <w:p w14:paraId="284B6660" w14:textId="77777777" w:rsidR="00D20D35" w:rsidRDefault="00D20D35" w:rsidP="00E1791C">
            <w:r>
              <w:t xml:space="preserve">                                          v_SecurityParams.AS_Integrity_S,</w:t>
            </w:r>
          </w:p>
          <w:p w14:paraId="6FA33163" w14:textId="77777777" w:rsidR="00D20D35" w:rsidRDefault="00D20D35" w:rsidP="00E1791C">
            <w:r>
              <w:t xml:space="preserve">                                          v_SecurityParams.AS_Ciphering_S);</w:t>
            </w:r>
          </w:p>
          <w:p w14:paraId="62AA8BDD" w14:textId="77777777" w:rsidR="00D20D35" w:rsidRDefault="00D20D35" w:rsidP="00E1791C">
            <w:r>
              <w:t xml:space="preserve">                                          </w:t>
            </w:r>
          </w:p>
          <w:p w14:paraId="43C48283" w14:textId="77777777" w:rsidR="00D20D35" w:rsidRDefault="00D20D35" w:rsidP="00E1791C">
            <w:r>
              <w:t xml:space="preserve">    //6. NR Target PSCell: Configure UL grant configuration ("OnSR", default grant).</w:t>
            </w:r>
          </w:p>
          <w:p w14:paraId="64CFC4A3" w14:textId="77777777" w:rsidR="00D20D35" w:rsidRDefault="00D20D35" w:rsidP="00E1791C">
            <w:r>
              <w:t xml:space="preserve">    //NOTE 3: Unless explicitly specified UL grant configuration keeps configured as per default at the NR source cell.</w:t>
            </w:r>
          </w:p>
          <w:p w14:paraId="11B79462" w14:textId="77777777" w:rsidR="00D20D35" w:rsidRDefault="00D20D35" w:rsidP="00E1791C">
            <w:r>
              <w:t xml:space="preserve">    f_NR_ULGrantConfiguration_Start(p_Target_PSCellId, -, -, -, -, cs_UL_GrantConfig_OnSR);</w:t>
            </w:r>
          </w:p>
          <w:p w14:paraId="4AC42E0C" w14:textId="77777777" w:rsidR="00D20D35" w:rsidRDefault="00D20D35" w:rsidP="00E1791C">
            <w:r>
              <w:t xml:space="preserve"> </w:t>
            </w:r>
          </w:p>
          <w:p w14:paraId="63274FE9" w14:textId="77777777" w:rsidR="00D20D35" w:rsidRDefault="00D20D35" w:rsidP="00E1791C">
            <w:r>
              <w:t xml:space="preserve">    //7. NR PCell: Send RRCReconfiguration.</w:t>
            </w:r>
          </w:p>
          <w:p w14:paraId="76317768" w14:textId="77777777" w:rsidR="00D20D35" w:rsidRDefault="00D20D35" w:rsidP="00E1791C">
            <w:r>
              <w:t xml:space="preserve">    //8. NR PCell: Receive RRCReconfigurationComplete.</w:t>
            </w:r>
          </w:p>
          <w:p w14:paraId="62BEC1D9" w14:textId="77777777" w:rsidR="00D20D35" w:rsidRDefault="00D20D35" w:rsidP="00E1791C">
            <w:r>
              <w:t xml:space="preserve">    v_Timing := f_NR_GetNextSendOccasion_DL(p_MCG_PCellId);</w:t>
            </w:r>
          </w:p>
          <w:p w14:paraId="4B1F7F6B" w14:textId="77777777" w:rsidR="00D20D35" w:rsidRDefault="00D20D35" w:rsidP="00E1791C">
            <w:r>
              <w:t xml:space="preserve">    f_NR_SendRRCReconfiguration (p_MCG_PCellId, tsc_NR_RbId_SRB1, -, v_V1530Ext, -, -, cs_TimingInfo_NR(v_Timing), false);</w:t>
            </w:r>
          </w:p>
          <w:p w14:paraId="126800B1" w14:textId="77777777" w:rsidR="00D20D35" w:rsidRDefault="00D20D35" w:rsidP="00E1791C">
            <w:r>
              <w:t xml:space="preserve">    </w:t>
            </w:r>
          </w:p>
          <w:p w14:paraId="3AEF5174" w14:textId="77777777" w:rsidR="00D20D35" w:rsidRDefault="00D20D35" w:rsidP="00E1791C">
            <w:r>
              <w:t xml:space="preserve">    //Reset RLC in MCG</w:t>
            </w:r>
          </w:p>
          <w:p w14:paraId="0A14B01A" w14:textId="77777777" w:rsidR="00D20D35" w:rsidRDefault="00D20D35" w:rsidP="00E1791C">
            <w:r>
              <w:t xml:space="preserve">    v_Timing := f_SubFrameTiming_AddMilliSeconds(v_Timing, 5);</w:t>
            </w:r>
          </w:p>
          <w:p w14:paraId="56B48A92" w14:textId="77777777" w:rsidR="00D20D35" w:rsidRDefault="00D20D35" w:rsidP="00E1791C">
            <w:r>
              <w:t xml:space="preserve">    f_NR_SS_SRBs_DRBs_Release(p_MCG_PCellId, cs_TimingInfo_NR(v_Timing), v_SS_DrbToReleaseMCG);</w:t>
            </w:r>
          </w:p>
          <w:p w14:paraId="6734D48F" w14:textId="77777777" w:rsidR="00D20D35" w:rsidRDefault="00D20D35" w:rsidP="00E1791C">
            <w:r>
              <w:t xml:space="preserve">    v_Timing := f_SubFrameTiming_AddMilliSeconds(v_Timing, 5);   // add 5ms</w:t>
            </w:r>
          </w:p>
          <w:p w14:paraId="70CB63C3" w14:textId="77777777" w:rsidR="00D20D35" w:rsidRDefault="00D20D35" w:rsidP="00E1791C">
            <w:r>
              <w:t xml:space="preserve">    f_NR_SS_SRBs_DRBs_Config(p_MCG_PCellId, cs_TimingInfo_NR(v_Timing), v_SS_MCG_RadioBearerList);</w:t>
            </w:r>
          </w:p>
          <w:p w14:paraId="45BF2CAC" w14:textId="77777777" w:rsidR="00D20D35" w:rsidRDefault="00D20D35" w:rsidP="00E1791C"/>
          <w:p w14:paraId="52218DA3" w14:textId="77777777" w:rsidR="00D20D35" w:rsidRDefault="00D20D35" w:rsidP="00E1791C">
            <w:r>
              <w:t xml:space="preserve">    SRB.receive(car_NR_SRB_RrcPdu_IND(p_MCG_PCellId, tsc_NR_RbId_SRB1, cr_38508_RRCReconfigurationComplete(cr_RRCReconfigurationComplete_v1530(-, cr_RRCReconfigurationComplete_v1560(?)))));</w:t>
            </w:r>
          </w:p>
          <w:p w14:paraId="6C43872B" w14:textId="77777777" w:rsidR="00D20D35" w:rsidRDefault="00D20D35" w:rsidP="00E1791C"/>
          <w:p w14:paraId="75A57E78" w14:textId="77777777" w:rsidR="00D20D35" w:rsidRDefault="00D20D35" w:rsidP="00E1791C">
            <w:r>
              <w:t xml:space="preserve">    //9. NR Target PSCell: Inform the SS about completion of the PSCell change (e.g. to trigger PDCP STATUS REPORT PDU).</w:t>
            </w:r>
          </w:p>
          <w:p w14:paraId="68F1B98D" w14:textId="77777777" w:rsidR="00D20D35" w:rsidRDefault="00D20D35" w:rsidP="00E1791C">
            <w:r>
              <w:t xml:space="preserve">    f_NR_SS_PdcpHandoverCtrl(p_Target_PSCellId, cas_NR_PdcpHandoverComplete_REQ(p_Target_PSCellId));</w:t>
            </w:r>
          </w:p>
          <w:p w14:paraId="1C684F16" w14:textId="77777777" w:rsidR="00D20D35" w:rsidRDefault="00D20D35" w:rsidP="00E1791C"/>
          <w:p w14:paraId="68AEB1F1" w14:textId="77777777" w:rsidR="00D20D35" w:rsidRDefault="00D20D35" w:rsidP="00E1791C">
            <w:r>
              <w:t xml:space="preserve">    //10. NR Source PSCell: Release SRB3 (if necessary) and DRBs.</w:t>
            </w:r>
          </w:p>
          <w:p w14:paraId="10ED582D" w14:textId="77777777" w:rsidR="00D20D35" w:rsidRDefault="00D20D35" w:rsidP="00E1791C">
            <w:r>
              <w:t xml:space="preserve">    f_NR_SS_CommonRadioBearerConfig(p_Source_PSCellId, v_SourceSCG_RadioBearerToReleaseList);</w:t>
            </w:r>
          </w:p>
          <w:p w14:paraId="7C5C5FDB" w14:textId="77777777" w:rsidR="00D20D35" w:rsidRDefault="00D20D35" w:rsidP="00E1791C">
            <w:pPr>
              <w:ind w:firstLine="195"/>
            </w:pPr>
            <w:r>
              <w:lastRenderedPageBreak/>
              <w:t xml:space="preserve">   }    return false;</w:t>
            </w:r>
          </w:p>
          <w:p w14:paraId="7ED64685" w14:textId="77777777" w:rsidR="00D20D35" w:rsidRDefault="00D20D35" w:rsidP="00E1791C">
            <w:pPr>
              <w:ind w:firstLine="195"/>
            </w:pPr>
            <w:r>
              <w:t xml:space="preserve">  }</w:t>
            </w:r>
          </w:p>
          <w:p w14:paraId="7D5C6728" w14:textId="77777777" w:rsidR="00D20D35" w:rsidRDefault="00D20D35" w:rsidP="00E1791C">
            <w:pPr>
              <w:ind w:firstLine="195"/>
            </w:pPr>
          </w:p>
        </w:tc>
      </w:tr>
    </w:tbl>
    <w:p w14:paraId="3EF3FEB8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317FB8C1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4D2CBEEA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8AC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f_NRDC_RRC_PSCellChange_InterCell_SplitMCGReestablish( NR_CellId_Type    p_MCG_PCellId,</w:t>
            </w:r>
          </w:p>
          <w:p w14:paraId="19DB8C6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NR_CellId_Type      p_Source_PSCellId,</w:t>
            </w:r>
          </w:p>
          <w:p w14:paraId="16A6D17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NR_CellId_Type      p_Target_PSCellId,</w:t>
            </w:r>
          </w:p>
          <w:p w14:paraId="18BDBD7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boolean             p_RBConfig_KeyChange := true,</w:t>
            </w:r>
          </w:p>
          <w:p w14:paraId="421A107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RNTI_Value          p_RNTI_Value :=  tsc_C_RNTI_Value3,</w:t>
            </w:r>
          </w:p>
          <w:p w14:paraId="7CF577D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template(omit) SK_Counter  p_SK_Counter := omit</w:t>
            </w:r>
          </w:p>
          <w:p w14:paraId="70038D8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) runs on NR5GC_PTC</w:t>
            </w:r>
          </w:p>
          <w:p w14:paraId="5359822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2BE40E9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 v_SCG_DRB_Id := f_NR_GetDefaultDRB_SCG();</w:t>
            </w:r>
          </w:p>
          <w:p w14:paraId="671024DF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931777">
              <w:rPr>
                <w:highlight w:val="yellow"/>
                <w:lang w:eastAsia="zh-CN"/>
              </w:rPr>
              <w:t>//@823142</w:t>
            </w:r>
          </w:p>
          <w:p w14:paraId="7163686F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var template (value) SDAP_Config v_SDAP_ConfigSCG;</w:t>
            </w:r>
          </w:p>
          <w:p w14:paraId="0DAA59F9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var template (value) SDAP_Configuration_Type v_SDAP_ConfigurationSCG;</w:t>
            </w:r>
          </w:p>
          <w:p w14:paraId="5B4A4B72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</w:t>
            </w:r>
            <w:r w:rsidRPr="00931777">
              <w:rPr>
                <w:highlight w:val="yellow"/>
                <w:lang w:eastAsia="zh-CN"/>
              </w:rPr>
              <w:tab/>
              <w:t>var template (omit) GSM_MobilityInfo_Type v_GSM_MobilityInfo := f_Get_PDUSessionForDNNType(f_NR5GC_MobileInfo_GetSessionInfoList(), Internet_DNN);</w:t>
            </w:r>
          </w:p>
          <w:p w14:paraId="4C3D31C6" w14:textId="77777777" w:rsidR="00D20D35" w:rsidRDefault="00D20D35" w:rsidP="00E1791C">
            <w:pPr>
              <w:ind w:firstLine="195"/>
              <w:rPr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</w:t>
            </w:r>
            <w:r w:rsidRPr="00931777">
              <w:rPr>
                <w:highlight w:val="yellow"/>
                <w:lang w:eastAsia="zh-CN"/>
              </w:rPr>
              <w:tab/>
              <w:t>//@823142</w:t>
            </w:r>
          </w:p>
          <w:p w14:paraId="62AB5F34" w14:textId="77777777" w:rsidR="00D20D35" w:rsidRPr="008B3B10" w:rsidRDefault="00D20D35" w:rsidP="00E1791C">
            <w:r>
              <w:rPr>
                <w:lang w:eastAsia="zh-CN"/>
              </w:rPr>
              <w:t xml:space="preserve">    </w:t>
            </w:r>
            <w:r w:rsidRPr="008B3B10">
              <w:t>var template (value) NR_RadioBearer_Type v_SS_RadioBearerDRB_SCG := f_NR_GetRadioBearerConfig_FullAM(p_Target_PSCellId, v_SCG_DRB_Id);</w:t>
            </w:r>
          </w:p>
          <w:p w14:paraId="63704BC5" w14:textId="77777777" w:rsidR="00D20D35" w:rsidRDefault="00D20D35" w:rsidP="00E1791C">
            <w:r w:rsidRPr="008B3B10">
              <w:t xml:space="preserve">    var template (value) NR_RadioBearerList_Type v_SS_TargetSCG_RadioBearerList := {v_SS_RadioBearerDRB_SCG};</w:t>
            </w:r>
          </w:p>
          <w:p w14:paraId="6617A46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NR_RadioBearerList_Type v_SourceSCG_RadioBearerToReleaseList := {cs_NR_SS_DRB_Release(v_SCG_DRB_Id)};</w:t>
            </w:r>
          </w:p>
          <w:p w14:paraId="340AC31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CellGroupConfig v_CellGroupConfigSCG;</w:t>
            </w:r>
          </w:p>
          <w:p w14:paraId="1BEBCBC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RadioBearerConfig v_RadioBearerConfig2;</w:t>
            </w:r>
          </w:p>
          <w:p w14:paraId="3FF5A3D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NR_RLC_BearerToAddModList_Type v_RLC_BearerToAddModListMCG:= f_NR5GC_GetExisting_BearerToAddModList(true_);</w:t>
            </w:r>
          </w:p>
          <w:p w14:paraId="4D9BC72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CellGroupConfig v_CellGroupConfigMCG:= cs_38508_CellGroupConfig(tsc_NR_CellGroupId_MCG, v_RLC_BearerToAddModListMCG );</w:t>
            </w:r>
          </w:p>
          <w:p w14:paraId="6C32E3C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NR_RachProcedureConfig_Type v_RachProcedureConfig := f_NR_GetRACHProcedureConfigPSCell( p_Target_PSCellId, -);</w:t>
            </w:r>
          </w:p>
          <w:p w14:paraId="775A0CC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NR_SecurityParams_Type v_SecurityParams := f_NR_Security_Get();</w:t>
            </w:r>
          </w:p>
          <w:p w14:paraId="54A84DD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RRCReconfiguration_v1530_IEs v_V1530Ext;</w:t>
            </w:r>
          </w:p>
          <w:p w14:paraId="57BFD39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IntegerList_Type v_SS_DrbToReleaseMCG := f_NR_GetActiveDRBs(p_MCG_PCellId);</w:t>
            </w:r>
          </w:p>
          <w:p w14:paraId="75259D4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var template (value) NR_DRBInfoList_Type v_MCG_DRBInfoList := f_NR5GC_MobileInfo_GetDRBInfoList();</w:t>
            </w:r>
          </w:p>
          <w:p w14:paraId="3F0E8614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template(omit) NR_RadioBearerList_Type v_SS_MCG_RadioBearerList := f_NR5GC_GetRadioBearerList(v_MCG_DRBInfoList, true);</w:t>
            </w:r>
          </w:p>
          <w:p w14:paraId="2B3A816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boolean v_IsFR1_SCG := f_NR_CellInfo_GetIsFR1(p_Target_PSCellId);</w:t>
            </w:r>
          </w:p>
          <w:p w14:paraId="7E83724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SubFrameTiming_Type v_Timing;</w:t>
            </w:r>
          </w:p>
          <w:p w14:paraId="13C52063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931777">
              <w:rPr>
                <w:highlight w:val="yellow"/>
                <w:lang w:eastAsia="zh-CN"/>
              </w:rPr>
              <w:t>var template (value) QoS_Flow v_QoSFlow; //@823142</w:t>
            </w:r>
          </w:p>
          <w:p w14:paraId="0C7827CC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  </w:t>
            </w:r>
          </w:p>
          <w:p w14:paraId="789B6891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//@823142</w:t>
            </w:r>
          </w:p>
          <w:p w14:paraId="7D076A00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if (isvalue(v_GSM_MobilityInfo)) {</w:t>
            </w:r>
          </w:p>
          <w:p w14:paraId="207A6E6C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v_QoSFlow := cs_QoS_Flow5;</w:t>
            </w:r>
          </w:p>
          <w:p w14:paraId="13EAF8C8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v_QoSFlow.qfi := '000101'B;  // QFI = 5</w:t>
            </w:r>
          </w:p>
          <w:p w14:paraId="3856D870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v_SDAP_ConfigSCG := cs_SDAP_Config(oct2int(valueof(v_GSM_MobilityInfo.SessionId)), false, {5});</w:t>
            </w:r>
          </w:p>
          <w:p w14:paraId="76BA1AF9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v_SDAP_ConfigurationSCG:= f_ReturnNR_SDAP_Configuration_FromSDAP_Config(valueof(v_SDAP_ConfigSCG));</w:t>
            </w:r>
          </w:p>
          <w:p w14:paraId="5CA9BDF0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} else {</w:t>
            </w:r>
          </w:p>
          <w:p w14:paraId="76E88736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  f_NR_SetVerdictFailOrInconc(__FILE__, __LINE__, "No internet PDU session found to modify");</w:t>
            </w:r>
          </w:p>
          <w:p w14:paraId="51981974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}</w:t>
            </w:r>
          </w:p>
          <w:p w14:paraId="53155447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v_SS_RadioBearerDRB_SCG := f_NR_GetRadioBearerConfig_FullAM(p_Target_PSCellId, v_SCG_DRB_Id,-,-,-,v_SDAP_ConfigurationSCG);</w:t>
            </w:r>
          </w:p>
          <w:p w14:paraId="744EF92A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v_SS_TargetSCG_RadioBearerList := {v_SS_RadioBearerDRB_SCG};</w:t>
            </w:r>
          </w:p>
          <w:p w14:paraId="14B9A424" w14:textId="77777777" w:rsidR="00D20D35" w:rsidRDefault="00D20D35" w:rsidP="00E1791C">
            <w:pPr>
              <w:ind w:firstLine="195"/>
              <w:rPr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//@823142</w:t>
            </w:r>
          </w:p>
          <w:p w14:paraId="30DAB18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50D84CB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//To include in RRCReconfiguration</w:t>
            </w:r>
          </w:p>
          <w:p w14:paraId="15042B27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v_CellGroupConfigSCG := f_NR_GetSCGConfigNRDC_SCG(p_Target_PSCellId, v_SCG_DRB_Id, p_RNTI_Value);</w:t>
            </w:r>
          </w:p>
          <w:p w14:paraId="5BF837C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v_CellGroupConfigSCG.rlc_BearerToAddModList[0].reestablishRLC := true_;</w:t>
            </w:r>
          </w:p>
          <w:p w14:paraId="5C7FD6F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v_RadioBearerConfig2 := cs_NRDRB_SplitBearer(omit, v_SCG_DRB_Id, cs_NR_PDCP_Config_Split(cs_38508_PDCP_Config_DRB, omit, tsc_NR_CellGroupId_SCG), secondary, f_NR_AS_CipheringAlgorithm_Get(), f_NR_AS_IntegrityAlgorithm_Get());</w:t>
            </w:r>
          </w:p>
          <w:p w14:paraId="2F673C4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v_V1530Ext := f_NRDC_BuildRRCReconfiguration_v1530( v_CellGroupConfigSCG, v_CellGroupConfigMCG, v_RadioBearerConfig2, -, p_SK_Counter );</w:t>
            </w:r>
          </w:p>
          <w:p w14:paraId="2680CC4F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362ABBF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Add SCG DRB configured in proxy (split SCG DRB)</w:t>
            </w:r>
          </w:p>
          <w:p w14:paraId="207A5863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 w14:paraId="109D9D64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09ABCD7D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1EF6E4D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//1. NR Target PSCell: Configuration of SRB3 (if necessary) and DRBs</w:t>
            </w:r>
          </w:p>
          <w:p w14:paraId="00B4E67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f_NR_SS_CommonRadioBearerConfig(p_Target_PSCellId, v_SS_TargetSCG_RadioBearerList);</w:t>
            </w:r>
          </w:p>
          <w:p w14:paraId="36F93F97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130942B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2. Transfer of the PDCP Count for DRBs and SRB3 (if necessary) from NR source to NR target PSCell:</w:t>
            </w:r>
          </w:p>
          <w:p w14:paraId="6551815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//a) NR Source PSCell: Get PDCP COUNT.</w:t>
            </w:r>
          </w:p>
          <w:p w14:paraId="02DC6B3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//b) NR Target PSCell: Set PDCP COUNT.</w:t>
            </w:r>
          </w:p>
          <w:p w14:paraId="5D09A05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1: No further sending/receiving of DRB data before the PSCell change is done.</w:t>
            </w:r>
          </w:p>
          <w:p w14:paraId="55597D34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652522EF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f_NR_SS_PdcpCount_Handover(p_Source_PSCellId, p_Target_PSCellId, v_SS_TargetSCG_RadioBearerList, p_RBConfig_KeyChange);</w:t>
            </w:r>
          </w:p>
          <w:p w14:paraId="5CBA0C0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686B72C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//3. NR Target PSCell: Inform the SS about the PSCell change and about the source cell id.</w:t>
            </w:r>
          </w:p>
          <w:p w14:paraId="7D1E41A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f_NR_SS_PdcpHandoverCtrl(p_Target_PSCellId, cas_NR_PdcpHandoverInit_REQ(p_Source_PSCellId, p_Target_PSCellId));</w:t>
            </w:r>
          </w:p>
          <w:p w14:paraId="0CC8D6C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</w:p>
          <w:p w14:paraId="0FE4F5CD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//4. NR Target PSCell: Configure RACH procedure either dedicated or C-RNTI based.</w:t>
            </w:r>
          </w:p>
          <w:p w14:paraId="5DB67AF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3: The FollowOnFlag is set to true in the ASP reconfiguring C-RNTI.</w:t>
            </w:r>
          </w:p>
          <w:p w14:paraId="3C97FFC4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f_NR_CellInfo_SetRNTI(p_Target_PSCellId, p_RNTI_Value);</w:t>
            </w:r>
          </w:p>
          <w:p w14:paraId="2E3BD83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f_NR_SS_C_RNTI_Config(p_Target_PSCellId, p_RNTI_Value, -, tsc_NoCnfReq, tsc_FollowOnFlag);</w:t>
            </w:r>
          </w:p>
          <w:p w14:paraId="48E2CA43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f_NR_SS_RachProcedureConfigHO(p_Target_PSCellId, v_RachProcedureConfig);</w:t>
            </w:r>
          </w:p>
          <w:p w14:paraId="3F76581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3A1E257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//5. NR Target PSCell: Activate security.</w:t>
            </w:r>
          </w:p>
          <w:p w14:paraId="319078D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(isvalue(p_SK_Counter)) {</w:t>
            </w:r>
          </w:p>
          <w:p w14:paraId="0E796AF7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v_SecurityParams.SK_Counter := valueof(p_SK_Counter);</w:t>
            </w:r>
          </w:p>
          <w:p w14:paraId="63092D7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v_SecurityParams := f_NR_Security_InitSCG(v_SecurityParams);</w:t>
            </w:r>
          </w:p>
          <w:p w14:paraId="72212C3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f_NR_Security_Set(v_SecurityParams);</w:t>
            </w:r>
          </w:p>
          <w:p w14:paraId="7DAAA7A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16EE91C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v_SecurityParams.AS_Ciphering_S.ActTimeList := f_NR_RRC_CipherActTime_SCG(p_Target_PSCellId, v_SS_TargetSCG_RadioBearerList);</w:t>
            </w:r>
          </w:p>
          <w:p w14:paraId="595C411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f_NR_SS_RRC_EnableIntProt_CiphULandDL(p_Target_PSCellId,</w:t>
            </w:r>
          </w:p>
          <w:p w14:paraId="433AAEA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v_SecurityParams.AS_Integrity_S,</w:t>
            </w:r>
          </w:p>
          <w:p w14:paraId="3D4A401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v_SecurityParams.AS_Ciphering_S);</w:t>
            </w:r>
          </w:p>
          <w:p w14:paraId="64887D07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</w:t>
            </w:r>
          </w:p>
          <w:p w14:paraId="63315FDD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//6. NR Target PSCell: Configure UL grant configuration ("OnSR", default grant).</w:t>
            </w:r>
          </w:p>
          <w:p w14:paraId="783797D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//NOTE 3: Unless explicitly specified UL grant configuration keeps configured as per default at the NR source cell.</w:t>
            </w:r>
          </w:p>
          <w:p w14:paraId="07C83AC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f_NR_ULGrantConfiguration_Start(p_Target_PSCellId, -, -, -, -, cs_UL_GrantConfig_OnSR);</w:t>
            </w:r>
          </w:p>
          <w:p w14:paraId="27834533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20280C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//7. NR PCell: Send RRCReconfiguration.</w:t>
            </w:r>
          </w:p>
          <w:p w14:paraId="6512540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//8. NR PCell: Receive RRCReconfigurationComplete.</w:t>
            </w:r>
          </w:p>
          <w:p w14:paraId="0B2EDB14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f_NR_GetNextSendOccasion_DL(p_MCG_PCellId);</w:t>
            </w:r>
          </w:p>
          <w:p w14:paraId="1F9740C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f_NR_SendRRCReconfiguration (p_MCG_PCellId, tsc_NR_RbId_SRB1, -, v_V1530Ext, -, -, cs_TimingInfo_NR(v_Timing), false);</w:t>
            </w:r>
          </w:p>
          <w:p w14:paraId="089C896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784F107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//Reset RLC in MCG</w:t>
            </w:r>
          </w:p>
          <w:p w14:paraId="0C37E1A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f_SubFrameTiming_AddMilliSeconds(v_Timing, 5);</w:t>
            </w:r>
          </w:p>
          <w:p w14:paraId="56D97D1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f_NR_SS_SRBs_DRBs_Release(p_MCG_PCellId, cs_TimingInfo_NR(v_Timing), v_SS_DrbToReleaseMCG);</w:t>
            </w:r>
          </w:p>
          <w:p w14:paraId="70A0D3FD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f_SubFrameTiming_AddMilliSeconds(v_Timing, 5);   // add 5ms</w:t>
            </w:r>
          </w:p>
          <w:p w14:paraId="64F17BA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f_NR_SS_SRBs_DRBs_Config(p_MCG_PCellId, cs_TimingInfo_NR(v_Timing), v_SS_MCG_RadioBearerList);</w:t>
            </w:r>
          </w:p>
          <w:p w14:paraId="1F22BC45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129D78C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SRB.receive(car_NR_SRB_RrcPdu_IND(p_MCG_PCellId, tsc_NR_RbId_SRB1, cr_38508_RRCReconfigurationComplete(cr_RRCReconfigurationComplete_v1530(-, cr_RRCReconfigurationComplete_v1560(?)))));</w:t>
            </w:r>
          </w:p>
          <w:p w14:paraId="3E2F8911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40AA270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//9. NR Target PSCell: Inform the SS about completion of the PSCell change (e.g. to trigger PDCP STATUS REPORT PDU).</w:t>
            </w:r>
          </w:p>
          <w:p w14:paraId="5AA8B0F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f_NR_SS_PdcpHandoverCtrl(p_Target_PSCellId, cas_NR_PdcpHandoverComplete_REQ(p_Target_PSCellId));</w:t>
            </w:r>
          </w:p>
          <w:p w14:paraId="149A5AD0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009A97F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//10. NR Source PSCell: Release SRB3 (if necessary) and DRBs.</w:t>
            </w:r>
          </w:p>
          <w:p w14:paraId="45C3726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f_NR_SS_CommonRadioBearerConfig(p_Source_PSCellId, v_SourceSCG_RadioBearerToReleaseList);</w:t>
            </w:r>
          </w:p>
          <w:p w14:paraId="7608DDA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</w:tr>
    </w:tbl>
    <w:p w14:paraId="48A4F019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A9BC7CB" w14:textId="77777777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3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693EB509" w14:textId="77777777" w:rsidTr="00E1791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CB959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6F55E3" w14:textId="77777777" w:rsidR="00D20D35" w:rsidRDefault="00D20D35" w:rsidP="00E1791C">
            <w:pPr>
              <w:rPr>
                <w:sz w:val="22"/>
                <w:szCs w:val="22"/>
              </w:rPr>
            </w:pPr>
            <w:r>
              <w:rPr>
                <w:lang w:eastAsia="zh-CN"/>
              </w:rPr>
              <w:t>f_NR5GC_GetRadioBearerList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D20D35" w14:paraId="7B4EFC57" w14:textId="77777777" w:rsidTr="00E1791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B416BA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D8AC19" w14:textId="54A8F7D8" w:rsidR="00D20D35" w:rsidRPr="00550365" w:rsidRDefault="00D20D35" w:rsidP="00D20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any bearer in the </w:t>
            </w:r>
            <w:r w:rsidR="003717A4">
              <w:t>p_DrbInfoList has DC_SCG = true, there will be an unintiialised entry in the returned list.</w:t>
            </w:r>
          </w:p>
        </w:tc>
      </w:tr>
      <w:tr w:rsidR="00D20D35" w14:paraId="1BD40172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339DD4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A8A2E" w14:textId="605283B2" w:rsidR="00D20D35" w:rsidRDefault="003717A4" w:rsidP="00E1791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Use a separate variable to index the output list, for the case where an entry in the input list is skipped</w:t>
            </w:r>
          </w:p>
        </w:tc>
      </w:tr>
      <w:tr w:rsidR="00D20D35" w14:paraId="1D602327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83A46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F04A54" w14:textId="77777777" w:rsidR="00D20D35" w:rsidRDefault="00D20D35" w:rsidP="00E1791C">
            <w:pPr>
              <w:rPr>
                <w:rFonts w:ascii="Arial" w:hAnsi="Arial" w:cs="Arial"/>
              </w:rPr>
            </w:pPr>
            <w:r>
              <w:t>NR5GC_RRCSteps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D20D35" w14:paraId="3252CBC9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315036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ED9B5" w14:textId="77777777" w:rsidR="00D20D35" w:rsidRDefault="00D20D35" w:rsidP="00E1791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D60A3B4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6F750761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2E6B9A62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1004" w14:textId="77777777" w:rsidR="00D20D35" w:rsidRDefault="00D20D35" w:rsidP="00E1791C">
            <w:pPr>
              <w:ind w:firstLine="195"/>
            </w:pPr>
          </w:p>
          <w:p w14:paraId="2BD86C5B" w14:textId="77777777" w:rsidR="00D20D35" w:rsidRDefault="00D20D35" w:rsidP="00E1791C">
            <w:pPr>
              <w:ind w:firstLine="195"/>
            </w:pPr>
            <w:r>
              <w:t xml:space="preserve">  function f_NR5GC_GetRadioBearerList(template (value) NR_DRBInfoList_Type  p_DrbInfoList,</w:t>
            </w:r>
          </w:p>
          <w:p w14:paraId="28C19F20" w14:textId="77777777" w:rsidR="00D20D35" w:rsidRDefault="00D20D35" w:rsidP="00E1791C">
            <w:pPr>
              <w:ind w:firstLine="195"/>
            </w:pPr>
            <w:r>
              <w:t xml:space="preserve">                                      boolean p_ExcludeSCG_DRB := false</w:t>
            </w:r>
          </w:p>
          <w:p w14:paraId="27024DB7" w14:textId="77777777" w:rsidR="00D20D35" w:rsidRDefault="00D20D35" w:rsidP="00E1791C">
            <w:pPr>
              <w:ind w:firstLine="195"/>
            </w:pPr>
            <w:r>
              <w:t xml:space="preserve">                                      ) return template (value) NR_RadioBearerList_Type</w:t>
            </w:r>
          </w:p>
          <w:p w14:paraId="1E6C3D13" w14:textId="77777777" w:rsidR="00D20D35" w:rsidRDefault="00D20D35" w:rsidP="00E1791C">
            <w:pPr>
              <w:ind w:firstLine="195"/>
            </w:pPr>
            <w:r>
              <w:t xml:space="preserve">  {</w:t>
            </w:r>
          </w:p>
          <w:p w14:paraId="396FC257" w14:textId="77777777" w:rsidR="00D20D35" w:rsidRDefault="00D20D35" w:rsidP="00E1791C">
            <w:pPr>
              <w:ind w:firstLine="195"/>
            </w:pPr>
            <w:r>
              <w:t xml:space="preserve">    var template (value) NR_RadioBearerList_Type v_RadioBearerList;</w:t>
            </w:r>
          </w:p>
          <w:p w14:paraId="0F7F658A" w14:textId="77777777" w:rsidR="00D20D35" w:rsidRDefault="00D20D35" w:rsidP="00E1791C">
            <w:pPr>
              <w:ind w:firstLine="195"/>
            </w:pPr>
            <w:r>
              <w:t xml:space="preserve">    var integer i;</w:t>
            </w:r>
          </w:p>
          <w:p w14:paraId="2567221F" w14:textId="77777777" w:rsidR="00D20D35" w:rsidRDefault="00D20D35" w:rsidP="00E1791C">
            <w:pPr>
              <w:ind w:firstLine="195"/>
            </w:pPr>
            <w:r>
              <w:t xml:space="preserve">    for (i:= 0; i &lt; lengthof(p_DrbInfoList); i:=i+1) {</w:t>
            </w:r>
          </w:p>
          <w:p w14:paraId="0094C194" w14:textId="77777777" w:rsidR="00D20D35" w:rsidRDefault="00D20D35" w:rsidP="00E1791C">
            <w:pPr>
              <w:ind w:firstLine="195"/>
            </w:pPr>
            <w:r>
              <w:t xml:space="preserve">        if (not(p_ExcludeSCG_DRB and valueof(p_DrbInfoList[i].DC_SCG) == false)) {</w:t>
            </w:r>
          </w:p>
          <w:p w14:paraId="65D2F4B9" w14:textId="77777777" w:rsidR="00D20D35" w:rsidRDefault="00D20D35" w:rsidP="00E1791C">
            <w:pPr>
              <w:ind w:firstLine="195"/>
            </w:pPr>
            <w:r>
              <w:t xml:space="preserve">            </w:t>
            </w:r>
            <w:r w:rsidRPr="00D826A5">
              <w:rPr>
                <w:highlight w:val="yellow"/>
              </w:rPr>
              <w:t>v_RadioBearerList[i] :=  p_DrbInfoList[i].SS_Config;</w:t>
            </w:r>
            <w:r>
              <w:t xml:space="preserve"> </w:t>
            </w:r>
          </w:p>
          <w:p w14:paraId="6903529E" w14:textId="77777777" w:rsidR="00D20D35" w:rsidRDefault="00D20D35" w:rsidP="00E1791C">
            <w:pPr>
              <w:ind w:firstLine="195"/>
            </w:pPr>
            <w:r>
              <w:t xml:space="preserve">        }</w:t>
            </w:r>
          </w:p>
          <w:p w14:paraId="3F8574E7" w14:textId="77777777" w:rsidR="00D20D35" w:rsidRDefault="00D20D35" w:rsidP="00E1791C">
            <w:pPr>
              <w:ind w:firstLine="195"/>
            </w:pPr>
            <w:r>
              <w:t xml:space="preserve">    }</w:t>
            </w:r>
          </w:p>
          <w:p w14:paraId="7DE2A545" w14:textId="77777777" w:rsidR="00D20D35" w:rsidRDefault="00D20D35" w:rsidP="00E1791C">
            <w:pPr>
              <w:ind w:firstLine="195"/>
            </w:pPr>
            <w:r>
              <w:t xml:space="preserve">    return v_RadioBearerList;</w:t>
            </w:r>
          </w:p>
          <w:p w14:paraId="7AEB42B9" w14:textId="77777777" w:rsidR="00D20D35" w:rsidRDefault="00D20D35" w:rsidP="00E1791C">
            <w:pPr>
              <w:ind w:firstLine="195"/>
            </w:pPr>
            <w:r>
              <w:t xml:space="preserve">  } </w:t>
            </w:r>
          </w:p>
        </w:tc>
      </w:tr>
    </w:tbl>
    <w:p w14:paraId="710E8015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5454A7B4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43A6A64D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8AD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f_NR5GC_GetRadioBearerList(template (value) NR_DRBInfoList_Type  p_DrbInfoList,</w:t>
            </w:r>
          </w:p>
          <w:p w14:paraId="3284596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boolean p_ExcludeSCG_DRB := false</w:t>
            </w:r>
          </w:p>
          <w:p w14:paraId="1A65B5D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) return template (value) NR_RadioBearerList_Type</w:t>
            </w:r>
          </w:p>
          <w:p w14:paraId="4AFD6CD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77446FD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NR_RadioBearerList_Type v_RadioBearerList;</w:t>
            </w:r>
          </w:p>
          <w:p w14:paraId="17840DE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 i;</w:t>
            </w:r>
          </w:p>
          <w:p w14:paraId="4016661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D826A5">
              <w:rPr>
                <w:highlight w:val="yellow"/>
                <w:lang w:eastAsia="zh-CN"/>
              </w:rPr>
              <w:t>var integer k :=0; //823142</w:t>
            </w:r>
          </w:p>
          <w:p w14:paraId="3657F81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for (i:= 0; i &lt; lengthof(p_DrbInfoList); i:=i+1) {</w:t>
            </w:r>
          </w:p>
          <w:p w14:paraId="67D4915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if (not(p_ExcludeSCG_DRB and valueof(p_DrbInfoList[i].DC_SCG) == false)) {</w:t>
            </w:r>
          </w:p>
          <w:p w14:paraId="60D8CFC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v_RadioBearerList[</w:t>
            </w:r>
            <w:r w:rsidRPr="00D826A5">
              <w:rPr>
                <w:highlight w:val="yellow"/>
                <w:lang w:eastAsia="zh-CN"/>
              </w:rPr>
              <w:t>k</w:t>
            </w:r>
            <w:r>
              <w:rPr>
                <w:lang w:eastAsia="zh-CN"/>
              </w:rPr>
              <w:t>] :=  p_DrbInfoList[i].SS_Config; //823142</w:t>
            </w:r>
          </w:p>
          <w:p w14:paraId="78A729CD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 w:rsidRPr="00D826A5">
              <w:rPr>
                <w:highlight w:val="yellow"/>
                <w:lang w:eastAsia="zh-CN"/>
              </w:rPr>
              <w:t>k := k+1;</w:t>
            </w:r>
          </w:p>
          <w:p w14:paraId="3FFBA5F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  <w:p w14:paraId="341BD95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2B6CBC5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return v_RadioBearerList;</w:t>
            </w:r>
          </w:p>
          <w:p w14:paraId="0581124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 </w:t>
            </w:r>
          </w:p>
        </w:tc>
      </w:tr>
    </w:tbl>
    <w:p w14:paraId="6B46AB84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90BEDA3" w14:textId="209332D7" w:rsidR="00DD5338" w:rsidRDefault="00DD5338" w:rsidP="00DD5338">
      <w:pPr>
        <w:rPr>
          <w:lang w:val="en-US"/>
        </w:rPr>
      </w:pPr>
    </w:p>
    <w:p w14:paraId="607E9A9A" w14:textId="15B18446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8924958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8"/>
      <w:bookmarkEnd w:id="12"/>
    </w:p>
    <w:p w14:paraId="73FDDE95" w14:textId="1BBC314C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</w:t>
      </w:r>
      <w:r w:rsidR="00391B48">
        <w:rPr>
          <w:rFonts w:ascii="Arial" w:hAnsi="Arial" w:cs="Arial"/>
          <w:lang w:eastAsia="zh-CN"/>
        </w:rPr>
        <w:t>-DC</w:t>
      </w:r>
      <w:r>
        <w:rPr>
          <w:rFonts w:ascii="Arial" w:hAnsi="Arial" w:cs="Arial"/>
          <w:lang w:eastAsia="zh-CN"/>
        </w:rPr>
        <w:t xml:space="preserve"> </w:t>
      </w:r>
      <w:r w:rsidR="00391B48">
        <w:rPr>
          <w:rFonts w:ascii="Arial" w:hAnsi="Arial" w:cs="Arial"/>
          <w:lang w:eastAsia="zh-CN"/>
        </w:rPr>
        <w:t xml:space="preserve">band combination n79A-n257A </w:t>
      </w:r>
      <w:r>
        <w:rPr>
          <w:rFonts w:ascii="Arial" w:hAnsi="Arial" w:cs="Arial"/>
          <w:lang w:eastAsia="zh-CN"/>
        </w:rPr>
        <w:t xml:space="preserve">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89249583"/>
      <w:r w:rsidRPr="00E24250">
        <w:rPr>
          <w:rFonts w:cs="Arial"/>
          <w:b/>
        </w:rPr>
        <w:t>Execution Log Files</w:t>
      </w:r>
      <w:bookmarkEnd w:id="9"/>
      <w:bookmarkEnd w:id="10"/>
      <w:bookmarkEnd w:id="11"/>
      <w:bookmarkEnd w:id="13"/>
      <w:r w:rsidRPr="00E24250">
        <w:rPr>
          <w:rFonts w:cs="Arial"/>
          <w:b/>
        </w:rPr>
        <w:t xml:space="preserve"> </w:t>
      </w:r>
    </w:p>
    <w:p w14:paraId="55F10897" w14:textId="55C9B5DC" w:rsidR="00446488" w:rsidRPr="00E24250" w:rsidRDefault="00391B48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4" w:name="_Toc89249584"/>
      <w:r w:rsidRPr="00391B48">
        <w:rPr>
          <w:rFonts w:cs="Arial"/>
          <w:sz w:val="28"/>
          <w:szCs w:val="28"/>
        </w:rPr>
        <w:t>Qualcomm SM 8450+SDX65</w:t>
      </w:r>
      <w:bookmarkEnd w:id="14"/>
    </w:p>
    <w:p w14:paraId="1AE35F1A" w14:textId="6BE5497D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391B48" w:rsidRPr="00391B48">
        <w:rPr>
          <w:b/>
          <w:bCs/>
        </w:rPr>
        <w:t xml:space="preserve">Qualcomm SM 8450+SDX65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FAD714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A0FBC">
        <w:rPr>
          <w:rFonts w:ascii="Arial" w:eastAsia="SimSun" w:hAnsi="Arial"/>
        </w:rPr>
        <w:t>8_</w:t>
      </w:r>
      <w:r w:rsidR="00391B48">
        <w:rPr>
          <w:rFonts w:ascii="Arial" w:eastAsia="SimSun" w:hAnsi="Arial"/>
        </w:rPr>
        <w:t>2_3_14_2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FE2FD7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</w:t>
      </w:r>
      <w:r w:rsidR="00391B48">
        <w:rPr>
          <w:rFonts w:ascii="Arial" w:eastAsia="SimSun" w:hAnsi="Arial"/>
        </w:rPr>
        <w:t>C_8_2_3_14_2</w:t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89249585"/>
      <w:r w:rsidRPr="00E24250">
        <w:rPr>
          <w:rFonts w:cs="Arial"/>
          <w:b/>
        </w:rPr>
        <w:t>References</w:t>
      </w:r>
      <w:bookmarkEnd w:id="15"/>
      <w:bookmarkEnd w:id="16"/>
      <w:bookmarkEnd w:id="17"/>
      <w:bookmarkEnd w:id="1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4B2631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4A0FBC">
              <w:rPr>
                <w:bCs/>
                <w:noProof/>
              </w:rPr>
              <w:t>2116</w:t>
            </w:r>
            <w:r w:rsidR="00391B48">
              <w:rPr>
                <w:bCs/>
                <w:noProof/>
              </w:rPr>
              <w:t>06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>NR5GC FR</w:t>
            </w:r>
            <w:r w:rsidR="00391B48">
              <w:t>1</w:t>
            </w:r>
            <w:r w:rsidR="00405BAD">
              <w:t>+FR2</w:t>
            </w:r>
            <w:r w:rsidR="00C40F1B" w:rsidRPr="00C40F1B">
              <w:t xml:space="preserve">: Supporting information for addition of </w:t>
            </w:r>
            <w:r w:rsidR="00E46CF5">
              <w:t>NR5GC</w:t>
            </w:r>
            <w:r w:rsidR="00C40F1B" w:rsidRPr="00C40F1B">
              <w:t xml:space="preserve"> test cas</w:t>
            </w:r>
            <w:r w:rsidR="00391B48">
              <w:t>e 8.2.3.14.2</w:t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49EBF" w14:textId="77777777" w:rsidR="00A7576E" w:rsidRDefault="00A7576E">
      <w:r>
        <w:separator/>
      </w:r>
    </w:p>
  </w:endnote>
  <w:endnote w:type="continuationSeparator" w:id="0">
    <w:p w14:paraId="016912BC" w14:textId="77777777" w:rsidR="00A7576E" w:rsidRDefault="00A7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3032C" w14:textId="77777777" w:rsidR="00A7576E" w:rsidRDefault="00A7576E">
      <w:r>
        <w:separator/>
      </w:r>
    </w:p>
  </w:footnote>
  <w:footnote w:type="continuationSeparator" w:id="0">
    <w:p w14:paraId="6C550604" w14:textId="77777777" w:rsidR="00A7576E" w:rsidRDefault="00A75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15BE1"/>
    <w:multiLevelType w:val="hybridMultilevel"/>
    <w:tmpl w:val="61B02858"/>
    <w:lvl w:ilvl="0" w:tplc="1DD83B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23BBC"/>
    <w:multiLevelType w:val="hybridMultilevel"/>
    <w:tmpl w:val="01183A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  <w:num w:numId="11">
    <w:abstractNumId w:val="10"/>
  </w:num>
  <w:num w:numId="12">
    <w:abstractNumId w:val="6"/>
  </w:num>
  <w:num w:numId="13">
    <w:abstractNumId w:val="13"/>
  </w:num>
  <w:num w:numId="14">
    <w:abstractNumId w:val="16"/>
  </w:num>
  <w:num w:numId="15">
    <w:abstractNumId w:val="11"/>
  </w:num>
  <w:num w:numId="16">
    <w:abstractNumId w:val="15"/>
  </w:num>
  <w:num w:numId="17">
    <w:abstractNumId w:val="3"/>
  </w:num>
  <w:num w:numId="1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567F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6702F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50DB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17A4"/>
    <w:rsid w:val="00374DD4"/>
    <w:rsid w:val="00391B48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05BAD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A0FBC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02DA"/>
    <w:rsid w:val="0058550A"/>
    <w:rsid w:val="00585A9E"/>
    <w:rsid w:val="00586F0C"/>
    <w:rsid w:val="00592D74"/>
    <w:rsid w:val="005959BD"/>
    <w:rsid w:val="005A1F52"/>
    <w:rsid w:val="005A5302"/>
    <w:rsid w:val="005B197D"/>
    <w:rsid w:val="005B3636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1EDB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531C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6C86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C043D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2A1E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0D6B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576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0D35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6971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4B5C812-37D8-43D8-AF64-6E5961F1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14</Pages>
  <Words>1910</Words>
  <Characters>21858</Characters>
  <Application>Microsoft Office Word</Application>
  <DocSecurity>0</DocSecurity>
  <Lines>182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211650</vt:lpstr>
      <vt:lpstr>MTG_TITLE</vt:lpstr>
    </vt:vector>
  </TitlesOfParts>
  <Company>3GPP Support Team</Company>
  <LinksUpToDate>false</LinksUpToDate>
  <CharactersWithSpaces>23721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211650</dc:title>
  <dc:subject>8.1.5.2.2</dc:subject>
  <dc:creator>Michael Sanders, John M Meredith</dc:creator>
  <cp:keywords>2199</cp:keywords>
  <dc:description/>
  <cp:lastModifiedBy>MCC TF160</cp:lastModifiedBy>
  <cp:revision>8</cp:revision>
  <cp:lastPrinted>1900-01-01T00:00:00Z</cp:lastPrinted>
  <dcterms:created xsi:type="dcterms:W3CDTF">2021-09-01T14:12:00Z</dcterms:created>
  <dcterms:modified xsi:type="dcterms:W3CDTF">2022-03-08T11:46:00Z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