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783FB3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010F6">
        <w:fldChar w:fldCharType="begin"/>
      </w:r>
      <w:r w:rsidR="00D010F6">
        <w:instrText xml:space="preserve"> DOCPROPERTY  Tdoc#  \* MERGEFORMAT </w:instrText>
      </w:r>
      <w:r w:rsidR="00D010F6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03</w:t>
      </w:r>
      <w:r w:rsidR="00867154">
        <w:rPr>
          <w:b/>
          <w:i/>
          <w:noProof/>
          <w:sz w:val="28"/>
        </w:rPr>
        <w:t>81</w:t>
      </w:r>
      <w:r w:rsidR="00D010F6">
        <w:rPr>
          <w:b/>
          <w:i/>
          <w:noProof/>
          <w:sz w:val="28"/>
        </w:rPr>
        <w:fldChar w:fldCharType="end"/>
      </w:r>
    </w:p>
    <w:p w14:paraId="210A5493" w14:textId="77777777" w:rsidR="00745C21" w:rsidRDefault="00D010F6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D010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576BCD">
              <w:rPr>
                <w:b/>
                <w:noProof/>
                <w:sz w:val="28"/>
              </w:rPr>
              <w:t>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8B2D0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867154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997F1" w:rsidR="001E41F3" w:rsidRPr="00410371" w:rsidRDefault="00D010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</w:t>
            </w:r>
            <w:r w:rsidR="00576BCD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</w:t>
            </w:r>
            <w:r w:rsidR="00576BCD">
              <w:rPr>
                <w:b/>
                <w:noProof/>
                <w:sz w:val="28"/>
              </w:rPr>
              <w:t>4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40E3FA" w:rsidR="001E41F3" w:rsidRDefault="00576BCD" w:rsidP="00423AB6">
            <w:pPr>
              <w:pStyle w:val="CRCoverPage"/>
              <w:spacing w:after="0"/>
              <w:rPr>
                <w:noProof/>
              </w:rPr>
            </w:pPr>
            <w:r w:rsidRPr="00576BCD">
              <w:t>Addition of IMS NR5GC XCAP test case 8.</w:t>
            </w:r>
            <w:r w:rsidR="005F6E66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F3B9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</w:t>
            </w:r>
            <w:r w:rsidR="005F6E66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2E5C50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</w:t>
            </w:r>
            <w:r w:rsidR="005F6E66">
              <w:t>4</w:t>
            </w:r>
            <w:r w:rsidRPr="00576BCD">
              <w:t xml:space="preserve"> to 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C1276A3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XCAP </w:t>
            </w:r>
            <w:proofErr w:type="spellStart"/>
            <w:r w:rsidR="00576BCD">
              <w:t>tets</w:t>
            </w:r>
            <w:proofErr w:type="spellEnd"/>
            <w:r w:rsidR="00576BCD">
              <w:t xml:space="preserve"> case 8.</w:t>
            </w:r>
            <w:r w:rsidR="005F6E66">
              <w:t>4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A87A5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5F6E66">
              <w:rPr>
                <w:noProof/>
              </w:rPr>
              <w:t>4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669078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8FE62A6" w14:textId="71340656" w:rsidR="00DD287B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D287B" w:rsidRPr="0073582E">
        <w:rPr>
          <w:rFonts w:cs="Arial"/>
          <w:iCs/>
        </w:rPr>
        <w:t>Table of Contents</w:t>
      </w:r>
      <w:r w:rsidR="00DD287B">
        <w:tab/>
      </w:r>
      <w:r w:rsidR="00DD287B">
        <w:fldChar w:fldCharType="begin"/>
      </w:r>
      <w:r w:rsidR="00DD287B">
        <w:instrText xml:space="preserve"> PAGEREF _Toc96690783 \h </w:instrText>
      </w:r>
      <w:r w:rsidR="00DD287B">
        <w:fldChar w:fldCharType="separate"/>
      </w:r>
      <w:r w:rsidR="00DD287B">
        <w:t>2</w:t>
      </w:r>
      <w:r w:rsidR="00DD287B">
        <w:fldChar w:fldCharType="end"/>
      </w:r>
    </w:p>
    <w:p w14:paraId="121B5977" w14:textId="5B672727" w:rsidR="00DD287B" w:rsidRDefault="00DD28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358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_Toc96690784 \h </w:instrText>
      </w:r>
      <w:r>
        <w:fldChar w:fldCharType="separate"/>
      </w:r>
      <w:r>
        <w:t>3</w:t>
      </w:r>
      <w:r>
        <w:fldChar w:fldCharType="end"/>
      </w:r>
    </w:p>
    <w:p w14:paraId="3E43F7EE" w14:textId="325A2CC2" w:rsidR="00DD287B" w:rsidRDefault="00DD287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3582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3582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_Toc96690785 \h </w:instrText>
      </w:r>
      <w:r>
        <w:fldChar w:fldCharType="separate"/>
      </w:r>
      <w:r>
        <w:t>3</w:t>
      </w:r>
      <w:r>
        <w:fldChar w:fldCharType="end"/>
      </w:r>
    </w:p>
    <w:p w14:paraId="508B4D29" w14:textId="6A14A0E7" w:rsidR="00DD287B" w:rsidRDefault="00DD28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3582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358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_Toc96690786 \h </w:instrText>
      </w:r>
      <w:r>
        <w:fldChar w:fldCharType="separate"/>
      </w:r>
      <w:r>
        <w:t>3</w:t>
      </w:r>
      <w:r>
        <w:fldChar w:fldCharType="end"/>
      </w:r>
    </w:p>
    <w:p w14:paraId="0B1C06B9" w14:textId="4C29BE5B" w:rsidR="00DD287B" w:rsidRDefault="00DD28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3582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3582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_Toc96690787 \h </w:instrText>
      </w:r>
      <w:r>
        <w:fldChar w:fldCharType="separate"/>
      </w:r>
      <w:r>
        <w:t>3</w:t>
      </w:r>
      <w:r>
        <w:fldChar w:fldCharType="end"/>
      </w:r>
    </w:p>
    <w:p w14:paraId="4D3A9F1A" w14:textId="41FD010B" w:rsidR="00DD287B" w:rsidRDefault="00DD28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3582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3582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_Toc96690788 \h </w:instrText>
      </w:r>
      <w:r>
        <w:fldChar w:fldCharType="separate"/>
      </w:r>
      <w:r>
        <w:t>3</w:t>
      </w:r>
      <w:r>
        <w:fldChar w:fldCharType="end"/>
      </w:r>
    </w:p>
    <w:p w14:paraId="5CF6959D" w14:textId="0ED0E6B5" w:rsidR="00DD287B" w:rsidRDefault="00DD287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3582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3582E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_Toc96690789 \h </w:instrText>
      </w:r>
      <w:r>
        <w:fldChar w:fldCharType="separate"/>
      </w:r>
      <w:r>
        <w:t>3</w:t>
      </w:r>
      <w:r>
        <w:fldChar w:fldCharType="end"/>
      </w:r>
    </w:p>
    <w:p w14:paraId="7AD69AD2" w14:textId="39B99D48" w:rsidR="00DD287B" w:rsidRDefault="00DD287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3582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3582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_Toc96690790 \h </w:instrText>
      </w:r>
      <w:r>
        <w:fldChar w:fldCharType="separate"/>
      </w:r>
      <w:r>
        <w:t>3</w:t>
      </w:r>
      <w:r>
        <w:fldChar w:fldCharType="end"/>
      </w:r>
    </w:p>
    <w:p w14:paraId="325A0C2F" w14:textId="15FE74F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6690784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1F5EF1F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</w:t>
      </w:r>
      <w:r w:rsidR="005F6E66">
        <w:rPr>
          <w:rFonts w:cs="Arial"/>
        </w:rPr>
        <w:t>4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6690785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38AAA4B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</w:t>
      </w:r>
      <w:r w:rsidR="005F6E66">
        <w:rPr>
          <w:rFonts w:cs="Arial"/>
          <w:lang w:eastAsia="ja-JP"/>
        </w:rPr>
        <w:t>4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0BBFD54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7D01" w:rsidRPr="004D7D01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6690786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5B88290F" w:rsidR="00564DEC" w:rsidRPr="00564DEC" w:rsidRDefault="005F6E66" w:rsidP="00564DEC">
      <w:r>
        <w:rPr>
          <w:lang w:eastAsia="en-GB"/>
        </w:rPr>
        <w:t>The changes of R5s220</w:t>
      </w:r>
      <w:r w:rsidR="005C6C3B">
        <w:rPr>
          <w:lang w:eastAsia="en-GB"/>
        </w:rPr>
        <w:t>380</w:t>
      </w:r>
      <w:r>
        <w:rPr>
          <w:lang w:eastAsia="en-GB"/>
        </w:rPr>
        <w:t xml:space="preserve"> are required and applied.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6690787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6690788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2FAD134E" w:rsidR="00007D89" w:rsidRPr="00954EDD" w:rsidRDefault="0074508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6690789"/>
      <w:r w:rsidRPr="0074508C">
        <w:rPr>
          <w:rFonts w:cs="Arial"/>
          <w:b/>
        </w:rPr>
        <w:t>Qualcomm SM 8450+SDX65</w:t>
      </w:r>
      <w:bookmarkEnd w:id="16"/>
    </w:p>
    <w:p w14:paraId="29B59B52" w14:textId="7D566E3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74508C" w:rsidRPr="0074508C">
        <w:rPr>
          <w:rFonts w:cs="Arial"/>
        </w:rPr>
        <w:t>Qualcomm SM 8450+SDX65</w:t>
      </w:r>
      <w:r w:rsidR="0074508C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A6975D2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4D3833">
        <w:rPr>
          <w:rFonts w:cs="Arial"/>
        </w:rPr>
        <w:t>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EB311C4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4D3833">
        <w:rPr>
          <w:rFonts w:cs="Arial"/>
        </w:rPr>
        <w:t>4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6690790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B5FB3C0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576BCD">
              <w:rPr>
                <w:rFonts w:cs="Arial"/>
                <w:b/>
                <w:sz w:val="18"/>
              </w:rPr>
              <w:t>35</w:t>
            </w:r>
            <w:r w:rsidR="004D3833">
              <w:rPr>
                <w:rFonts w:cs="Arial"/>
                <w:b/>
                <w:sz w:val="18"/>
              </w:rPr>
              <w:t>8</w:t>
            </w:r>
            <w:r>
              <w:rPr>
                <w:rFonts w:cs="Arial"/>
                <w:b/>
                <w:sz w:val="18"/>
              </w:rPr>
              <w:t xml:space="preserve"> : Supporting information for a</w:t>
            </w:r>
            <w:r w:rsidR="00576BCD" w:rsidRPr="00576BCD">
              <w:rPr>
                <w:rFonts w:cs="Arial"/>
                <w:b/>
                <w:sz w:val="18"/>
              </w:rPr>
              <w:t>ddition of IMS NR5GC XCAP test case 8.</w:t>
            </w:r>
            <w:r w:rsidR="004D3833">
              <w:rPr>
                <w:rFonts w:cs="Arial"/>
                <w:b/>
                <w:sz w:val="18"/>
              </w:rPr>
              <w:t>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6E7CB" w14:textId="77777777" w:rsidR="00D010F6" w:rsidRDefault="00D010F6">
      <w:r>
        <w:separator/>
      </w:r>
    </w:p>
  </w:endnote>
  <w:endnote w:type="continuationSeparator" w:id="0">
    <w:p w14:paraId="3CB60EFD" w14:textId="77777777" w:rsidR="00D010F6" w:rsidRDefault="00D01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E8C9C" w14:textId="77777777" w:rsidR="00D010F6" w:rsidRDefault="00D010F6">
      <w:r>
        <w:separator/>
      </w:r>
    </w:p>
  </w:footnote>
  <w:footnote w:type="continuationSeparator" w:id="0">
    <w:p w14:paraId="50FE1926" w14:textId="77777777" w:rsidR="00D010F6" w:rsidRDefault="00D01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0757"/>
    <w:rsid w:val="00444216"/>
    <w:rsid w:val="00457F71"/>
    <w:rsid w:val="00491E2E"/>
    <w:rsid w:val="00495D31"/>
    <w:rsid w:val="004B75B7"/>
    <w:rsid w:val="004D3833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C6C3B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154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26D3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C5026"/>
    <w:rsid w:val="00CC68D0"/>
    <w:rsid w:val="00D010F6"/>
    <w:rsid w:val="00D03F9A"/>
    <w:rsid w:val="00D06D51"/>
    <w:rsid w:val="00D24991"/>
    <w:rsid w:val="00D50255"/>
    <w:rsid w:val="00D66520"/>
    <w:rsid w:val="00D84AE9"/>
    <w:rsid w:val="00DD287B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  <w:rsid w:val="00FD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33</cp:revision>
  <cp:lastPrinted>1900-01-01T00:00:00Z</cp:lastPrinted>
  <dcterms:created xsi:type="dcterms:W3CDTF">2022-01-24T16:23:00Z</dcterms:created>
  <dcterms:modified xsi:type="dcterms:W3CDTF">2022-03-04T11:08:00Z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