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3DFDFC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C64D3">
        <w:fldChar w:fldCharType="begin"/>
      </w:r>
      <w:r w:rsidR="00FC64D3">
        <w:instrText xml:space="preserve"> DOCPROPERTY  Tdoc#  \* MERGEFORMAT </w:instrText>
      </w:r>
      <w:r w:rsidR="00FC64D3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031</w:t>
      </w:r>
      <w:r w:rsidR="005D5B00">
        <w:rPr>
          <w:b/>
          <w:i/>
          <w:noProof/>
          <w:sz w:val="28"/>
        </w:rPr>
        <w:t>7</w:t>
      </w:r>
      <w:r w:rsidR="00FC64D3">
        <w:rPr>
          <w:b/>
          <w:i/>
          <w:noProof/>
          <w:sz w:val="28"/>
        </w:rPr>
        <w:fldChar w:fldCharType="end"/>
      </w:r>
    </w:p>
    <w:p w14:paraId="210A5493" w14:textId="77777777" w:rsidR="00745C21" w:rsidRDefault="00FC64D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C64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00AAE" w:rsidR="001E41F3" w:rsidRPr="00410371" w:rsidRDefault="00FC64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239</w:t>
            </w:r>
            <w:r>
              <w:rPr>
                <w:b/>
                <w:noProof/>
                <w:sz w:val="28"/>
              </w:rPr>
              <w:fldChar w:fldCharType="end"/>
            </w:r>
            <w:r w:rsidR="005D5B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FC6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65A98" w:rsidR="001E41F3" w:rsidRDefault="005D5B00" w:rsidP="00423AB6">
            <w:pPr>
              <w:pStyle w:val="CRCoverPage"/>
              <w:spacing w:after="0"/>
              <w:rPr>
                <w:noProof/>
              </w:rPr>
            </w:pPr>
            <w:r w:rsidRPr="005D5B00">
              <w:t>NR5GC FR1 : Addition of NR5GC Rel-16 RRC test case 8.1.4.4.1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ED6D9" w:rsidR="001E41F3" w:rsidRDefault="000B166E" w:rsidP="000B166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C9250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</w:t>
            </w:r>
            <w:r w:rsidR="005D5B00">
              <w:t>Rel-16 RRC</w:t>
            </w:r>
            <w:r>
              <w:t xml:space="preserve"> test case </w:t>
            </w:r>
            <w:r w:rsidR="005D5B00">
              <w:t>8.1.4.4.1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ADCF2C0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</w:t>
            </w:r>
            <w:r w:rsidR="005D5B00">
              <w:t>Rel-16 RRC</w:t>
            </w:r>
            <w:r>
              <w:t xml:space="preserve"> test case </w:t>
            </w:r>
            <w:r w:rsidR="005D5B00">
              <w:t>8.1.4.4.1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81B2A" w:rsidR="00662A05" w:rsidRDefault="005D5B00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8.1.4.4.1</w:t>
            </w:r>
            <w:r w:rsidR="00662A05">
              <w:rPr>
                <w:noProof/>
              </w:rPr>
              <w:t>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662A05" w:rsidRDefault="005D5B00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603120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8.1.4.4.1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A040F9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8.1.4.4.1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C01D4A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b/>
          <w:lang w:eastAsia="ja-JP"/>
        </w:rPr>
        <w:t xml:space="preserve">Samsung </w:t>
      </w:r>
      <w:r w:rsidR="005D5B00" w:rsidRPr="005D5B00">
        <w:rPr>
          <w:rFonts w:cs="Arial"/>
          <w:b/>
          <w:lang w:eastAsia="ja-JP"/>
        </w:rPr>
        <w:t>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32E57338" w:rsidR="00564DEC" w:rsidRPr="00564DEC" w:rsidRDefault="00564DEC" w:rsidP="00564DEC">
      <w:r>
        <w:t>In addition to the below changes, the common changes of R5s220271 are also required and applied.</w:t>
      </w:r>
    </w:p>
    <w:p w14:paraId="3D5077EF" w14:textId="4E1EF113" w:rsidR="00564DEC" w:rsidRDefault="00564DEC" w:rsidP="00564DEC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64DEC" w14:paraId="4D2E56EC" w14:textId="77777777" w:rsidTr="006C7630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15D840" w14:textId="77777777" w:rsidR="00564DEC" w:rsidRDefault="00564DEC" w:rsidP="006C763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15F395" w14:textId="77777777" w:rsidR="00564DEC" w:rsidRDefault="00564DEC" w:rsidP="006C7630">
            <w:pPr>
              <w:rPr>
                <w:sz w:val="22"/>
                <w:szCs w:val="22"/>
              </w:rPr>
            </w:pPr>
            <w:r>
              <w:t>fl_TC_8_1_4_4_1_TestBody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564DEC" w14:paraId="0DBD01FF" w14:textId="77777777" w:rsidTr="006C7630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C973A1" w14:textId="77777777" w:rsidR="00564DEC" w:rsidRDefault="00564DEC" w:rsidP="006C763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59D70" w14:textId="1A1DE917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2, 10 &amp; 17,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>. Security Keys are not updated as per the specific message contents. Hence there is no need for SS to regenerate the Security Keys. However corresponding parameter of function f_NR5GC_CHO_RRCReconfiguration_SSConfig is set as true by default to indicate Key has been refreshed.</w:t>
            </w:r>
          </w:p>
          <w:p w14:paraId="0155A324" w14:textId="4C6BD2B0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>RACH preamble is expected at step #3 ,#11, &amp; step 18. However in</w:t>
            </w:r>
            <w:r w:rsidR="00886692">
              <w:rPr>
                <w:rFonts w:ascii="Arial" w:hAnsi="Arial" w:cs="Arial"/>
              </w:rPr>
              <w:t xml:space="preserve"> </w:t>
            </w:r>
            <w:r w:rsidRPr="00886692">
              <w:rPr>
                <w:rFonts w:ascii="Arial" w:hAnsi="Arial" w:cs="Arial"/>
              </w:rPr>
              <w:t>order for the TTCN to handle this, RACH preamble reception need</w:t>
            </w:r>
            <w:r w:rsidR="00886692">
              <w:rPr>
                <w:rFonts w:ascii="Arial" w:hAnsi="Arial" w:cs="Arial"/>
              </w:rPr>
              <w:t>s</w:t>
            </w:r>
            <w:r w:rsidRPr="00886692">
              <w:rPr>
                <w:rFonts w:ascii="Arial" w:hAnsi="Arial" w:cs="Arial"/>
              </w:rPr>
              <w:t xml:space="preserve"> to be enabled before receiving and disabled after receiving the RACH.</w:t>
            </w:r>
          </w:p>
          <w:p w14:paraId="4D603A33" w14:textId="0883E369" w:rsidR="00564DEC" w:rsidRPr="00886692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9: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MeasConfig</w:t>
            </w:r>
            <w:proofErr w:type="spellEnd"/>
            <w:r w:rsidRPr="00886692">
              <w:rPr>
                <w:rFonts w:ascii="Arial" w:hAnsi="Arial" w:cs="Arial"/>
              </w:rPr>
              <w:t xml:space="preserve"> and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to set NR Cell 1 and NR Cell 4 as target candidate cells and configure event A5 as trigger event in NR cell 2.  Measurement Object ID shall be added for NR Cell 2 rather than NR Cell 1. </w:t>
            </w:r>
            <w:proofErr w:type="spellStart"/>
            <w:r w:rsidRPr="00886692">
              <w:rPr>
                <w:rFonts w:ascii="Arial" w:hAnsi="Arial" w:cs="Arial"/>
              </w:rPr>
              <w:t>p_SourceCellId</w:t>
            </w:r>
            <w:proofErr w:type="spellEnd"/>
            <w:r w:rsidRPr="00886692">
              <w:rPr>
                <w:rFonts w:ascii="Arial" w:hAnsi="Arial" w:cs="Arial"/>
              </w:rPr>
              <w:t xml:space="preserve"> &amp; </w:t>
            </w:r>
            <w:proofErr w:type="spellStart"/>
            <w:r w:rsidRPr="00886692">
              <w:rPr>
                <w:rFonts w:ascii="Arial" w:hAnsi="Arial" w:cs="Arial"/>
              </w:rPr>
              <w:t>p_TargetCellId</w:t>
            </w:r>
            <w:proofErr w:type="spellEnd"/>
            <w:r w:rsidRPr="00886692">
              <w:rPr>
                <w:rFonts w:ascii="Arial" w:hAnsi="Arial" w:cs="Arial"/>
              </w:rPr>
              <w:t xml:space="preserve"> shall be NR Cell 2 &amp; NR Cell 4 rather than NR Cell 1 &amp; 2.</w:t>
            </w:r>
          </w:p>
          <w:p w14:paraId="7FA5911D" w14:textId="46B7F4A2" w:rsidR="00564DEC" w:rsidRPr="00233AF7" w:rsidRDefault="00564DEC" w:rsidP="00564DEC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86692">
              <w:rPr>
                <w:rFonts w:ascii="Arial" w:hAnsi="Arial" w:cs="Arial"/>
              </w:rPr>
              <w:t xml:space="preserve">At Step 16: The SS transmits an </w:t>
            </w:r>
            <w:proofErr w:type="spellStart"/>
            <w:r w:rsidRPr="00886692">
              <w:rPr>
                <w:rFonts w:ascii="Arial" w:hAnsi="Arial" w:cs="Arial"/>
              </w:rPr>
              <w:t>RRCReconfiguration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886692">
              <w:rPr>
                <w:rFonts w:ascii="Arial" w:hAnsi="Arial" w:cs="Arial"/>
              </w:rPr>
              <w:t>MeasConfig</w:t>
            </w:r>
            <w:proofErr w:type="spellEnd"/>
            <w:r w:rsidRPr="00886692">
              <w:rPr>
                <w:rFonts w:ascii="Arial" w:hAnsi="Arial" w:cs="Arial"/>
              </w:rPr>
              <w:t xml:space="preserve"> and </w:t>
            </w:r>
            <w:proofErr w:type="spellStart"/>
            <w:r w:rsidRPr="00886692">
              <w:rPr>
                <w:rFonts w:ascii="Arial" w:hAnsi="Arial" w:cs="Arial"/>
              </w:rPr>
              <w:t>ConditionalReconfiguration</w:t>
            </w:r>
            <w:proofErr w:type="spellEnd"/>
            <w:r w:rsidRPr="00886692">
              <w:rPr>
                <w:rFonts w:ascii="Arial" w:hAnsi="Arial" w:cs="Arial"/>
              </w:rPr>
              <w:t xml:space="preserve"> for intra-frequency event A3 and A5 in NR cell 4.  Measurement Object ID shall be added for NR Cell 4 rather than NR Cell 1</w:t>
            </w:r>
          </w:p>
        </w:tc>
      </w:tr>
      <w:tr w:rsidR="00564DEC" w14:paraId="6D7BE2F5" w14:textId="77777777" w:rsidTr="006C763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023BE0" w14:textId="77777777" w:rsidR="00564DEC" w:rsidRDefault="00564DEC" w:rsidP="006C763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FC89C" w14:textId="0FBBC318" w:rsidR="00564DEC" w:rsidRPr="00886692" w:rsidRDefault="00564DEC" w:rsidP="00564DEC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parameter </w:t>
            </w:r>
            <w:proofErr w:type="spellStart"/>
            <w:r w:rsidRPr="001731DD">
              <w:t>p_RBConfig_KeyChange</w:t>
            </w:r>
            <w:proofErr w:type="spellEnd"/>
            <w:r>
              <w:rPr>
                <w:lang w:val="en-SG"/>
              </w:rPr>
              <w:t xml:space="preserve"> in function call </w:t>
            </w:r>
            <w:r>
              <w:t xml:space="preserve">f_NR5GC_CHO_RRCReconfiguration_SSConfig() to false </w:t>
            </w:r>
            <w:proofErr w:type="spellStart"/>
            <w:r>
              <w:t>inorder</w:t>
            </w:r>
            <w:proofErr w:type="spellEnd"/>
            <w:r>
              <w:t xml:space="preserve"> not to regenerate the security Keys. ( Step 2,  10 &amp; 17)</w:t>
            </w:r>
          </w:p>
          <w:p w14:paraId="162A5419" w14:textId="77777777" w:rsidR="00886692" w:rsidRPr="00233AF7" w:rsidRDefault="00886692" w:rsidP="00886692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0D1BAAFB" w14:textId="77777777" w:rsidR="00886692" w:rsidRDefault="00564DEC" w:rsidP="0088669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Function calls are applied to enable and disable reception of RACH around steps 3, 11 &amp; 18</w:t>
            </w:r>
          </w:p>
          <w:p w14:paraId="797B27C9" w14:textId="77777777" w:rsidR="00886692" w:rsidRDefault="00886692" w:rsidP="00886692">
            <w:pPr>
              <w:pStyle w:val="ListParagraph"/>
            </w:pPr>
          </w:p>
          <w:p w14:paraId="6AF748C0" w14:textId="04B24A9A" w:rsidR="00564DEC" w:rsidRPr="00886692" w:rsidRDefault="00564DEC" w:rsidP="0088669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lastRenderedPageBreak/>
              <w:t xml:space="preserve">Step 9: Measurement Object ID is corrected to use NR Cell 2 rather than NR Cell 1. </w:t>
            </w:r>
            <w:proofErr w:type="spellStart"/>
            <w:r w:rsidRPr="00DC3CD2">
              <w:t>p_SourceCellId</w:t>
            </w:r>
            <w:proofErr w:type="spellEnd"/>
            <w:r>
              <w:t xml:space="preserve"> &amp; </w:t>
            </w:r>
            <w:proofErr w:type="spellStart"/>
            <w:r w:rsidRPr="00DC3CD2">
              <w:t>p_</w:t>
            </w:r>
            <w:r>
              <w:t>Target</w:t>
            </w:r>
            <w:r w:rsidRPr="00DC3CD2">
              <w:t>CellId</w:t>
            </w:r>
            <w:proofErr w:type="spellEnd"/>
            <w:r>
              <w:t xml:space="preserve"> is corrected to use NR Cell 2 &amp; NR Cell 4 rather than NR Cell 1 &amp; 2.</w:t>
            </w:r>
          </w:p>
          <w:p w14:paraId="4B83FA15" w14:textId="77777777" w:rsidR="00886692" w:rsidRDefault="00886692" w:rsidP="00886692">
            <w:pPr>
              <w:pStyle w:val="ListParagraph"/>
              <w:rPr>
                <w:lang w:val="en-SG"/>
              </w:rPr>
            </w:pPr>
          </w:p>
          <w:p w14:paraId="46E49DBB" w14:textId="77777777" w:rsidR="00886692" w:rsidRPr="00886692" w:rsidRDefault="00886692" w:rsidP="00886692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BAED707" w14:textId="77777777" w:rsidR="00564DEC" w:rsidRDefault="00564DEC" w:rsidP="00564DEC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>
              <w:t>Step 16: Measurement Object ID is corrected to use NR Cell 4 rather than NR Cell 1.</w:t>
            </w:r>
          </w:p>
        </w:tc>
      </w:tr>
      <w:tr w:rsidR="00564DEC" w14:paraId="5B6CA031" w14:textId="77777777" w:rsidTr="006C763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BED2C8" w14:textId="77777777" w:rsidR="00564DEC" w:rsidRDefault="00564DEC" w:rsidP="006C763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A90D35" w14:textId="77777777" w:rsidR="00564DEC" w:rsidRDefault="00564DEC" w:rsidP="006C7630">
            <w:pPr>
              <w:rPr>
                <w:rFonts w:ascii="Arial" w:hAnsi="Arial" w:cs="Arial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564DEC" w14:paraId="3B100C1B" w14:textId="77777777" w:rsidTr="006C763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4A4DE4" w14:textId="77777777" w:rsidR="00564DEC" w:rsidRDefault="00564DEC" w:rsidP="006C7630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B18B7" w14:textId="77777777" w:rsidR="00564DEC" w:rsidRDefault="00564DEC" w:rsidP="006C763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1AD49AA" w14:textId="77777777" w:rsidR="00564DEC" w:rsidRPr="00441AF6" w:rsidRDefault="00564DEC" w:rsidP="00564DEC">
      <w:pPr>
        <w:rPr>
          <w:rFonts w:eastAsia="Calibri"/>
          <w:lang w:val="en-US"/>
        </w:rPr>
      </w:pPr>
    </w:p>
    <w:p w14:paraId="1FEFE124" w14:textId="77777777" w:rsidR="00564DEC" w:rsidRDefault="00564DEC" w:rsidP="00564DE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DEC" w14:paraId="1D8E539C" w14:textId="77777777" w:rsidTr="006C763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E896" w14:textId="77777777" w:rsidR="00564DEC" w:rsidRDefault="00564DEC" w:rsidP="006C7630">
            <w:pPr>
              <w:ind w:firstLine="195"/>
            </w:pPr>
          </w:p>
          <w:p w14:paraId="2E939969" w14:textId="77777777" w:rsidR="00564DEC" w:rsidRDefault="00564DEC" w:rsidP="006C7630">
            <w:pPr>
              <w:ind w:firstLine="195"/>
            </w:pPr>
            <w:r>
              <w:t>function fl_TC_8_1_4_4_1_TestBody() runs on NR5GC_PTC</w:t>
            </w:r>
          </w:p>
          <w:p w14:paraId="6F711F98" w14:textId="77777777" w:rsidR="00564DEC" w:rsidRDefault="00564DEC" w:rsidP="006C7630">
            <w:pPr>
              <w:ind w:firstLine="195"/>
            </w:pPr>
            <w:r>
              <w:t xml:space="preserve">  {</w:t>
            </w:r>
          </w:p>
          <w:p w14:paraId="61D5EAE0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66A07980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35621372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v_CellPowerList_AtT3;</w:t>
            </w:r>
          </w:p>
          <w:p w14:paraId="0E90BE21" w14:textId="77777777" w:rsidR="00564DEC" w:rsidRDefault="00564DEC" w:rsidP="006C7630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v_CellPower_Serving_FR1;</w:t>
            </w:r>
          </w:p>
          <w:p w14:paraId="61DAB6ED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v_CellPower_EntryCondition_FR1;</w:t>
            </w:r>
          </w:p>
          <w:p w14:paraId="1EA8921E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v_CellPower_Leaving_FR1;</w:t>
            </w:r>
          </w:p>
          <w:p w14:paraId="43FA5194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</w:t>
            </w:r>
            <w:proofErr w:type="spellEnd"/>
            <w:r>
              <w:t>;</w:t>
            </w:r>
          </w:p>
          <w:p w14:paraId="75187BF2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v_RsrpThres1;</w:t>
            </w:r>
          </w:p>
          <w:p w14:paraId="4757E34E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v_RsrpThres2;</w:t>
            </w:r>
          </w:p>
          <w:p w14:paraId="11B812DC" w14:textId="77777777" w:rsidR="00564DEC" w:rsidRDefault="00564DEC" w:rsidP="006C7630">
            <w:pPr>
              <w:ind w:firstLine="195"/>
            </w:pPr>
            <w:r>
              <w:t xml:space="preserve">    var integer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5DB84E7F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02A85068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v_MeasConfig_Step_1;</w:t>
            </w:r>
          </w:p>
          <w:p w14:paraId="0E215956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v_MeasConfig_Step_9;</w:t>
            </w:r>
          </w:p>
          <w:p w14:paraId="306CEA86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v_MeasConfig_Step_16;</w:t>
            </w:r>
          </w:p>
          <w:p w14:paraId="5D6DDC96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v_ConditionalReconfiguration_r16_Step_1;</w:t>
            </w:r>
          </w:p>
          <w:p w14:paraId="5AB45263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v_ConditionalReconfiguration_r16_Step_9;</w:t>
            </w:r>
          </w:p>
          <w:p w14:paraId="52C98F62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v_ConditionalReconfiguration_r16_Step_16;</w:t>
            </w:r>
          </w:p>
          <w:p w14:paraId="198E8044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0ADB6621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v_PDUSessionInfoList</w:t>
            </w:r>
            <w:proofErr w:type="spellEnd"/>
            <w:r>
              <w:t xml:space="preserve"> := f_NR5GC_MobileInfo_GetSessionInfoList();</w:t>
            </w:r>
          </w:p>
          <w:p w14:paraId="1DE9C706" w14:textId="77777777" w:rsidR="00564DEC" w:rsidRDefault="00564DEC" w:rsidP="006C7630">
            <w:pPr>
              <w:ind w:firstLine="195"/>
            </w:pPr>
            <w:r>
              <w:t xml:space="preserve">    timer </w:t>
            </w:r>
            <w:proofErr w:type="spellStart"/>
            <w:r>
              <w:t>t_Watchdog</w:t>
            </w:r>
            <w:proofErr w:type="spellEnd"/>
            <w:r>
              <w:t xml:space="preserve"> := 10.0;</w:t>
            </w:r>
          </w:p>
          <w:p w14:paraId="2C84EC26" w14:textId="77777777" w:rsidR="00564DEC" w:rsidRDefault="00564DEC" w:rsidP="006C7630">
            <w:pPr>
              <w:ind w:firstLine="195"/>
            </w:pPr>
          </w:p>
          <w:p w14:paraId="026445C6" w14:textId="77777777" w:rsidR="00564DEC" w:rsidRDefault="00564DEC" w:rsidP="006C7630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5BD579D8" w14:textId="77777777" w:rsidR="00564DEC" w:rsidRDefault="00564DEC" w:rsidP="006C7630">
            <w:pPr>
              <w:ind w:firstLine="195"/>
            </w:pPr>
            <w:r>
              <w:t xml:space="preserve">    /*         |   Cell 1   |  Cell 2  |  Cell 4</w:t>
            </w:r>
          </w:p>
          <w:p w14:paraId="27B0472A" w14:textId="77777777" w:rsidR="00564DEC" w:rsidRDefault="00564DEC" w:rsidP="006C7630">
            <w:pPr>
              <w:ind w:firstLine="195"/>
            </w:pPr>
            <w:r>
              <w:lastRenderedPageBreak/>
              <w:t xml:space="preserve">     * -----------------------------------------</w:t>
            </w:r>
          </w:p>
          <w:p w14:paraId="30A6CBC2" w14:textId="77777777" w:rsidR="00564DEC" w:rsidRDefault="00564DEC" w:rsidP="006C7630">
            <w:pPr>
              <w:ind w:firstLine="195"/>
            </w:pPr>
            <w:r>
              <w:t xml:space="preserve">     *   T0    |    -82     |   -91    |   -91</w:t>
            </w:r>
          </w:p>
          <w:p w14:paraId="09E39F7B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7C69E887" w14:textId="77777777" w:rsidR="00564DEC" w:rsidRDefault="00564DEC" w:rsidP="006C7630">
            <w:pPr>
              <w:ind w:firstLine="195"/>
            </w:pPr>
            <w:r>
              <w:t xml:space="preserve">     *   T1    |    -91     |   -79    |   -91</w:t>
            </w:r>
          </w:p>
          <w:p w14:paraId="060A81C0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5C205C38" w14:textId="77777777" w:rsidR="00564DEC" w:rsidRDefault="00564DEC" w:rsidP="006C7630">
            <w:pPr>
              <w:ind w:firstLine="195"/>
            </w:pPr>
            <w:r>
              <w:t xml:space="preserve">     *   T2    |    -91     |   -91    |   -79</w:t>
            </w:r>
          </w:p>
          <w:p w14:paraId="607EB665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782829AA" w14:textId="77777777" w:rsidR="00564DEC" w:rsidRDefault="00564DEC" w:rsidP="006C7630">
            <w:pPr>
              <w:ind w:firstLine="195"/>
            </w:pPr>
            <w:r>
              <w:t xml:space="preserve">     *   T3    |    -79     |   -91    |   -91</w:t>
            </w:r>
          </w:p>
          <w:p w14:paraId="37D34AF5" w14:textId="77777777" w:rsidR="00564DEC" w:rsidRDefault="00564DEC" w:rsidP="006C7630">
            <w:pPr>
              <w:ind w:firstLine="195"/>
            </w:pPr>
            <w:r>
              <w:t xml:space="preserve">     */</w:t>
            </w:r>
          </w:p>
          <w:p w14:paraId="3FEF5792" w14:textId="77777777" w:rsidR="00564DEC" w:rsidRDefault="00564DEC" w:rsidP="006C7630">
            <w:pPr>
              <w:ind w:firstLine="195"/>
            </w:pPr>
          </w:p>
          <w:p w14:paraId="5BFF4937" w14:textId="77777777" w:rsidR="00564DEC" w:rsidRDefault="00564DEC" w:rsidP="006C7630">
            <w:pPr>
              <w:ind w:firstLine="195"/>
            </w:pPr>
            <w:r>
              <w:t xml:space="preserve">   // v_CellPower_Serving_FR1 := -82;</w:t>
            </w:r>
          </w:p>
          <w:p w14:paraId="6BA8A044" w14:textId="77777777" w:rsidR="00564DEC" w:rsidRDefault="00564DEC" w:rsidP="006C7630">
            <w:pPr>
              <w:ind w:firstLine="195"/>
            </w:pPr>
            <w:r>
              <w:t xml:space="preserve">    v_CellPower_Leaving_FR1 := -91;</w:t>
            </w:r>
          </w:p>
          <w:p w14:paraId="3F193003" w14:textId="77777777" w:rsidR="00564DEC" w:rsidRDefault="00564DEC" w:rsidP="006C7630">
            <w:pPr>
              <w:ind w:firstLine="195"/>
            </w:pPr>
            <w:r>
              <w:t xml:space="preserve">    v_CellPower_EntryCondition_FR1 := -79;</w:t>
            </w:r>
          </w:p>
          <w:p w14:paraId="4453BEBA" w14:textId="77777777" w:rsidR="00564DEC" w:rsidRDefault="00564DEC" w:rsidP="006C7630">
            <w:pPr>
              <w:ind w:firstLine="195"/>
            </w:pPr>
          </w:p>
          <w:p w14:paraId="5BC8C507" w14:textId="77777777" w:rsidR="00564DEC" w:rsidRDefault="00564DEC" w:rsidP="006C7630">
            <w:pPr>
              <w:ind w:firstLine="195"/>
            </w:pPr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403B871E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46BB611D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1D897FDC" w14:textId="77777777" w:rsidR="00564DEC" w:rsidRDefault="00564DEC" w:rsidP="006C7630">
            <w:pPr>
              <w:ind w:firstLine="195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EFAEB18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3B19DF32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6A945515" w14:textId="77777777" w:rsidR="00564DEC" w:rsidRDefault="00564DEC" w:rsidP="006C7630">
            <w:pPr>
              <w:ind w:firstLine="195"/>
            </w:pPr>
            <w:r>
              <w:t xml:space="preserve">    v_CellPowerList_AtT3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5790F140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E84104B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5B720A9A" w14:textId="77777777" w:rsidR="00564DEC" w:rsidRDefault="00564DEC" w:rsidP="006C7630">
            <w:pPr>
              <w:ind w:firstLine="195"/>
            </w:pPr>
          </w:p>
          <w:p w14:paraId="410D8B70" w14:textId="77777777" w:rsidR="00564DEC" w:rsidRDefault="00564DEC" w:rsidP="006C7630">
            <w:pPr>
              <w:ind w:firstLine="195"/>
            </w:pPr>
            <w:r>
              <w:t xml:space="preserve">    if(f_NR_CellInfo_GetIsFR1(nr_Cell1)){</w:t>
            </w:r>
          </w:p>
          <w:p w14:paraId="3FAB2B31" w14:textId="77777777" w:rsidR="00564DEC" w:rsidRDefault="00564DEC" w:rsidP="006C7630">
            <w:pPr>
              <w:ind w:firstLine="195"/>
            </w:pPr>
            <w:r>
              <w:t xml:space="preserve">       </w:t>
            </w:r>
            <w:proofErr w:type="spellStart"/>
            <w:r>
              <w:t>v_Rsrp</w:t>
            </w:r>
            <w:proofErr w:type="spellEnd"/>
            <w:r>
              <w:t xml:space="preserve"> := 2;</w:t>
            </w:r>
          </w:p>
          <w:p w14:paraId="24A4D909" w14:textId="77777777" w:rsidR="00564DEC" w:rsidRDefault="00564DEC" w:rsidP="006C7630">
            <w:pPr>
              <w:ind w:firstLine="195"/>
            </w:pPr>
            <w:r>
              <w:t xml:space="preserve">       v_RsrpThres1 := 76;</w:t>
            </w:r>
          </w:p>
          <w:p w14:paraId="6326E6C3" w14:textId="77777777" w:rsidR="00564DEC" w:rsidRDefault="00564DEC" w:rsidP="006C7630">
            <w:pPr>
              <w:ind w:firstLine="195"/>
            </w:pPr>
            <w:r>
              <w:t xml:space="preserve">       v_RsrpThres2 := 70;</w:t>
            </w:r>
          </w:p>
          <w:p w14:paraId="666FC564" w14:textId="77777777" w:rsidR="00564DEC" w:rsidRDefault="00564DEC" w:rsidP="006C7630">
            <w:pPr>
              <w:ind w:firstLine="195"/>
            </w:pPr>
            <w:r>
              <w:t xml:space="preserve">    }</w:t>
            </w:r>
          </w:p>
          <w:p w14:paraId="68F48583" w14:textId="77777777" w:rsidR="00564DEC" w:rsidRDefault="00564DEC" w:rsidP="006C7630">
            <w:pPr>
              <w:ind w:firstLine="195"/>
            </w:pPr>
            <w:r>
              <w:lastRenderedPageBreak/>
              <w:t xml:space="preserve">    else{</w:t>
            </w:r>
          </w:p>
          <w:p w14:paraId="07B2D9EB" w14:textId="77777777" w:rsidR="00564DEC" w:rsidRDefault="00564DEC" w:rsidP="006C7630">
            <w:pPr>
              <w:ind w:firstLine="195"/>
            </w:pPr>
            <w:r>
              <w:t xml:space="preserve">       </w:t>
            </w:r>
            <w:proofErr w:type="spellStart"/>
            <w:r>
              <w:t>v_Rsrp</w:t>
            </w:r>
            <w:proofErr w:type="spellEnd"/>
            <w:r>
              <w:t xml:space="preserve"> := 2;          //FFS dummy value FR2</w:t>
            </w:r>
          </w:p>
          <w:p w14:paraId="735ED25A" w14:textId="77777777" w:rsidR="00564DEC" w:rsidRDefault="00564DEC" w:rsidP="006C7630">
            <w:pPr>
              <w:ind w:firstLine="195"/>
            </w:pPr>
            <w:r>
              <w:t xml:space="preserve">       v_RsrpThres1 := 76;   //FFS dummy value FR2</w:t>
            </w:r>
          </w:p>
          <w:p w14:paraId="17B8B990" w14:textId="77777777" w:rsidR="00564DEC" w:rsidRDefault="00564DEC" w:rsidP="006C7630">
            <w:pPr>
              <w:ind w:firstLine="195"/>
            </w:pPr>
            <w:r>
              <w:t xml:space="preserve">       v_RsrpThres2 := 70;   //FFS dummy value FR2</w:t>
            </w:r>
          </w:p>
          <w:p w14:paraId="24B38E53" w14:textId="77777777" w:rsidR="00564DEC" w:rsidRDefault="00564DEC" w:rsidP="006C7630">
            <w:pPr>
              <w:ind w:firstLine="195"/>
            </w:pPr>
            <w:r>
              <w:t xml:space="preserve">    }</w:t>
            </w:r>
          </w:p>
          <w:p w14:paraId="1767C4CC" w14:textId="77777777" w:rsidR="00564DEC" w:rsidRDefault="00564DEC" w:rsidP="006C7630">
            <w:pPr>
              <w:ind w:firstLine="195"/>
            </w:pPr>
          </w:p>
          <w:p w14:paraId="02F573E5" w14:textId="77777777" w:rsidR="00564DEC" w:rsidRDefault="00564DEC" w:rsidP="006C7630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6BCAFF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2 and NR Cell 4 as target candidate cells and configure event A3 as trigger event in NR cell 1.</w:t>
            </w:r>
          </w:p>
          <w:p w14:paraId="4B5751F5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6FF0131F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   := {</w:t>
            </w:r>
            <w:proofErr w:type="spellStart"/>
            <w:r>
              <w:t>cs_NR_ReportConfigToAddMod_NR</w:t>
            </w:r>
            <w:proofErr w:type="spellEnd"/>
            <w:r>
              <w:t>(tsc_NR_IdReportConfigId1, cs_38508_CondTriggerConfig(</w:t>
            </w:r>
            <w:proofErr w:type="spellStart"/>
            <w:r>
              <w:t>v_Rsrp</w:t>
            </w:r>
            <w:proofErr w:type="spellEnd"/>
            <w:r>
              <w:t>)),</w:t>
            </w:r>
          </w:p>
          <w:p w14:paraId="681A7469" w14:textId="77777777" w:rsidR="00564DEC" w:rsidRDefault="00564DEC" w:rsidP="006C7630">
            <w:pPr>
              <w:ind w:firstLine="195"/>
            </w:pPr>
            <w:r>
              <w:t xml:space="preserve">                              </w:t>
            </w:r>
            <w:proofErr w:type="spellStart"/>
            <w:r>
              <w:t>cs_NR_ReportConfigToAddMod_NR</w:t>
            </w:r>
            <w:proofErr w:type="spellEnd"/>
            <w:r>
              <w:t>(tsc_NR_IdReportConfigId2, cs_38508_CondTriggerConfig_EventA5(v_RsrpThres1, v_RsrpThres2))};</w:t>
            </w:r>
          </w:p>
          <w:p w14:paraId="59F0CC91" w14:textId="77777777" w:rsidR="00564DEC" w:rsidRDefault="00564DEC" w:rsidP="006C7630">
            <w:pPr>
              <w:ind w:firstLine="195"/>
            </w:pPr>
            <w:r>
              <w:t xml:space="preserve">    v_MeasConfig_Step_1   :=  </w:t>
            </w:r>
            <w:proofErr w:type="spellStart"/>
            <w:r>
              <w:t>f_NR_GenerateMeasurementConfigNR</w:t>
            </w:r>
            <w:proofErr w:type="spellEnd"/>
            <w:r>
              <w:t xml:space="preserve">({cs_MeasObjectId1(nr_Cell1)}, </w:t>
            </w:r>
            <w:proofErr w:type="spellStart"/>
            <w:r>
              <w:t>v_ReportConfigList</w:t>
            </w:r>
            <w:proofErr w:type="spellEnd"/>
            <w:r>
              <w:t>, {cs_NR_MeasId_Config_id1_obj1_conf1}, -, -, -, -);</w:t>
            </w:r>
          </w:p>
          <w:p w14:paraId="05E4AA26" w14:textId="77777777" w:rsidR="00564DEC" w:rsidRDefault="00564DEC" w:rsidP="006C7630">
            <w:pPr>
              <w:ind w:firstLine="195"/>
            </w:pPr>
            <w:r>
              <w:t xml:space="preserve">    v_ConditionalReconfiguration_r16_Step_1 := cs_ConditionalReconfiguration_r16( -,</w:t>
            </w:r>
          </w:p>
          <w:p w14:paraId="3060349E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75CF6FCE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32012CF2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5D213C">
              <w:rPr>
                <w:highlight w:val="yellow"/>
              </w:rPr>
              <w:t>f_NR5GC_CHO_RRCReconfiguration_SSConfig( nr_Cell1,</w:t>
            </w:r>
          </w:p>
          <w:p w14:paraId="7226042C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nr_Cell2,</w:t>
            </w:r>
          </w:p>
          <w:p w14:paraId="377AF808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</w:t>
            </w:r>
            <w:proofErr w:type="spellStart"/>
            <w:r w:rsidRPr="005D213C">
              <w:rPr>
                <w:highlight w:val="yellow"/>
              </w:rPr>
              <w:t>v_DRBInfoList</w:t>
            </w:r>
            <w:proofErr w:type="spellEnd"/>
            <w:r w:rsidRPr="005D213C">
              <w:rPr>
                <w:highlight w:val="yellow"/>
              </w:rPr>
              <w:t>,</w:t>
            </w:r>
          </w:p>
          <w:p w14:paraId="038A220D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-,-,</w:t>
            </w:r>
          </w:p>
          <w:p w14:paraId="654909B6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 w:rsidRPr="005D213C">
              <w:rPr>
                <w:highlight w:val="yellow"/>
              </w:rPr>
              <w:t xml:space="preserve">                                             cs_38508_RRCReconfiguration_CHO(-,v_MeasConfig_Step_1, v_ConditionalReconfiguration_r16_Step_1),</w:t>
            </w:r>
          </w:p>
          <w:p w14:paraId="3E0685C6" w14:textId="77777777" w:rsidR="00564DEC" w:rsidRDefault="00564DEC" w:rsidP="006C7630">
            <w:pPr>
              <w:ind w:firstLine="195"/>
            </w:pPr>
            <w:r w:rsidRPr="005D213C">
              <w:rPr>
                <w:highlight w:val="yellow"/>
              </w:rPr>
              <w:t xml:space="preserve">                                             -, -, -);</w:t>
            </w:r>
            <w:r>
              <w:t xml:space="preserve"> </w:t>
            </w:r>
          </w:p>
          <w:p w14:paraId="1B46E409" w14:textId="77777777" w:rsidR="00564DEC" w:rsidRDefault="00564DEC" w:rsidP="006C7630">
            <w:pPr>
              <w:ind w:firstLine="195"/>
            </w:pPr>
          </w:p>
          <w:p w14:paraId="09A6DE5A" w14:textId="77777777" w:rsidR="00564DEC" w:rsidRDefault="00564DEC" w:rsidP="006C7630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ACD532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transmitting Preamble in NR Cell 2 or in NR cell 4 within 10s?</w:t>
            </w:r>
          </w:p>
          <w:p w14:paraId="3E7BC956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2DE7D0D8" w14:textId="77777777" w:rsidR="00564DEC" w:rsidRDefault="00564DEC" w:rsidP="006C7630">
            <w:pPr>
              <w:ind w:firstLine="195"/>
            </w:pPr>
            <w:r>
              <w:t xml:space="preserve">    alt {</w:t>
            </w:r>
          </w:p>
          <w:p w14:paraId="3143B7D3" w14:textId="77777777" w:rsidR="00564DEC" w:rsidRDefault="00564DEC" w:rsidP="006C7630">
            <w:pPr>
              <w:ind w:firstLine="195"/>
            </w:pPr>
            <w:r>
              <w:t xml:space="preserve">        []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(nr_Cell2,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0DEFECD3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485D25F5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3, PRACH sent by UE ");</w:t>
            </w:r>
          </w:p>
          <w:p w14:paraId="3885F089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05698B05" w14:textId="77777777" w:rsidR="00564DEC" w:rsidRDefault="00564DEC" w:rsidP="006C7630">
            <w:pPr>
              <w:ind w:firstLine="195"/>
            </w:pPr>
            <w:r>
              <w:lastRenderedPageBreak/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3D06EABA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4D67A5FB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1C5761CE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5F4FEA96" w14:textId="77777777" w:rsidR="00564DEC" w:rsidRDefault="00564DEC" w:rsidP="006C7630">
            <w:pPr>
              <w:ind w:firstLine="195"/>
            </w:pPr>
            <w:r>
              <w:t xml:space="preserve">    };</w:t>
            </w:r>
          </w:p>
          <w:p w14:paraId="17E752AA" w14:textId="77777777" w:rsidR="00564DEC" w:rsidRDefault="00564DEC" w:rsidP="006C7630">
            <w:pPr>
              <w:ind w:firstLine="195"/>
            </w:pPr>
          </w:p>
          <w:p w14:paraId="205AF2E4" w14:textId="77777777" w:rsidR="00564DEC" w:rsidRDefault="00564DEC" w:rsidP="006C7630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24D1F8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"T1"</w:t>
            </w:r>
          </w:p>
          <w:p w14:paraId="0B97F954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6044C403" w14:textId="77777777" w:rsidR="00564DEC" w:rsidRDefault="00564DEC" w:rsidP="006C7630">
            <w:pPr>
              <w:ind w:firstLine="195"/>
            </w:pPr>
            <w:r>
              <w:t xml:space="preserve">  </w:t>
            </w:r>
          </w:p>
          <w:p w14:paraId="49207F48" w14:textId="77777777" w:rsidR="00564DEC" w:rsidRDefault="00564DEC" w:rsidP="006C7630">
            <w:pPr>
              <w:ind w:firstLine="195"/>
            </w:pPr>
          </w:p>
          <w:p w14:paraId="7EBFBEF9" w14:textId="77777777" w:rsidR="00564DEC" w:rsidRDefault="00564DEC" w:rsidP="006C7630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D0E6426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2 within 10s?</w:t>
            </w:r>
          </w:p>
          <w:p w14:paraId="4C24CBDD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3AADB0C2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car_NR_PRACH_Preamble_IND</w:t>
            </w:r>
            <w:proofErr w:type="spellEnd"/>
            <w:r w:rsidRPr="003D7B39">
              <w:rPr>
                <w:highlight w:val="yellow"/>
              </w:rPr>
              <w:t xml:space="preserve">(nr_Cell2,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3462C34A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4BEACC4B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5");</w:t>
            </w:r>
          </w:p>
          <w:p w14:paraId="09AC2DFE" w14:textId="77777777" w:rsidR="00564DEC" w:rsidRDefault="00564DEC" w:rsidP="006C7630">
            <w:pPr>
              <w:ind w:firstLine="195"/>
            </w:pPr>
            <w:r>
              <w:t xml:space="preserve">    </w:t>
            </w:r>
          </w:p>
          <w:p w14:paraId="2D6D2D76" w14:textId="77777777" w:rsidR="00564DEC" w:rsidRDefault="00564DEC" w:rsidP="006C7630">
            <w:pPr>
              <w:ind w:firstLine="195"/>
            </w:pPr>
          </w:p>
          <w:p w14:paraId="5075C695" w14:textId="77777777" w:rsidR="00564DEC" w:rsidRDefault="00564DEC" w:rsidP="006C7630">
            <w:pPr>
              <w:ind w:firstLine="195"/>
            </w:pPr>
            <w:r>
              <w:t xml:space="preserve">    //@siclog "Step 6-7"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501D3E" w14:textId="77777777" w:rsidR="00564DEC" w:rsidRDefault="00564DEC" w:rsidP="006C7630">
            <w:pPr>
              <w:ind w:firstLine="195"/>
            </w:pPr>
            <w:r>
              <w:t xml:space="preserve">    //The SS transmits Random Access Response.</w:t>
            </w:r>
          </w:p>
          <w:p w14:paraId="097EA892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5B15A2BC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nr_Cell1,</w:t>
            </w:r>
          </w:p>
          <w:p w14:paraId="6810DAE4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nr_Cell2,</w:t>
            </w:r>
          </w:p>
          <w:p w14:paraId="69AA3970" w14:textId="77777777" w:rsidR="00564DEC" w:rsidRDefault="00564DEC" w:rsidP="006C7630">
            <w:pPr>
              <w:ind w:firstLine="195"/>
            </w:pPr>
            <w:r>
              <w:t xml:space="preserve">                                            -);</w:t>
            </w:r>
          </w:p>
          <w:p w14:paraId="426A6B02" w14:textId="77777777" w:rsidR="00564DEC" w:rsidRDefault="00564DEC" w:rsidP="006C7630">
            <w:pPr>
              <w:ind w:firstLine="195"/>
            </w:pPr>
          </w:p>
          <w:p w14:paraId="07980618" w14:textId="77777777" w:rsidR="00564DEC" w:rsidRDefault="00564DEC" w:rsidP="006C7630">
            <w:pPr>
              <w:ind w:firstLine="195"/>
            </w:pPr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2E7C71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2?</w:t>
            </w:r>
          </w:p>
          <w:p w14:paraId="0868DDF6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3A17D0DA" w14:textId="77777777" w:rsidR="00564DEC" w:rsidRDefault="00564DEC" w:rsidP="006C7630">
            <w:pPr>
              <w:ind w:firstLine="195"/>
            </w:pPr>
            <w:r>
              <w:t xml:space="preserve">    f_NR5GC_CheckDataPath(nr_Cell2,</w:t>
            </w:r>
          </w:p>
          <w:p w14:paraId="3EB414A9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1D896C97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3C17A47D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0E1BC2" w14:textId="77777777" w:rsidR="00564DEC" w:rsidRDefault="00564DEC" w:rsidP="006C7630">
            <w:pPr>
              <w:ind w:firstLine="195"/>
            </w:pPr>
            <w:r>
              <w:t xml:space="preserve">                          "Step 8");</w:t>
            </w:r>
          </w:p>
          <w:p w14:paraId="224BE534" w14:textId="77777777" w:rsidR="00564DEC" w:rsidRDefault="00564DEC" w:rsidP="006C7630">
            <w:pPr>
              <w:ind w:firstLine="195"/>
            </w:pPr>
          </w:p>
          <w:p w14:paraId="54A4BBF4" w14:textId="77777777" w:rsidR="00564DEC" w:rsidRDefault="00564DEC" w:rsidP="006C7630">
            <w:pPr>
              <w:ind w:firstLine="195"/>
            </w:pPr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CB6518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 and configure event A5 as trigger event in NR cell 2.</w:t>
            </w:r>
          </w:p>
          <w:p w14:paraId="6BF2214F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42F4BA80" w14:textId="77777777" w:rsidR="00564DEC" w:rsidRDefault="00564DEC" w:rsidP="006C7630">
            <w:pPr>
              <w:ind w:firstLine="195"/>
            </w:pPr>
            <w:r>
              <w:t xml:space="preserve">    v_MeasConfig_Step_9 :=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3D7B39">
              <w:rPr>
                <w:highlight w:val="yellow"/>
              </w:rPr>
              <w:t>nr_Cell1</w:t>
            </w:r>
            <w:r>
              <w:t xml:space="preserve">)}, </w:t>
            </w:r>
            <w:proofErr w:type="spellStart"/>
            <w:r>
              <w:t>v_ReportConfigList</w:t>
            </w:r>
            <w:proofErr w:type="spellEnd"/>
            <w:r>
              <w:t>, {cs_NR_MeasId_Config_id1_obj1_conf2});</w:t>
            </w:r>
          </w:p>
          <w:p w14:paraId="41A3A26E" w14:textId="77777777" w:rsidR="00564DEC" w:rsidRDefault="00564DEC" w:rsidP="006C7630">
            <w:pPr>
              <w:ind w:firstLine="195"/>
            </w:pPr>
            <w:r>
              <w:t xml:space="preserve">    v_ConditionalReconfiguration_r16_Step_9 := cs_ConditionalReconfiguration_r16( -,</w:t>
            </w:r>
          </w:p>
          <w:p w14:paraId="3D9B3F50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cs_CondReconfigToAddModList_r16_2EntryCR_1EntryMI(1, tsc_NR_MeasId2, f_NR_GenerateCondRRCReconfig_r16_Octetstring(nr_Cell1),</w:t>
            </w:r>
          </w:p>
          <w:p w14:paraId="07D8A261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tsc_NR_MeasId2, f_NR_GenerateCondRRCReconfig_r16_Octetstring(nr_Cell4)));</w:t>
            </w:r>
          </w:p>
          <w:p w14:paraId="1CDA0D33" w14:textId="77777777" w:rsidR="00564DEC" w:rsidRPr="003D7B39" w:rsidRDefault="00564DEC" w:rsidP="006C7630">
            <w:pPr>
              <w:ind w:firstLine="195"/>
              <w:rPr>
                <w:highlight w:val="yellow"/>
              </w:rPr>
            </w:pPr>
            <w:r>
              <w:t xml:space="preserve">    f_NR5GC_CHO_RRCReconfiguration_SSConfig( </w:t>
            </w:r>
            <w:r w:rsidRPr="003D7B39">
              <w:rPr>
                <w:highlight w:val="yellow"/>
              </w:rPr>
              <w:t>nr_Cell1,</w:t>
            </w:r>
          </w:p>
          <w:p w14:paraId="74392C93" w14:textId="77777777" w:rsidR="00564DEC" w:rsidRDefault="00564DEC" w:rsidP="006C7630">
            <w:pPr>
              <w:ind w:firstLine="195"/>
            </w:pPr>
            <w:r w:rsidRPr="003D7B39">
              <w:rPr>
                <w:highlight w:val="yellow"/>
              </w:rPr>
              <w:t xml:space="preserve">                                             nr_Cell2,</w:t>
            </w:r>
            <w:r>
              <w:t xml:space="preserve"> </w:t>
            </w:r>
          </w:p>
          <w:p w14:paraId="506FF571" w14:textId="77777777" w:rsidR="00564DEC" w:rsidRDefault="00564DEC" w:rsidP="006C7630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7227DB92" w14:textId="77777777" w:rsidR="00564DEC" w:rsidRDefault="00564DEC" w:rsidP="006C7630">
            <w:pPr>
              <w:ind w:firstLine="195"/>
            </w:pPr>
            <w:r>
              <w:t xml:space="preserve">                                             -, -,</w:t>
            </w:r>
          </w:p>
          <w:p w14:paraId="7E1F62FA" w14:textId="77777777" w:rsidR="00564DEC" w:rsidRDefault="00564DEC" w:rsidP="006C7630">
            <w:pPr>
              <w:ind w:firstLine="195"/>
            </w:pPr>
            <w:r>
              <w:t xml:space="preserve">                                             cs_38508_RRCReconfiguration_CHO(-,v_MeasConfig_Step_9, v_ConditionalReconfiguration_r16_Step_9),</w:t>
            </w:r>
          </w:p>
          <w:p w14:paraId="1525033D" w14:textId="77777777" w:rsidR="00564DEC" w:rsidRDefault="00564DEC" w:rsidP="006C7630">
            <w:pPr>
              <w:ind w:firstLine="195"/>
            </w:pPr>
            <w:r>
              <w:t xml:space="preserve">                                             -, -, -, false); //Sujith@81441 </w:t>
            </w:r>
            <w:proofErr w:type="spellStart"/>
            <w:r>
              <w:t>NoRefresh</w:t>
            </w:r>
            <w:proofErr w:type="spellEnd"/>
          </w:p>
          <w:p w14:paraId="47F9FCB9" w14:textId="77777777" w:rsidR="00564DEC" w:rsidRDefault="00564DEC" w:rsidP="006C7630">
            <w:pPr>
              <w:ind w:firstLine="195"/>
            </w:pPr>
          </w:p>
          <w:p w14:paraId="5C611C92" w14:textId="77777777" w:rsidR="00564DEC" w:rsidRDefault="00564DEC" w:rsidP="006C7630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92054D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40E222E7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3E61E025" w14:textId="77777777" w:rsidR="00564DEC" w:rsidRDefault="00564DEC" w:rsidP="006C7630">
            <w:pPr>
              <w:ind w:firstLine="195"/>
            </w:pPr>
          </w:p>
          <w:p w14:paraId="4BE0B851" w14:textId="77777777" w:rsidR="00564DEC" w:rsidRDefault="00564DEC" w:rsidP="006C7630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0BE335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4 within 10s?</w:t>
            </w:r>
          </w:p>
          <w:p w14:paraId="6E180B51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2B7722E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car_NR_PRACH_Preamble_IND</w:t>
            </w:r>
            <w:proofErr w:type="spellEnd"/>
            <w:r w:rsidRPr="003D7B39">
              <w:rPr>
                <w:highlight w:val="yellow"/>
              </w:rPr>
              <w:t xml:space="preserve">(nr_Cell4,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1483CBB9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1F2B21B8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12");</w:t>
            </w:r>
          </w:p>
          <w:p w14:paraId="54B95B72" w14:textId="77777777" w:rsidR="00564DEC" w:rsidRDefault="00564DEC" w:rsidP="006C7630">
            <w:pPr>
              <w:ind w:firstLine="195"/>
            </w:pPr>
          </w:p>
          <w:p w14:paraId="65F608D1" w14:textId="77777777" w:rsidR="00564DEC" w:rsidRDefault="00564DEC" w:rsidP="006C7630">
            <w:pPr>
              <w:ind w:firstLine="195"/>
            </w:pPr>
            <w:r>
              <w:t xml:space="preserve">    //@siclog "Steps 13-14"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BD230D" w14:textId="77777777" w:rsidR="00564DEC" w:rsidRDefault="00564DEC" w:rsidP="006C7630">
            <w:pPr>
              <w:ind w:firstLine="195"/>
            </w:pPr>
            <w:r>
              <w:t xml:space="preserve">    //</w:t>
            </w:r>
            <w:proofErr w:type="spellStart"/>
            <w:r>
              <w:t>Check:The</w:t>
            </w:r>
            <w:proofErr w:type="spellEnd"/>
            <w:r>
              <w:t xml:space="preserve"> SS transmits Random Access Response.</w:t>
            </w:r>
          </w:p>
          <w:p w14:paraId="34F67D7E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6F392775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nr_Cell2,</w:t>
            </w:r>
          </w:p>
          <w:p w14:paraId="7EABA7CA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nr_Cell4,</w:t>
            </w:r>
          </w:p>
          <w:p w14:paraId="1A50ECFE" w14:textId="77777777" w:rsidR="00564DEC" w:rsidRDefault="00564DEC" w:rsidP="006C7630">
            <w:pPr>
              <w:ind w:firstLine="195"/>
            </w:pPr>
            <w:r>
              <w:lastRenderedPageBreak/>
              <w:t xml:space="preserve">                                            -);</w:t>
            </w:r>
          </w:p>
          <w:p w14:paraId="2DA08273" w14:textId="77777777" w:rsidR="00564DEC" w:rsidRDefault="00564DEC" w:rsidP="006C7630">
            <w:pPr>
              <w:ind w:firstLine="195"/>
            </w:pPr>
          </w:p>
          <w:p w14:paraId="01B935C5" w14:textId="77777777" w:rsidR="00564DEC" w:rsidRDefault="00564DEC" w:rsidP="006C7630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507EB0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4?</w:t>
            </w:r>
          </w:p>
          <w:p w14:paraId="601901A7" w14:textId="77777777" w:rsidR="00564DEC" w:rsidRDefault="00564DEC" w:rsidP="006C7630">
            <w:pPr>
              <w:ind w:firstLine="195"/>
            </w:pPr>
            <w:r>
              <w:t xml:space="preserve">    f_NR5GC_CheckDataPath(nr_Cell4,</w:t>
            </w:r>
          </w:p>
          <w:p w14:paraId="3A613ABC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3F171AAF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746783FD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423F67A3" w14:textId="77777777" w:rsidR="00564DEC" w:rsidRDefault="00564DEC" w:rsidP="006C7630">
            <w:pPr>
              <w:ind w:firstLine="195"/>
            </w:pPr>
            <w:r>
              <w:t xml:space="preserve">                          "Step 15");</w:t>
            </w:r>
          </w:p>
          <w:p w14:paraId="1577B341" w14:textId="77777777" w:rsidR="00564DEC" w:rsidRDefault="00564DEC" w:rsidP="006C7630">
            <w:pPr>
              <w:ind w:firstLine="195"/>
            </w:pPr>
          </w:p>
          <w:p w14:paraId="2C2492B1" w14:textId="77777777" w:rsidR="00564DEC" w:rsidRDefault="00564DEC" w:rsidP="006C7630">
            <w:pPr>
              <w:ind w:firstLine="195"/>
            </w:pPr>
            <w:r>
              <w:t xml:space="preserve">    //@siclog "Steps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1C4E1F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for intra-frequency event A3 and A5 in NR cell 4.</w:t>
            </w:r>
          </w:p>
          <w:p w14:paraId="62EDA91E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527DC408" w14:textId="77777777" w:rsidR="00564DEC" w:rsidRDefault="00564DEC" w:rsidP="006C7630">
            <w:pPr>
              <w:ind w:firstLine="195"/>
            </w:pPr>
            <w:r>
              <w:t xml:space="preserve">    v_MeasConfig_Step_16 :=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3D7B39">
              <w:rPr>
                <w:highlight w:val="yellow"/>
              </w:rPr>
              <w:t>nr_cell1</w:t>
            </w:r>
            <w:r>
              <w:t xml:space="preserve"> )}, </w:t>
            </w:r>
            <w:proofErr w:type="spellStart"/>
            <w:r>
              <w:t>v_ReportConfigList</w:t>
            </w:r>
            <w:proofErr w:type="spellEnd"/>
            <w:r>
              <w:t>, {cs_NR_MeasId_Config_id1_obj1_conf1, cs_NR_MeasId_Config_id2_obj1_conf2});</w:t>
            </w:r>
          </w:p>
          <w:p w14:paraId="3DD64278" w14:textId="77777777" w:rsidR="00564DEC" w:rsidRDefault="00564DEC" w:rsidP="006C7630">
            <w:pPr>
              <w:ind w:firstLine="195"/>
            </w:pPr>
            <w:r>
              <w:t xml:space="preserve">    v_ConditionalReconfiguration_r16_Step_16 := cs_ConditionalReconfiguration_r16( -,</w:t>
            </w:r>
          </w:p>
          <w:p w14:paraId="5FC0CE15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cs_CondReconfigToAddModList_r16_2EntryCR_2EntryMI(1, tsc_NR_MeasId1, tsc_NR_MeasId2, f_NR_GenerateCondRRCReconfig_r16_Octetstring(nr_Cell1),</w:t>
            </w:r>
          </w:p>
          <w:p w14:paraId="02AEE954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 2, tsc_NR_MeasId1, tsc_NR_MeasId2, f_NR_GenerateCondRRCReconfig_r16_Octetstring(nr_Cell2)));</w:t>
            </w:r>
          </w:p>
          <w:p w14:paraId="0B39EBFF" w14:textId="77777777" w:rsidR="00564DEC" w:rsidRDefault="00564DEC" w:rsidP="006C7630">
            <w:pPr>
              <w:ind w:firstLine="195"/>
            </w:pPr>
            <w:r>
              <w:t xml:space="preserve">    f_NR5GC_CHO_RRCReconfiguration_SSConfig( nr_Cell4,</w:t>
            </w:r>
          </w:p>
          <w:p w14:paraId="481F5D1F" w14:textId="77777777" w:rsidR="00564DEC" w:rsidRDefault="00564DEC" w:rsidP="006C7630">
            <w:pPr>
              <w:ind w:firstLine="195"/>
            </w:pPr>
            <w:r>
              <w:t xml:space="preserve">                                             nr_Cell1,</w:t>
            </w:r>
          </w:p>
          <w:p w14:paraId="764443AB" w14:textId="77777777" w:rsidR="00564DEC" w:rsidRDefault="00564DEC" w:rsidP="006C7630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33E4EABD" w14:textId="77777777" w:rsidR="00564DEC" w:rsidRDefault="00564DEC" w:rsidP="006C7630">
            <w:pPr>
              <w:ind w:firstLine="195"/>
            </w:pPr>
            <w:r>
              <w:t xml:space="preserve">                                             -, -,</w:t>
            </w:r>
          </w:p>
          <w:p w14:paraId="700E12A0" w14:textId="77777777" w:rsidR="00564DEC" w:rsidRDefault="00564DEC" w:rsidP="006C7630">
            <w:pPr>
              <w:ind w:firstLine="195"/>
            </w:pPr>
            <w:r>
              <w:t xml:space="preserve">                                             cs_38508_RRCReconfiguration_CHO(-,v_MeasConfig_Step_16, v_ConditionalReconfiguration_r16_Step_16),</w:t>
            </w:r>
          </w:p>
          <w:p w14:paraId="66ED6647" w14:textId="77777777" w:rsidR="00564DEC" w:rsidRDefault="00564DEC" w:rsidP="006C7630">
            <w:pPr>
              <w:ind w:firstLine="195"/>
            </w:pPr>
            <w:r>
              <w:t xml:space="preserve">                                             -, -, -, </w:t>
            </w:r>
            <w:r w:rsidRPr="003D7B39">
              <w:rPr>
                <w:highlight w:val="yellow"/>
              </w:rPr>
              <w:t>false</w:t>
            </w:r>
            <w:r>
              <w:t xml:space="preserve">); </w:t>
            </w:r>
          </w:p>
          <w:p w14:paraId="3C79B033" w14:textId="77777777" w:rsidR="00564DEC" w:rsidRDefault="00564DEC" w:rsidP="006C7630">
            <w:pPr>
              <w:ind w:firstLine="195"/>
            </w:pPr>
          </w:p>
          <w:p w14:paraId="2369586A" w14:textId="77777777" w:rsidR="00564DEC" w:rsidRDefault="00564DEC" w:rsidP="006C7630">
            <w:pPr>
              <w:ind w:firstLine="195"/>
            </w:pPr>
            <w:r>
              <w:t xml:space="preserve">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B71A3B7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71A268B6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(v_CellPowerList_AtT3);</w:t>
            </w:r>
          </w:p>
          <w:p w14:paraId="7E980806" w14:textId="77777777" w:rsidR="00564DEC" w:rsidRDefault="00564DEC" w:rsidP="006C7630">
            <w:pPr>
              <w:ind w:firstLine="195"/>
            </w:pPr>
          </w:p>
          <w:p w14:paraId="2978BC67" w14:textId="77777777" w:rsidR="00564DEC" w:rsidRDefault="00564DEC" w:rsidP="006C7630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E07664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1 within 10s?</w:t>
            </w:r>
          </w:p>
          <w:p w14:paraId="192A8BEF" w14:textId="77777777" w:rsidR="00564DEC" w:rsidRDefault="00564DEC" w:rsidP="006C7630">
            <w:pPr>
              <w:ind w:firstLine="195"/>
            </w:pPr>
            <w:r>
              <w:lastRenderedPageBreak/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10470CBF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3D7B39">
              <w:rPr>
                <w:highlight w:val="yellow"/>
              </w:rPr>
              <w:t>SYSIND.receive</w:t>
            </w:r>
            <w:proofErr w:type="spellEnd"/>
            <w:r w:rsidRPr="003D7B39">
              <w:rPr>
                <w:highlight w:val="yellow"/>
              </w:rPr>
              <w:t>(</w:t>
            </w:r>
            <w:proofErr w:type="spellStart"/>
            <w:r w:rsidRPr="003D7B39">
              <w:rPr>
                <w:highlight w:val="yellow"/>
              </w:rPr>
              <w:t>car_NR_PRACH_Preamble_IND</w:t>
            </w:r>
            <w:proofErr w:type="spellEnd"/>
            <w:r w:rsidRPr="003D7B39">
              <w:rPr>
                <w:highlight w:val="yellow"/>
              </w:rPr>
              <w:t xml:space="preserve">(nr_Cell1, </w:t>
            </w:r>
            <w:proofErr w:type="spellStart"/>
            <w:r w:rsidRPr="003D7B39">
              <w:rPr>
                <w:highlight w:val="yellow"/>
              </w:rPr>
              <w:t>cr_TimingInfo_Any</w:t>
            </w:r>
            <w:proofErr w:type="spellEnd"/>
            <w:r w:rsidRPr="003D7B39">
              <w:rPr>
                <w:highlight w:val="yellow"/>
              </w:rPr>
              <w:t>, ?));</w:t>
            </w:r>
          </w:p>
          <w:p w14:paraId="10C0A25A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49211B8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19");</w:t>
            </w:r>
          </w:p>
          <w:p w14:paraId="162AEDA8" w14:textId="77777777" w:rsidR="00564DEC" w:rsidRDefault="00564DEC" w:rsidP="006C7630">
            <w:pPr>
              <w:ind w:firstLine="195"/>
            </w:pPr>
          </w:p>
          <w:p w14:paraId="07EBFC0F" w14:textId="77777777" w:rsidR="00564DEC" w:rsidRDefault="00564DEC" w:rsidP="006C7630">
            <w:pPr>
              <w:ind w:firstLine="195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17D81" w14:textId="77777777" w:rsidR="00564DEC" w:rsidRDefault="00564DEC" w:rsidP="006C7630">
            <w:pPr>
              <w:ind w:firstLine="195"/>
            </w:pPr>
            <w:r>
              <w:t xml:space="preserve">    //The SS transmits Random Access Response.</w:t>
            </w:r>
          </w:p>
          <w:p w14:paraId="1CA87E3B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06FF520A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nr_Cell4,</w:t>
            </w:r>
          </w:p>
          <w:p w14:paraId="0BFB0162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nr_Cell1,</w:t>
            </w:r>
          </w:p>
          <w:p w14:paraId="3770C579" w14:textId="77777777" w:rsidR="00564DEC" w:rsidRDefault="00564DEC" w:rsidP="006C7630">
            <w:pPr>
              <w:ind w:firstLine="195"/>
            </w:pPr>
            <w:r>
              <w:t xml:space="preserve">                                            -);</w:t>
            </w:r>
          </w:p>
          <w:p w14:paraId="7C54879F" w14:textId="77777777" w:rsidR="00564DEC" w:rsidRDefault="00564DEC" w:rsidP="006C7630">
            <w:pPr>
              <w:ind w:firstLine="195"/>
            </w:pPr>
          </w:p>
          <w:p w14:paraId="51E3E8B4" w14:textId="77777777" w:rsidR="00564DEC" w:rsidRDefault="00564DEC" w:rsidP="006C7630">
            <w:pPr>
              <w:ind w:firstLine="195"/>
            </w:pPr>
            <w:r>
              <w:t xml:space="preserve">   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632AAB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1?</w:t>
            </w:r>
          </w:p>
          <w:p w14:paraId="0A689D78" w14:textId="77777777" w:rsidR="00564DEC" w:rsidRDefault="00564DEC" w:rsidP="006C7630">
            <w:pPr>
              <w:ind w:firstLine="195"/>
            </w:pPr>
            <w:r>
              <w:t xml:space="preserve">    f_NR5GC_CheckDataPath(nr_Cell1,</w:t>
            </w:r>
          </w:p>
          <w:p w14:paraId="6A6DB2AC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0D6C6587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127F94E2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437F555A" w14:textId="77777777" w:rsidR="00564DEC" w:rsidRDefault="00564DEC" w:rsidP="006C7630">
            <w:pPr>
              <w:ind w:firstLine="195"/>
            </w:pPr>
            <w:r>
              <w:t xml:space="preserve">                          "Step 22");</w:t>
            </w:r>
          </w:p>
          <w:p w14:paraId="06FA40D4" w14:textId="77777777" w:rsidR="00564DEC" w:rsidRDefault="00564DEC" w:rsidP="006C7630">
            <w:pPr>
              <w:ind w:firstLine="195"/>
            </w:pPr>
          </w:p>
          <w:p w14:paraId="4995C468" w14:textId="77777777" w:rsidR="00564DEC" w:rsidRDefault="00564DEC" w:rsidP="006C7630">
            <w:pPr>
              <w:ind w:firstLine="195"/>
            </w:pPr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9C96E3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3F55326B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427C164D" w14:textId="77777777" w:rsidR="00564DEC" w:rsidRDefault="00564DEC" w:rsidP="006C7630">
            <w:pPr>
              <w:ind w:firstLine="195"/>
            </w:pPr>
          </w:p>
          <w:p w14:paraId="2D70633D" w14:textId="77777777" w:rsidR="00564DEC" w:rsidRDefault="00564DEC" w:rsidP="006C7630">
            <w:pPr>
              <w:ind w:firstLine="195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9BD7C7" w14:textId="77777777" w:rsidR="00564DEC" w:rsidRDefault="00564DEC" w:rsidP="006C7630">
            <w:pPr>
              <w:ind w:firstLine="195"/>
            </w:pPr>
            <w:r>
              <w:t xml:space="preserve">    //Check: Does the UE transmit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 within 10s?</w:t>
            </w:r>
          </w:p>
          <w:p w14:paraId="34B1C51C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22E39884" w14:textId="77777777" w:rsidR="00564DEC" w:rsidRDefault="00564DEC" w:rsidP="006C7630">
            <w:pPr>
              <w:ind w:firstLine="195"/>
            </w:pPr>
            <w:r>
              <w:t xml:space="preserve">    alt {</w:t>
            </w:r>
          </w:p>
          <w:p w14:paraId="105ED586" w14:textId="77777777" w:rsidR="00564DEC" w:rsidRDefault="00564DEC" w:rsidP="006C7630">
            <w:pPr>
              <w:ind w:firstLine="195"/>
            </w:pPr>
            <w:r>
              <w:t xml:space="preserve">        []</w:t>
            </w:r>
            <w:proofErr w:type="spellStart"/>
            <w:r>
              <w:t>SRB.receive</w:t>
            </w:r>
            <w:proofErr w:type="spellEnd"/>
            <w:r>
              <w:t>(car_NR_SRB1_RrcPdu_IND(nr_Cell2, cr_38508_RRCReconfigurationComplete))</w:t>
            </w:r>
          </w:p>
          <w:p w14:paraId="213239CB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1EDFD87F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"Step 24, </w:t>
            </w:r>
            <w:proofErr w:type="spellStart"/>
            <w:r>
              <w:t>RRCReconfigurationComplete</w:t>
            </w:r>
            <w:proofErr w:type="spellEnd"/>
            <w:r>
              <w:t xml:space="preserve"> sent by UE ");</w:t>
            </w:r>
          </w:p>
          <w:p w14:paraId="0C813903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5474D665" w14:textId="77777777" w:rsidR="00564DEC" w:rsidRDefault="00564DEC" w:rsidP="006C7630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2151C446" w14:textId="77777777" w:rsidR="00564DEC" w:rsidRDefault="00564DEC" w:rsidP="006C7630">
            <w:pPr>
              <w:ind w:firstLine="195"/>
            </w:pPr>
            <w:r>
              <w:lastRenderedPageBreak/>
              <w:t xml:space="preserve">        {</w:t>
            </w:r>
          </w:p>
          <w:p w14:paraId="58E37444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24");</w:t>
            </w:r>
          </w:p>
          <w:p w14:paraId="28F02F71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2158DA9E" w14:textId="77777777" w:rsidR="00564DEC" w:rsidRDefault="00564DEC" w:rsidP="006C7630">
            <w:pPr>
              <w:ind w:firstLine="195"/>
            </w:pPr>
            <w:r>
              <w:t xml:space="preserve">    };</w:t>
            </w:r>
          </w:p>
          <w:p w14:paraId="68C7ADB2" w14:textId="77777777" w:rsidR="00564DEC" w:rsidRDefault="00564DEC" w:rsidP="006C7630">
            <w:pPr>
              <w:ind w:firstLine="195"/>
            </w:pPr>
            <w:r>
              <w:t xml:space="preserve">  }// End of fl_TC_8_1_4_4_1_TestBody</w:t>
            </w:r>
          </w:p>
          <w:p w14:paraId="4F5F7EBF" w14:textId="77777777" w:rsidR="00564DEC" w:rsidRDefault="00564DEC" w:rsidP="006C7630">
            <w:pPr>
              <w:ind w:firstLine="195"/>
            </w:pPr>
          </w:p>
        </w:tc>
      </w:tr>
    </w:tbl>
    <w:p w14:paraId="782A4290" w14:textId="77777777" w:rsidR="00564DEC" w:rsidRPr="00441AF6" w:rsidRDefault="00564DEC" w:rsidP="00564DEC">
      <w:pPr>
        <w:rPr>
          <w:rFonts w:eastAsia="Calibri"/>
          <w:lang w:val="en-US"/>
        </w:rPr>
      </w:pPr>
    </w:p>
    <w:p w14:paraId="084885AD" w14:textId="77777777" w:rsidR="00564DEC" w:rsidRDefault="00564DEC" w:rsidP="00564DE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64DEC" w14:paraId="60E9812E" w14:textId="77777777" w:rsidTr="006C763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FEF5" w14:textId="77777777" w:rsidR="00564DEC" w:rsidRDefault="00564DEC" w:rsidP="006C7630">
            <w:pPr>
              <w:ind w:firstLine="195"/>
            </w:pPr>
          </w:p>
          <w:p w14:paraId="7C0DF749" w14:textId="77777777" w:rsidR="00564DEC" w:rsidRDefault="00564DEC" w:rsidP="006C7630">
            <w:pPr>
              <w:ind w:firstLine="195"/>
            </w:pPr>
            <w:r>
              <w:t>function fl_TC_8_1_4_4_1_TestBody() runs on NR5GC_PTC</w:t>
            </w:r>
          </w:p>
          <w:p w14:paraId="3ED49625" w14:textId="77777777" w:rsidR="00564DEC" w:rsidRDefault="00564DEC" w:rsidP="006C7630">
            <w:pPr>
              <w:ind w:firstLine="195"/>
            </w:pPr>
            <w:r>
              <w:t xml:space="preserve">  {</w:t>
            </w:r>
          </w:p>
          <w:p w14:paraId="7C90CF32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v_CellPowerList_AtT1;</w:t>
            </w:r>
          </w:p>
          <w:p w14:paraId="5A69B57C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v_CellPowerList_AtT2;</w:t>
            </w:r>
          </w:p>
          <w:p w14:paraId="24644DDC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v_CellPowerList_AtT3;</w:t>
            </w:r>
          </w:p>
          <w:p w14:paraId="370BB568" w14:textId="77777777" w:rsidR="00564DEC" w:rsidRDefault="00564DEC" w:rsidP="006C7630">
            <w:pPr>
              <w:ind w:firstLine="195"/>
            </w:pPr>
            <w:r>
              <w:t xml:space="preserve">    //var </w:t>
            </w:r>
            <w:proofErr w:type="spellStart"/>
            <w:r>
              <w:t>NR_AbsoluteCellPower_Type</w:t>
            </w:r>
            <w:proofErr w:type="spellEnd"/>
            <w:r>
              <w:t xml:space="preserve"> v_CellPower_Serving_FR1;</w:t>
            </w:r>
          </w:p>
          <w:p w14:paraId="573B315E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v_CellPower_EntryCondition_FR1;</w:t>
            </w:r>
          </w:p>
          <w:p w14:paraId="14E1D425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NR_AbsoluteCellPower_Type</w:t>
            </w:r>
            <w:proofErr w:type="spellEnd"/>
            <w:r>
              <w:t xml:space="preserve"> v_CellPower_Leaving_FR1;</w:t>
            </w:r>
          </w:p>
          <w:p w14:paraId="36943F9F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</w:t>
            </w:r>
            <w:proofErr w:type="spellEnd"/>
            <w:r>
              <w:t>;</w:t>
            </w:r>
          </w:p>
          <w:p w14:paraId="705988BB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v_RsrpThres1;</w:t>
            </w:r>
          </w:p>
          <w:p w14:paraId="35DF6333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v_RsrpThres2;</w:t>
            </w:r>
          </w:p>
          <w:p w14:paraId="55ED5958" w14:textId="77777777" w:rsidR="00564DEC" w:rsidRDefault="00564DEC" w:rsidP="006C7630">
            <w:pPr>
              <w:ind w:firstLine="195"/>
            </w:pPr>
            <w:r>
              <w:t xml:space="preserve">    var integer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0D895931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692F6691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v_MeasConfig_Step_1;</w:t>
            </w:r>
          </w:p>
          <w:p w14:paraId="5A7ECA9A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v_MeasConfig_Step_9;</w:t>
            </w:r>
          </w:p>
          <w:p w14:paraId="4D2F4E6F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MeasConfig</w:t>
            </w:r>
            <w:proofErr w:type="spellEnd"/>
            <w:r>
              <w:t xml:space="preserve"> v_MeasConfig_Step_16;</w:t>
            </w:r>
          </w:p>
          <w:p w14:paraId="2AE0E605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v_ConditionalReconfiguration_r16_Step_1;</w:t>
            </w:r>
          </w:p>
          <w:p w14:paraId="10E524A9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v_ConditionalReconfiguration_r16_Step_9;</w:t>
            </w:r>
          </w:p>
          <w:p w14:paraId="41BC2EE0" w14:textId="77777777" w:rsidR="00564DEC" w:rsidRDefault="00564DEC" w:rsidP="006C7630">
            <w:pPr>
              <w:ind w:firstLine="195"/>
            </w:pPr>
            <w:r>
              <w:t xml:space="preserve">    var template (value) ConditionalReconfiguration_r16 v_ConditionalReconfiguration_r16_Step_16;</w:t>
            </w:r>
          </w:p>
          <w:p w14:paraId="6B5F2C27" w14:textId="77777777" w:rsidR="00564DEC" w:rsidRDefault="00564DEC" w:rsidP="006C763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3D2DB9C5" w14:textId="77777777" w:rsidR="00564DEC" w:rsidRDefault="00564DEC" w:rsidP="006C7630">
            <w:pPr>
              <w:ind w:firstLine="195"/>
            </w:pPr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v_PDUSessionInfoList</w:t>
            </w:r>
            <w:proofErr w:type="spellEnd"/>
            <w:r>
              <w:t xml:space="preserve"> := f_NR5GC_MobileInfo_GetSessionInfoList();</w:t>
            </w:r>
          </w:p>
          <w:p w14:paraId="1E3CA019" w14:textId="77777777" w:rsidR="00564DEC" w:rsidRDefault="00564DEC" w:rsidP="006C7630">
            <w:pPr>
              <w:ind w:firstLine="195"/>
            </w:pPr>
            <w:r>
              <w:t xml:space="preserve">    timer </w:t>
            </w:r>
            <w:proofErr w:type="spellStart"/>
            <w:r>
              <w:t>t_Watchdog</w:t>
            </w:r>
            <w:proofErr w:type="spellEnd"/>
            <w:r>
              <w:t xml:space="preserve"> := 10.0;</w:t>
            </w:r>
          </w:p>
          <w:p w14:paraId="16D69748" w14:textId="77777777" w:rsidR="00564DEC" w:rsidRDefault="00564DEC" w:rsidP="006C7630">
            <w:pPr>
              <w:ind w:firstLine="195"/>
            </w:pPr>
          </w:p>
          <w:p w14:paraId="41766179" w14:textId="77777777" w:rsidR="00564DEC" w:rsidRDefault="00564DEC" w:rsidP="006C7630">
            <w:pPr>
              <w:ind w:firstLine="195"/>
            </w:pPr>
            <w:r>
              <w:t xml:space="preserve">    //Power levels of NR cell 1, NR cell 2 and NR cell 4 FR1 acc. Table 8.1.4.4.1.3.2-1, Table 8.1.4.4.1.3.2-2 FFS</w:t>
            </w:r>
          </w:p>
          <w:p w14:paraId="75864143" w14:textId="77777777" w:rsidR="00564DEC" w:rsidRDefault="00564DEC" w:rsidP="006C7630">
            <w:pPr>
              <w:ind w:firstLine="195"/>
            </w:pPr>
            <w:r>
              <w:t xml:space="preserve">    /*         |   Cell 1   |  Cell 2  |  Cell 4</w:t>
            </w:r>
          </w:p>
          <w:p w14:paraId="3A828D2B" w14:textId="77777777" w:rsidR="00564DEC" w:rsidRDefault="00564DEC" w:rsidP="006C7630">
            <w:pPr>
              <w:ind w:firstLine="195"/>
            </w:pPr>
            <w:r>
              <w:lastRenderedPageBreak/>
              <w:t xml:space="preserve">     * -----------------------------------------</w:t>
            </w:r>
          </w:p>
          <w:p w14:paraId="3D6E7EC4" w14:textId="77777777" w:rsidR="00564DEC" w:rsidRDefault="00564DEC" w:rsidP="006C7630">
            <w:pPr>
              <w:ind w:firstLine="195"/>
            </w:pPr>
            <w:r>
              <w:t xml:space="preserve">     *   T0    |    -82     |   -91    |   -91</w:t>
            </w:r>
          </w:p>
          <w:p w14:paraId="5301FE5E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0E883BD6" w14:textId="77777777" w:rsidR="00564DEC" w:rsidRDefault="00564DEC" w:rsidP="006C7630">
            <w:pPr>
              <w:ind w:firstLine="195"/>
            </w:pPr>
            <w:r>
              <w:t xml:space="preserve">     *   T1    |    -91     |   -79    |   -91</w:t>
            </w:r>
          </w:p>
          <w:p w14:paraId="1B6C327F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20D9FCFE" w14:textId="77777777" w:rsidR="00564DEC" w:rsidRDefault="00564DEC" w:rsidP="006C7630">
            <w:pPr>
              <w:ind w:firstLine="195"/>
            </w:pPr>
            <w:r>
              <w:t xml:space="preserve">     *   T2    |    -91     |   -91    |   -79</w:t>
            </w:r>
          </w:p>
          <w:p w14:paraId="65CB615B" w14:textId="77777777" w:rsidR="00564DEC" w:rsidRDefault="00564DEC" w:rsidP="006C7630">
            <w:pPr>
              <w:ind w:firstLine="195"/>
            </w:pPr>
            <w:r>
              <w:t xml:space="preserve">     * -----------------------------------------</w:t>
            </w:r>
          </w:p>
          <w:p w14:paraId="4662CC08" w14:textId="77777777" w:rsidR="00564DEC" w:rsidRDefault="00564DEC" w:rsidP="006C7630">
            <w:pPr>
              <w:ind w:firstLine="195"/>
            </w:pPr>
            <w:r>
              <w:t xml:space="preserve">     *   T3    |    -79     |   -91    |   -91</w:t>
            </w:r>
          </w:p>
          <w:p w14:paraId="573A1EEE" w14:textId="77777777" w:rsidR="00564DEC" w:rsidRDefault="00564DEC" w:rsidP="006C7630">
            <w:pPr>
              <w:ind w:firstLine="195"/>
            </w:pPr>
            <w:r>
              <w:t xml:space="preserve">     */</w:t>
            </w:r>
          </w:p>
          <w:p w14:paraId="6BC169FF" w14:textId="77777777" w:rsidR="00564DEC" w:rsidRDefault="00564DEC" w:rsidP="006C7630">
            <w:pPr>
              <w:ind w:firstLine="195"/>
            </w:pPr>
          </w:p>
          <w:p w14:paraId="760C5E29" w14:textId="77777777" w:rsidR="00564DEC" w:rsidRDefault="00564DEC" w:rsidP="006C7630">
            <w:pPr>
              <w:ind w:firstLine="195"/>
            </w:pPr>
            <w:r>
              <w:t xml:space="preserve">   // v_CellPower_Serving_FR1 := -82;</w:t>
            </w:r>
          </w:p>
          <w:p w14:paraId="538534EB" w14:textId="77777777" w:rsidR="00564DEC" w:rsidRDefault="00564DEC" w:rsidP="006C7630">
            <w:pPr>
              <w:ind w:firstLine="195"/>
            </w:pPr>
            <w:r>
              <w:t xml:space="preserve">    v_CellPower_Leaving_FR1 := -91;</w:t>
            </w:r>
          </w:p>
          <w:p w14:paraId="384BF61C" w14:textId="77777777" w:rsidR="00564DEC" w:rsidRDefault="00564DEC" w:rsidP="006C7630">
            <w:pPr>
              <w:ind w:firstLine="195"/>
            </w:pPr>
            <w:r>
              <w:t xml:space="preserve">    v_CellPower_EntryCondition_FR1 := -79;</w:t>
            </w:r>
          </w:p>
          <w:p w14:paraId="552D68BC" w14:textId="77777777" w:rsidR="00564DEC" w:rsidRDefault="00564DEC" w:rsidP="006C7630">
            <w:pPr>
              <w:ind w:firstLine="195"/>
            </w:pPr>
          </w:p>
          <w:p w14:paraId="4A17E8F6" w14:textId="77777777" w:rsidR="00564DEC" w:rsidRDefault="00564DEC" w:rsidP="006C7630">
            <w:pPr>
              <w:ind w:firstLine="195"/>
            </w:pPr>
            <w:r>
              <w:t xml:space="preserve">    v_CellPowerList_AtT1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250F817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// FR2 is FFS</w:t>
            </w:r>
          </w:p>
          <w:p w14:paraId="474A5236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0940C2E1" w14:textId="77777777" w:rsidR="00564DEC" w:rsidRDefault="00564DEC" w:rsidP="006C7630">
            <w:pPr>
              <w:ind w:firstLine="195"/>
            </w:pPr>
            <w:r>
              <w:t xml:space="preserve">    v_CellPowerList_AtT2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480DC60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2E930FEA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5AD650F5" w14:textId="77777777" w:rsidR="00564DEC" w:rsidRDefault="00564DEC" w:rsidP="006C7630">
            <w:pPr>
              <w:ind w:firstLine="195"/>
            </w:pPr>
            <w:r>
              <w:t xml:space="preserve">    v_CellPowerList_AtT3 := {</w:t>
            </w:r>
            <w:proofErr w:type="spellStart"/>
            <w:r>
              <w:t>cs_NR_CellPower</w:t>
            </w:r>
            <w:proofErr w:type="spellEnd"/>
            <w:r>
              <w:t xml:space="preserve">(nr_Cell1, v_CellPower_EntryCondition_FR1,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6AECB5BF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(nr_Cell2, v_CellPower_Leaving_FR1, </w:t>
            </w:r>
            <w:proofErr w:type="spellStart"/>
            <w:r>
              <w:t>tsc_NR_NonSuitableOffCellSSS_EPRE</w:t>
            </w:r>
            <w:proofErr w:type="spellEnd"/>
            <w:r>
              <w:t>),  // FR2 is FFS</w:t>
            </w:r>
          </w:p>
          <w:p w14:paraId="16054C10" w14:textId="77777777" w:rsidR="00564DEC" w:rsidRDefault="00564DEC" w:rsidP="006C7630">
            <w:pPr>
              <w:ind w:firstLine="195"/>
            </w:pPr>
            <w:r>
              <w:t xml:space="preserve">                             </w:t>
            </w:r>
            <w:proofErr w:type="spellStart"/>
            <w:r>
              <w:t>cs_NR_CellPower</w:t>
            </w:r>
            <w:proofErr w:type="spellEnd"/>
            <w:r>
              <w:t xml:space="preserve">(nr_Cell4, v_CellPower_Leaving_FR1, </w:t>
            </w:r>
            <w:proofErr w:type="spellStart"/>
            <w:r>
              <w:t>tsc_NR_NonSuitableOffCellSSS_EPRE</w:t>
            </w:r>
            <w:proofErr w:type="spellEnd"/>
            <w:r>
              <w:t>)}; // FR2 is FFS</w:t>
            </w:r>
          </w:p>
          <w:p w14:paraId="6443B609" w14:textId="77777777" w:rsidR="00564DEC" w:rsidRDefault="00564DEC" w:rsidP="006C7630">
            <w:pPr>
              <w:ind w:firstLine="195"/>
            </w:pPr>
          </w:p>
          <w:p w14:paraId="14AB6844" w14:textId="77777777" w:rsidR="00564DEC" w:rsidRDefault="00564DEC" w:rsidP="006C7630">
            <w:pPr>
              <w:ind w:firstLine="195"/>
            </w:pPr>
            <w:r>
              <w:t xml:space="preserve">    if(f_NR_CellInfo_GetIsFR1(nr_Cell1)){</w:t>
            </w:r>
          </w:p>
          <w:p w14:paraId="0ECBA8E3" w14:textId="77777777" w:rsidR="00564DEC" w:rsidRDefault="00564DEC" w:rsidP="006C7630">
            <w:pPr>
              <w:ind w:firstLine="195"/>
            </w:pPr>
            <w:r>
              <w:t xml:space="preserve">       </w:t>
            </w:r>
            <w:proofErr w:type="spellStart"/>
            <w:r>
              <w:t>v_Rsrp</w:t>
            </w:r>
            <w:proofErr w:type="spellEnd"/>
            <w:r>
              <w:t xml:space="preserve"> := 2;</w:t>
            </w:r>
          </w:p>
          <w:p w14:paraId="361AB813" w14:textId="77777777" w:rsidR="00564DEC" w:rsidRDefault="00564DEC" w:rsidP="006C7630">
            <w:pPr>
              <w:ind w:firstLine="195"/>
            </w:pPr>
            <w:r>
              <w:t xml:space="preserve">       v_RsrpThres1 := 76;</w:t>
            </w:r>
          </w:p>
          <w:p w14:paraId="3A147FCD" w14:textId="77777777" w:rsidR="00564DEC" w:rsidRDefault="00564DEC" w:rsidP="006C7630">
            <w:pPr>
              <w:ind w:firstLine="195"/>
            </w:pPr>
            <w:r>
              <w:t xml:space="preserve">       v_RsrpThres2 := 70;</w:t>
            </w:r>
          </w:p>
          <w:p w14:paraId="3F77BF94" w14:textId="77777777" w:rsidR="00564DEC" w:rsidRDefault="00564DEC" w:rsidP="006C7630">
            <w:pPr>
              <w:ind w:firstLine="195"/>
            </w:pPr>
            <w:r>
              <w:t xml:space="preserve">    }</w:t>
            </w:r>
          </w:p>
          <w:p w14:paraId="6FFD5E04" w14:textId="77777777" w:rsidR="00564DEC" w:rsidRDefault="00564DEC" w:rsidP="006C7630">
            <w:pPr>
              <w:ind w:firstLine="195"/>
            </w:pPr>
            <w:r>
              <w:lastRenderedPageBreak/>
              <w:t xml:space="preserve">    else{</w:t>
            </w:r>
          </w:p>
          <w:p w14:paraId="660CA3B5" w14:textId="77777777" w:rsidR="00564DEC" w:rsidRDefault="00564DEC" w:rsidP="006C7630">
            <w:pPr>
              <w:ind w:firstLine="195"/>
            </w:pPr>
            <w:r>
              <w:t xml:space="preserve">       </w:t>
            </w:r>
            <w:proofErr w:type="spellStart"/>
            <w:r>
              <w:t>v_Rsrp</w:t>
            </w:r>
            <w:proofErr w:type="spellEnd"/>
            <w:r>
              <w:t xml:space="preserve"> := 2;          //FFS dummy value FR2</w:t>
            </w:r>
          </w:p>
          <w:p w14:paraId="0DF13218" w14:textId="77777777" w:rsidR="00564DEC" w:rsidRDefault="00564DEC" w:rsidP="006C7630">
            <w:pPr>
              <w:ind w:firstLine="195"/>
            </w:pPr>
            <w:r>
              <w:t xml:space="preserve">       v_RsrpThres1 := 76;   //FFS dummy value FR2</w:t>
            </w:r>
          </w:p>
          <w:p w14:paraId="791B864D" w14:textId="77777777" w:rsidR="00564DEC" w:rsidRDefault="00564DEC" w:rsidP="006C7630">
            <w:pPr>
              <w:ind w:firstLine="195"/>
            </w:pPr>
            <w:r>
              <w:t xml:space="preserve">       v_RsrpThres2 := 70;   //FFS dummy value FR2</w:t>
            </w:r>
          </w:p>
          <w:p w14:paraId="2FFC3208" w14:textId="77777777" w:rsidR="00564DEC" w:rsidRDefault="00564DEC" w:rsidP="006C7630">
            <w:pPr>
              <w:ind w:firstLine="195"/>
            </w:pPr>
            <w:r>
              <w:t xml:space="preserve">    }</w:t>
            </w:r>
          </w:p>
          <w:p w14:paraId="791832B2" w14:textId="77777777" w:rsidR="00564DEC" w:rsidRDefault="00564DEC" w:rsidP="006C7630">
            <w:pPr>
              <w:ind w:firstLine="195"/>
            </w:pPr>
          </w:p>
          <w:p w14:paraId="305DD60B" w14:textId="77777777" w:rsidR="00564DEC" w:rsidRDefault="00564DEC" w:rsidP="006C7630">
            <w:pPr>
              <w:ind w:firstLine="195"/>
            </w:pPr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E935BF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2 and NR Cell 4 as target candidate cells and configure event A3 as trigger event in NR cell 1.</w:t>
            </w:r>
          </w:p>
          <w:p w14:paraId="7FBF9A61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74926BB4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   := {</w:t>
            </w:r>
            <w:proofErr w:type="spellStart"/>
            <w:r>
              <w:t>cs_NR_ReportConfigToAddMod_NR</w:t>
            </w:r>
            <w:proofErr w:type="spellEnd"/>
            <w:r>
              <w:t>(tsc_NR_IdReportConfigId1, cs_38508_CondTriggerConfig(</w:t>
            </w:r>
            <w:proofErr w:type="spellStart"/>
            <w:r>
              <w:t>v_Rsrp</w:t>
            </w:r>
            <w:proofErr w:type="spellEnd"/>
            <w:r>
              <w:t>)),</w:t>
            </w:r>
          </w:p>
          <w:p w14:paraId="303ACAF5" w14:textId="77777777" w:rsidR="00564DEC" w:rsidRDefault="00564DEC" w:rsidP="006C7630">
            <w:pPr>
              <w:ind w:firstLine="195"/>
            </w:pPr>
            <w:r>
              <w:t xml:space="preserve">                              </w:t>
            </w:r>
            <w:proofErr w:type="spellStart"/>
            <w:r>
              <w:t>cs_NR_ReportConfigToAddMod_NR</w:t>
            </w:r>
            <w:proofErr w:type="spellEnd"/>
            <w:r>
              <w:t>(tsc_NR_IdReportConfigId2, cs_38508_CondTriggerConfig_EventA5(v_RsrpThres1, v_RsrpThres2))};</w:t>
            </w:r>
          </w:p>
          <w:p w14:paraId="5A88E880" w14:textId="77777777" w:rsidR="00564DEC" w:rsidRDefault="00564DEC" w:rsidP="006C7630">
            <w:pPr>
              <w:ind w:firstLine="195"/>
            </w:pPr>
            <w:r>
              <w:t xml:space="preserve">    v_MeasConfig_Step_1   :=  </w:t>
            </w:r>
            <w:proofErr w:type="spellStart"/>
            <w:r>
              <w:t>f_NR_GenerateMeasurementConfigNR</w:t>
            </w:r>
            <w:proofErr w:type="spellEnd"/>
            <w:r>
              <w:t xml:space="preserve">({cs_MeasObjectId1(nr_Cell1)}, </w:t>
            </w:r>
            <w:proofErr w:type="spellStart"/>
            <w:r>
              <w:t>v_ReportConfigList</w:t>
            </w:r>
            <w:proofErr w:type="spellEnd"/>
            <w:r>
              <w:t>, {cs_NR_MeasId_Config_id1_obj1_conf1}, -, -, -, -);</w:t>
            </w:r>
          </w:p>
          <w:p w14:paraId="514C6BFD" w14:textId="77777777" w:rsidR="00564DEC" w:rsidRDefault="00564DEC" w:rsidP="006C7630">
            <w:pPr>
              <w:ind w:firstLine="195"/>
            </w:pPr>
            <w:r>
              <w:t xml:space="preserve">    v_ConditionalReconfiguration_r16_Step_1 := cs_ConditionalReconfiguration_r16( -,</w:t>
            </w:r>
          </w:p>
          <w:p w14:paraId="7BD79B8E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19777DD7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18236046" w14:textId="77777777" w:rsidR="00564DEC" w:rsidRDefault="00564DEC" w:rsidP="006C7630">
            <w:pPr>
              <w:ind w:firstLine="195"/>
            </w:pPr>
            <w:r>
              <w:t xml:space="preserve">    f_NR5GC_CHO_RRCReconfiguration_SSConfig( nr_Cell1,</w:t>
            </w:r>
          </w:p>
          <w:p w14:paraId="203115A1" w14:textId="77777777" w:rsidR="00564DEC" w:rsidRDefault="00564DEC" w:rsidP="006C7630">
            <w:pPr>
              <w:ind w:firstLine="195"/>
            </w:pPr>
            <w:r>
              <w:t xml:space="preserve">                                             nr_Cell2,</w:t>
            </w:r>
          </w:p>
          <w:p w14:paraId="16177DCF" w14:textId="77777777" w:rsidR="00564DEC" w:rsidRDefault="00564DEC" w:rsidP="006C7630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1E422A25" w14:textId="77777777" w:rsidR="00564DEC" w:rsidRDefault="00564DEC" w:rsidP="006C7630">
            <w:pPr>
              <w:ind w:firstLine="195"/>
            </w:pPr>
            <w:r>
              <w:t xml:space="preserve">                                             -,-,</w:t>
            </w:r>
          </w:p>
          <w:p w14:paraId="6B578CE7" w14:textId="77777777" w:rsidR="00564DEC" w:rsidRDefault="00564DEC" w:rsidP="006C7630">
            <w:pPr>
              <w:ind w:firstLine="195"/>
            </w:pPr>
            <w:r>
              <w:t xml:space="preserve">                                             cs_38508_RRCReconfiguration_CHO(-,v_MeasConfig_Step_1, v_ConditionalReconfiguration_r16_Step_1),</w:t>
            </w:r>
          </w:p>
          <w:p w14:paraId="18C5745B" w14:textId="77777777" w:rsidR="00564DEC" w:rsidRDefault="00564DEC" w:rsidP="006C7630">
            <w:pPr>
              <w:ind w:firstLine="195"/>
            </w:pPr>
            <w:r>
              <w:t xml:space="preserve">                                             -, -, -</w:t>
            </w:r>
            <w:r w:rsidRPr="005D213C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6A0D730A" w14:textId="77777777" w:rsidR="00564DEC" w:rsidRDefault="00564DEC" w:rsidP="006C7630">
            <w:pPr>
              <w:ind w:firstLine="195"/>
            </w:pPr>
          </w:p>
          <w:p w14:paraId="21033860" w14:textId="77777777" w:rsidR="00564DEC" w:rsidRDefault="00564DEC" w:rsidP="006C7630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968A61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transmitting Preamble in NR Cell 2 or in NR cell 4 within 10s?</w:t>
            </w:r>
          </w:p>
          <w:p w14:paraId="11475401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786E56A5" w14:textId="77777777" w:rsidR="00564DEC" w:rsidRDefault="00564DEC" w:rsidP="006C7630">
            <w:pPr>
              <w:ind w:firstLine="195"/>
            </w:pPr>
            <w:r>
              <w:t xml:space="preserve">    alt {</w:t>
            </w:r>
          </w:p>
          <w:p w14:paraId="3BFEDF31" w14:textId="77777777" w:rsidR="00564DEC" w:rsidRDefault="00564DEC" w:rsidP="006C7630">
            <w:pPr>
              <w:ind w:firstLine="195"/>
            </w:pPr>
            <w:r>
              <w:t xml:space="preserve">        []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(nr_Cell2, </w:t>
            </w:r>
            <w:proofErr w:type="spellStart"/>
            <w:r>
              <w:t>cr_TimingInfo_Any</w:t>
            </w:r>
            <w:proofErr w:type="spellEnd"/>
            <w:r>
              <w:t>, ?))</w:t>
            </w:r>
          </w:p>
          <w:p w14:paraId="3BC54054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1941B514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3, PRACH sent by UE ");</w:t>
            </w:r>
          </w:p>
          <w:p w14:paraId="08CC7C96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27D44270" w14:textId="77777777" w:rsidR="00564DEC" w:rsidRDefault="00564DEC" w:rsidP="006C7630">
            <w:pPr>
              <w:ind w:firstLine="195"/>
            </w:pPr>
            <w:r>
              <w:lastRenderedPageBreak/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15058228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0F5EE63E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46B3845B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6FE97ADC" w14:textId="77777777" w:rsidR="00564DEC" w:rsidRDefault="00564DEC" w:rsidP="006C7630">
            <w:pPr>
              <w:ind w:firstLine="195"/>
            </w:pPr>
            <w:r>
              <w:t xml:space="preserve">    };</w:t>
            </w:r>
          </w:p>
          <w:p w14:paraId="6B1B4806" w14:textId="77777777" w:rsidR="00564DEC" w:rsidRDefault="00564DEC" w:rsidP="006C7630">
            <w:pPr>
              <w:ind w:firstLine="195"/>
            </w:pPr>
          </w:p>
          <w:p w14:paraId="10A702FF" w14:textId="77777777" w:rsidR="00564DEC" w:rsidRDefault="00564DEC" w:rsidP="006C7630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2AAB01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"T1"</w:t>
            </w:r>
          </w:p>
          <w:p w14:paraId="69EF324F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1869DEBD" w14:textId="77777777" w:rsidR="00564DEC" w:rsidRDefault="00564DEC" w:rsidP="006C7630">
            <w:pPr>
              <w:ind w:firstLine="195"/>
            </w:pPr>
            <w:r>
              <w:t xml:space="preserve">    //Reconfigure SS to stop reporting PRACH preambles</w:t>
            </w:r>
          </w:p>
          <w:p w14:paraId="3092AA90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f_NR_SS_SystemIndCtrlConfig</w:t>
            </w:r>
            <w:proofErr w:type="spellEnd"/>
            <w:r w:rsidRPr="005D213C">
              <w:rPr>
                <w:highlight w:val="yellow"/>
              </w:rPr>
              <w:t xml:space="preserve">(nr_Cell2,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(enable));</w:t>
            </w:r>
            <w:r>
              <w:t xml:space="preserve"> </w:t>
            </w:r>
          </w:p>
          <w:p w14:paraId="05A62F1B" w14:textId="77777777" w:rsidR="00564DEC" w:rsidRDefault="00564DEC" w:rsidP="006C7630">
            <w:pPr>
              <w:ind w:firstLine="195"/>
            </w:pPr>
          </w:p>
          <w:p w14:paraId="5369DBA6" w14:textId="77777777" w:rsidR="00564DEC" w:rsidRDefault="00564DEC" w:rsidP="006C7630">
            <w:pPr>
              <w:ind w:firstLine="195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1C5C07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2 within 10s?</w:t>
            </w:r>
          </w:p>
          <w:p w14:paraId="1E034187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7DF5885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(nr_Cell2,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4F7D846B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1D4DE9E5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5");</w:t>
            </w:r>
          </w:p>
          <w:p w14:paraId="5112B4AE" w14:textId="77777777" w:rsidR="00564DEC" w:rsidRDefault="00564DEC" w:rsidP="006C7630">
            <w:pPr>
              <w:ind w:firstLine="195"/>
            </w:pPr>
            <w:r>
              <w:t xml:space="preserve">    //Reconfigure SS to stop reporting PRACH preambles</w:t>
            </w:r>
          </w:p>
          <w:p w14:paraId="55AA63C8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f_NR_SS_SystemIndCtrlConfig</w:t>
            </w:r>
            <w:proofErr w:type="spellEnd"/>
            <w:r w:rsidRPr="005D213C">
              <w:rPr>
                <w:highlight w:val="yellow"/>
              </w:rPr>
              <w:t xml:space="preserve">(nr_Cell2,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(disable));</w:t>
            </w:r>
            <w:r>
              <w:t xml:space="preserve"> </w:t>
            </w:r>
          </w:p>
          <w:p w14:paraId="04C2D111" w14:textId="77777777" w:rsidR="00564DEC" w:rsidRDefault="00564DEC" w:rsidP="006C7630">
            <w:pPr>
              <w:ind w:firstLine="195"/>
            </w:pPr>
          </w:p>
          <w:p w14:paraId="40DB31BF" w14:textId="77777777" w:rsidR="00564DEC" w:rsidRDefault="00564DEC" w:rsidP="006C7630">
            <w:pPr>
              <w:ind w:firstLine="195"/>
            </w:pPr>
            <w:r>
              <w:t xml:space="preserve">    //@siclog "Step 6-7"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104B8C" w14:textId="77777777" w:rsidR="00564DEC" w:rsidRDefault="00564DEC" w:rsidP="006C7630">
            <w:pPr>
              <w:ind w:firstLine="195"/>
            </w:pPr>
            <w:r>
              <w:t xml:space="preserve">    //The SS transmits Random Access Response.</w:t>
            </w:r>
          </w:p>
          <w:p w14:paraId="702F078F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5741E0A6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nr_Cell1,</w:t>
            </w:r>
          </w:p>
          <w:p w14:paraId="15542922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nr_Cell2,</w:t>
            </w:r>
          </w:p>
          <w:p w14:paraId="58BAB53F" w14:textId="77777777" w:rsidR="00564DEC" w:rsidRDefault="00564DEC" w:rsidP="006C7630">
            <w:pPr>
              <w:ind w:firstLine="195"/>
            </w:pPr>
            <w:r>
              <w:t xml:space="preserve">                                            -);</w:t>
            </w:r>
          </w:p>
          <w:p w14:paraId="0DC81F10" w14:textId="77777777" w:rsidR="00564DEC" w:rsidRDefault="00564DEC" w:rsidP="006C7630">
            <w:pPr>
              <w:ind w:firstLine="195"/>
            </w:pPr>
          </w:p>
          <w:p w14:paraId="515C4EE0" w14:textId="77777777" w:rsidR="00564DEC" w:rsidRDefault="00564DEC" w:rsidP="006C7630">
            <w:pPr>
              <w:ind w:firstLine="195"/>
            </w:pPr>
            <w:r>
              <w:t xml:space="preserve">    //@siclog "Steps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4ACBB4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2?</w:t>
            </w:r>
          </w:p>
          <w:p w14:paraId="19759A8D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FB6C4C0" w14:textId="77777777" w:rsidR="00564DEC" w:rsidRDefault="00564DEC" w:rsidP="006C7630">
            <w:pPr>
              <w:ind w:firstLine="195"/>
            </w:pPr>
            <w:r>
              <w:t xml:space="preserve">    f_NR5GC_CheckDataPath(nr_Cell2,</w:t>
            </w:r>
          </w:p>
          <w:p w14:paraId="31A6D610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686EF542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03C3CFD4" w14:textId="77777777" w:rsidR="00564DEC" w:rsidRDefault="00564DEC" w:rsidP="006C7630">
            <w:pPr>
              <w:ind w:firstLine="195"/>
            </w:pPr>
            <w:r>
              <w:lastRenderedPageBreak/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0A08AC3F" w14:textId="77777777" w:rsidR="00564DEC" w:rsidRDefault="00564DEC" w:rsidP="006C7630">
            <w:pPr>
              <w:ind w:firstLine="195"/>
            </w:pPr>
            <w:r>
              <w:t xml:space="preserve">                          "Step 8");</w:t>
            </w:r>
          </w:p>
          <w:p w14:paraId="09C49128" w14:textId="77777777" w:rsidR="00564DEC" w:rsidRDefault="00564DEC" w:rsidP="006C7630">
            <w:pPr>
              <w:ind w:firstLine="195"/>
            </w:pPr>
          </w:p>
          <w:p w14:paraId="55015BB6" w14:textId="77777777" w:rsidR="00564DEC" w:rsidRDefault="00564DEC" w:rsidP="006C7630">
            <w:pPr>
              <w:ind w:firstLine="195"/>
            </w:pPr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82717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to set NR Cell 1 and NR Cell 4 as target candidate cells and configure event A5 as trigger event in NR cell 2.</w:t>
            </w:r>
          </w:p>
          <w:p w14:paraId="0F706C42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66F5DDB7" w14:textId="77777777" w:rsidR="00564DEC" w:rsidRDefault="00564DEC" w:rsidP="006C7630">
            <w:pPr>
              <w:ind w:firstLine="195"/>
            </w:pPr>
            <w:r>
              <w:t xml:space="preserve">    v_MeasConfig_Step_9 :=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5D213C">
              <w:rPr>
                <w:highlight w:val="yellow"/>
              </w:rPr>
              <w:t>nr_Cell2</w:t>
            </w:r>
            <w:r>
              <w:t xml:space="preserve"> /*nr_Cell1*/)}, </w:t>
            </w:r>
            <w:proofErr w:type="spellStart"/>
            <w:r>
              <w:t>v_ReportConfigList</w:t>
            </w:r>
            <w:proofErr w:type="spellEnd"/>
            <w:r>
              <w:t>, {cs_NR_MeasId_Config_id1_obj1_conf2});</w:t>
            </w:r>
          </w:p>
          <w:p w14:paraId="0147A919" w14:textId="77777777" w:rsidR="00564DEC" w:rsidRDefault="00564DEC" w:rsidP="006C7630">
            <w:pPr>
              <w:ind w:firstLine="195"/>
            </w:pPr>
            <w:r>
              <w:t xml:space="preserve">    v_ConditionalReconfiguration_r16_Step_9 := cs_ConditionalReconfiguration_r16( -,</w:t>
            </w:r>
          </w:p>
          <w:p w14:paraId="352EE1F9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cs_CondReconfigToAddModList_r16_2EntryCR_1EntryMI(1, tsc_NR_MeasId2, f_NR_GenerateCondRRCReconfig_r16_Octetstring(nr_Cell1),</w:t>
            </w:r>
          </w:p>
          <w:p w14:paraId="629FE8A5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2, tsc_NR_MeasId2, f_NR_GenerateCondRRCReconfig_r16_Octetstring(nr_Cell4)));</w:t>
            </w:r>
          </w:p>
          <w:p w14:paraId="2BACE975" w14:textId="77777777" w:rsidR="00564DEC" w:rsidRPr="005D213C" w:rsidRDefault="00564DEC" w:rsidP="006C7630">
            <w:pPr>
              <w:ind w:firstLine="195"/>
              <w:rPr>
                <w:highlight w:val="yellow"/>
              </w:rPr>
            </w:pPr>
            <w:r>
              <w:t xml:space="preserve">    f_NR5GC_CHO_RRCReconfiguration_SSConfig</w:t>
            </w:r>
            <w:r w:rsidRPr="005D213C">
              <w:rPr>
                <w:highlight w:val="yellow"/>
              </w:rPr>
              <w:t>( nr_Cell2,</w:t>
            </w:r>
          </w:p>
          <w:p w14:paraId="2384F1B1" w14:textId="77777777" w:rsidR="00564DEC" w:rsidRDefault="00564DEC" w:rsidP="006C7630">
            <w:pPr>
              <w:ind w:firstLine="195"/>
            </w:pPr>
            <w:r w:rsidRPr="005D213C">
              <w:rPr>
                <w:highlight w:val="yellow"/>
              </w:rPr>
              <w:t xml:space="preserve">                                             nr_Cell4,</w:t>
            </w:r>
            <w:r>
              <w:t xml:space="preserve"> </w:t>
            </w:r>
          </w:p>
          <w:p w14:paraId="3E38D204" w14:textId="77777777" w:rsidR="00564DEC" w:rsidRDefault="00564DEC" w:rsidP="006C7630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24DDBE91" w14:textId="77777777" w:rsidR="00564DEC" w:rsidRDefault="00564DEC" w:rsidP="006C7630">
            <w:pPr>
              <w:ind w:firstLine="195"/>
            </w:pPr>
            <w:r>
              <w:t xml:space="preserve">                                             -, -,</w:t>
            </w:r>
          </w:p>
          <w:p w14:paraId="69E495B8" w14:textId="77777777" w:rsidR="00564DEC" w:rsidRDefault="00564DEC" w:rsidP="006C7630">
            <w:pPr>
              <w:ind w:firstLine="195"/>
            </w:pPr>
            <w:r>
              <w:t xml:space="preserve">                                             cs_38508_RRCReconfiguration_CHO(-,v_MeasConfig_Step_9, v_ConditionalReconfiguration_r16_Step_9),</w:t>
            </w:r>
          </w:p>
          <w:p w14:paraId="015093E8" w14:textId="77777777" w:rsidR="00564DEC" w:rsidRDefault="00564DEC" w:rsidP="006C7630">
            <w:pPr>
              <w:ind w:firstLine="195"/>
            </w:pPr>
            <w:r>
              <w:t xml:space="preserve">                                             -, -, -</w:t>
            </w:r>
            <w:r w:rsidRPr="005D213C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0B46D984" w14:textId="77777777" w:rsidR="00564DEC" w:rsidRDefault="00564DEC" w:rsidP="006C7630">
            <w:pPr>
              <w:ind w:firstLine="195"/>
            </w:pPr>
          </w:p>
          <w:p w14:paraId="38135334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5D213C">
              <w:rPr>
                <w:highlight w:val="yellow"/>
              </w:rPr>
              <w:t>f_NR_SS_SystemIndCtrlConfig</w:t>
            </w:r>
            <w:proofErr w:type="spellEnd"/>
            <w:r w:rsidRPr="005D213C">
              <w:rPr>
                <w:highlight w:val="yellow"/>
              </w:rPr>
              <w:t xml:space="preserve">(nr_Cell4, </w:t>
            </w:r>
            <w:proofErr w:type="spellStart"/>
            <w:r w:rsidRPr="005D213C">
              <w:rPr>
                <w:highlight w:val="yellow"/>
              </w:rPr>
              <w:t>cds_NR_SystemIndCtrl_RachPreamble</w:t>
            </w:r>
            <w:proofErr w:type="spellEnd"/>
            <w:r w:rsidRPr="005D213C">
              <w:rPr>
                <w:highlight w:val="yellow"/>
              </w:rPr>
              <w:t>(enable));</w:t>
            </w:r>
            <w:r>
              <w:t xml:space="preserve"> </w:t>
            </w:r>
          </w:p>
          <w:p w14:paraId="586BC459" w14:textId="77777777" w:rsidR="00564DEC" w:rsidRDefault="00564DEC" w:rsidP="006C7630">
            <w:pPr>
              <w:ind w:firstLine="195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587362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"T2".</w:t>
            </w:r>
          </w:p>
          <w:p w14:paraId="114F4368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28D9A73A" w14:textId="77777777" w:rsidR="00564DEC" w:rsidRDefault="00564DEC" w:rsidP="006C7630">
            <w:pPr>
              <w:ind w:firstLine="195"/>
            </w:pPr>
          </w:p>
          <w:p w14:paraId="40F1299F" w14:textId="77777777" w:rsidR="00564DEC" w:rsidRDefault="00564DEC" w:rsidP="006C7630">
            <w:pPr>
              <w:ind w:firstLine="195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D69286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4 within 10s?</w:t>
            </w:r>
          </w:p>
          <w:p w14:paraId="08C00FC0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4B28EFF9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(nr_Cell4,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7C8AF846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7A6386F1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12");</w:t>
            </w:r>
          </w:p>
          <w:p w14:paraId="573CD2F2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2E6E76">
              <w:rPr>
                <w:highlight w:val="yellow"/>
              </w:rPr>
              <w:t>f_NR_SS_SystemIndCtrlConfig</w:t>
            </w:r>
            <w:proofErr w:type="spellEnd"/>
            <w:r w:rsidRPr="002E6E76">
              <w:rPr>
                <w:highlight w:val="yellow"/>
              </w:rPr>
              <w:t xml:space="preserve">(nr_Cell4,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(disable));</w:t>
            </w:r>
            <w:r>
              <w:t xml:space="preserve"> </w:t>
            </w:r>
          </w:p>
          <w:p w14:paraId="53757072" w14:textId="77777777" w:rsidR="00564DEC" w:rsidRDefault="00564DEC" w:rsidP="006C7630">
            <w:pPr>
              <w:ind w:firstLine="195"/>
            </w:pPr>
          </w:p>
          <w:p w14:paraId="5B6799C8" w14:textId="77777777" w:rsidR="00564DEC" w:rsidRDefault="00564DEC" w:rsidP="006C7630">
            <w:pPr>
              <w:ind w:firstLine="195"/>
            </w:pPr>
            <w:r>
              <w:t xml:space="preserve">    //@siclog "Steps 13-14"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837BBA" w14:textId="77777777" w:rsidR="00564DEC" w:rsidRDefault="00564DEC" w:rsidP="006C7630">
            <w:pPr>
              <w:ind w:firstLine="195"/>
            </w:pPr>
            <w:r>
              <w:lastRenderedPageBreak/>
              <w:t xml:space="preserve">    //</w:t>
            </w:r>
            <w:proofErr w:type="spellStart"/>
            <w:r>
              <w:t>Check:The</w:t>
            </w:r>
            <w:proofErr w:type="spellEnd"/>
            <w:r>
              <w:t xml:space="preserve"> SS transmits Random Access Response.</w:t>
            </w:r>
          </w:p>
          <w:p w14:paraId="3F2E61E4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716E4111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nr_Cell2,</w:t>
            </w:r>
          </w:p>
          <w:p w14:paraId="2DC30FD4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nr_Cell4,</w:t>
            </w:r>
          </w:p>
          <w:p w14:paraId="2F430C29" w14:textId="77777777" w:rsidR="00564DEC" w:rsidRDefault="00564DEC" w:rsidP="006C7630">
            <w:pPr>
              <w:ind w:firstLine="195"/>
            </w:pPr>
            <w:r>
              <w:t xml:space="preserve">                                            -);</w:t>
            </w:r>
          </w:p>
          <w:p w14:paraId="3A365A0F" w14:textId="77777777" w:rsidR="00564DEC" w:rsidRDefault="00564DEC" w:rsidP="006C7630">
            <w:pPr>
              <w:ind w:firstLine="195"/>
            </w:pPr>
          </w:p>
          <w:p w14:paraId="5229D122" w14:textId="77777777" w:rsidR="00564DEC" w:rsidRDefault="00564DEC" w:rsidP="006C7630">
            <w:pPr>
              <w:ind w:firstLine="195"/>
            </w:pPr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48DD78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4?</w:t>
            </w:r>
          </w:p>
          <w:p w14:paraId="6B650F72" w14:textId="77777777" w:rsidR="00564DEC" w:rsidRDefault="00564DEC" w:rsidP="006C7630">
            <w:pPr>
              <w:ind w:firstLine="195"/>
            </w:pPr>
            <w:r>
              <w:t xml:space="preserve">    f_NR5GC_CheckDataPath(nr_Cell4,</w:t>
            </w:r>
          </w:p>
          <w:p w14:paraId="1F0E73DD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087FAB0C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24D1A2F5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965624E" w14:textId="77777777" w:rsidR="00564DEC" w:rsidRDefault="00564DEC" w:rsidP="006C7630">
            <w:pPr>
              <w:ind w:firstLine="195"/>
            </w:pPr>
            <w:r>
              <w:t xml:space="preserve">                          "Step 15");</w:t>
            </w:r>
          </w:p>
          <w:p w14:paraId="617900E2" w14:textId="77777777" w:rsidR="00564DEC" w:rsidRDefault="00564DEC" w:rsidP="006C7630">
            <w:pPr>
              <w:ind w:firstLine="195"/>
            </w:pPr>
          </w:p>
          <w:p w14:paraId="7A23C0EE" w14:textId="77777777" w:rsidR="00564DEC" w:rsidRDefault="00564DEC" w:rsidP="006C7630">
            <w:pPr>
              <w:ind w:firstLine="195"/>
            </w:pPr>
            <w:r>
              <w:t xml:space="preserve">    //@siclog "Steps 16-17"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AD5AB4" w14:textId="77777777" w:rsidR="00564DEC" w:rsidRDefault="00564DEC" w:rsidP="006C7630">
            <w:pPr>
              <w:ind w:firstLine="195"/>
            </w:pPr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including </w:t>
            </w:r>
            <w:proofErr w:type="spellStart"/>
            <w:r>
              <w:t>MeasConfig</w:t>
            </w:r>
            <w:proofErr w:type="spellEnd"/>
            <w:r>
              <w:t xml:space="preserve"> and </w:t>
            </w:r>
            <w:proofErr w:type="spellStart"/>
            <w:r>
              <w:t>ConditionalReconfiguration</w:t>
            </w:r>
            <w:proofErr w:type="spellEnd"/>
            <w:r>
              <w:t xml:space="preserve"> for intra-frequency event A3 and A5 in NR cell 4.</w:t>
            </w:r>
          </w:p>
          <w:p w14:paraId="3D7D8920" w14:textId="77777777" w:rsidR="00564DEC" w:rsidRDefault="00564DEC" w:rsidP="006C7630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14027362" w14:textId="77777777" w:rsidR="00564DEC" w:rsidRDefault="00564DEC" w:rsidP="006C7630">
            <w:pPr>
              <w:ind w:firstLine="195"/>
            </w:pPr>
            <w:r>
              <w:t xml:space="preserve">    v_MeasConfig_Step_16 := </w:t>
            </w:r>
            <w:proofErr w:type="spellStart"/>
            <w:r>
              <w:t>f_NR_GenerateMeasurementConfigNR</w:t>
            </w:r>
            <w:proofErr w:type="spellEnd"/>
            <w:r>
              <w:t>({cs_MeasObjectId1(</w:t>
            </w:r>
            <w:r w:rsidRPr="002E6E76">
              <w:rPr>
                <w:highlight w:val="yellow"/>
              </w:rPr>
              <w:t>nr_Cell4</w:t>
            </w:r>
            <w:r>
              <w:t xml:space="preserve"> /*cell1 */)}, </w:t>
            </w:r>
            <w:proofErr w:type="spellStart"/>
            <w:r>
              <w:t>v_ReportConfigList</w:t>
            </w:r>
            <w:proofErr w:type="spellEnd"/>
            <w:r>
              <w:t>, {cs_NR_MeasId_Config_id1_obj1_conf1, cs_NR_MeasId_Config_id2_obj1_conf2});</w:t>
            </w:r>
          </w:p>
          <w:p w14:paraId="3D113983" w14:textId="77777777" w:rsidR="00564DEC" w:rsidRDefault="00564DEC" w:rsidP="006C7630">
            <w:pPr>
              <w:ind w:firstLine="195"/>
            </w:pPr>
            <w:r>
              <w:t xml:space="preserve">    v_ConditionalReconfiguration_r16_Step_16 := cs_ConditionalReconfiguration_r16( -,</w:t>
            </w:r>
          </w:p>
          <w:p w14:paraId="58D8384C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cs_CondReconfigToAddModList_r16_2EntryCR_2EntryMI(1, tsc_NR_MeasId1, tsc_NR_MeasId2, f_NR_GenerateCondRRCReconfig_r16_Octetstring(nr_Cell1),</w:t>
            </w:r>
          </w:p>
          <w:p w14:paraId="79F4900D" w14:textId="77777777" w:rsidR="00564DEC" w:rsidRDefault="00564DEC" w:rsidP="006C7630">
            <w:pPr>
              <w:ind w:firstLine="195"/>
            </w:pPr>
            <w:r>
              <w:t xml:space="preserve">                                                                                                                                     2, tsc_NR_MeasId1, tsc_NR_MeasId2, f_NR_GenerateCondRRCReconfig_r16_Octetstring(nr_Cell2)));</w:t>
            </w:r>
          </w:p>
          <w:p w14:paraId="364737C3" w14:textId="77777777" w:rsidR="00564DEC" w:rsidRDefault="00564DEC" w:rsidP="006C7630">
            <w:pPr>
              <w:ind w:firstLine="195"/>
            </w:pPr>
            <w:r>
              <w:t xml:space="preserve">    f_NR5GC_CHO_RRCReconfiguration_SSConfig( nr_Cell4,</w:t>
            </w:r>
          </w:p>
          <w:p w14:paraId="65330330" w14:textId="77777777" w:rsidR="00564DEC" w:rsidRDefault="00564DEC" w:rsidP="006C7630">
            <w:pPr>
              <w:ind w:firstLine="195"/>
            </w:pPr>
            <w:r>
              <w:t xml:space="preserve">                                             nr_Cell1,</w:t>
            </w:r>
          </w:p>
          <w:p w14:paraId="710E2FFC" w14:textId="77777777" w:rsidR="00564DEC" w:rsidRDefault="00564DEC" w:rsidP="006C7630">
            <w:pPr>
              <w:ind w:firstLine="195"/>
            </w:pPr>
            <w:r>
              <w:t xml:space="preserve">                                             </w:t>
            </w:r>
            <w:proofErr w:type="spellStart"/>
            <w:r>
              <w:t>v_DRBInfoList</w:t>
            </w:r>
            <w:proofErr w:type="spellEnd"/>
            <w:r>
              <w:t>,</w:t>
            </w:r>
          </w:p>
          <w:p w14:paraId="4853D7CC" w14:textId="77777777" w:rsidR="00564DEC" w:rsidRDefault="00564DEC" w:rsidP="006C7630">
            <w:pPr>
              <w:ind w:firstLine="195"/>
            </w:pPr>
            <w:r>
              <w:t xml:space="preserve">                                             -, -,</w:t>
            </w:r>
          </w:p>
          <w:p w14:paraId="538A93AF" w14:textId="77777777" w:rsidR="00564DEC" w:rsidRDefault="00564DEC" w:rsidP="006C7630">
            <w:pPr>
              <w:ind w:firstLine="195"/>
            </w:pPr>
            <w:r>
              <w:t xml:space="preserve">                                             cs_38508_RRCReconfiguration_CHO(-,v_MeasConfig_Step_16, v_ConditionalReconfiguration_r16_Step_16),</w:t>
            </w:r>
          </w:p>
          <w:p w14:paraId="065093F8" w14:textId="77777777" w:rsidR="00564DEC" w:rsidRDefault="00564DEC" w:rsidP="006C7630">
            <w:pPr>
              <w:ind w:firstLine="195"/>
            </w:pPr>
            <w:r>
              <w:t xml:space="preserve">                                             -, -, -</w:t>
            </w:r>
            <w:r w:rsidRPr="002E6E76">
              <w:rPr>
                <w:highlight w:val="yellow"/>
              </w:rPr>
              <w:t>, false</w:t>
            </w:r>
            <w:r>
              <w:t>); //</w:t>
            </w:r>
            <w:proofErr w:type="spellStart"/>
            <w:r>
              <w:t>NoRefresh</w:t>
            </w:r>
            <w:proofErr w:type="spellEnd"/>
          </w:p>
          <w:p w14:paraId="5C493A14" w14:textId="77777777" w:rsidR="00564DEC" w:rsidRDefault="00564DEC" w:rsidP="006C7630">
            <w:pPr>
              <w:ind w:firstLine="195"/>
            </w:pPr>
          </w:p>
          <w:p w14:paraId="0045F8D2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2E6E76">
              <w:rPr>
                <w:highlight w:val="yellow"/>
              </w:rPr>
              <w:t>f_NR_SS_SystemIndCtrlConfig</w:t>
            </w:r>
            <w:proofErr w:type="spellEnd"/>
            <w:r w:rsidRPr="002E6E76">
              <w:rPr>
                <w:highlight w:val="yellow"/>
              </w:rPr>
              <w:t xml:space="preserve">(nr_Cell1,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(enable));</w:t>
            </w:r>
            <w:r>
              <w:t xml:space="preserve"> </w:t>
            </w:r>
          </w:p>
          <w:p w14:paraId="176744D1" w14:textId="77777777" w:rsidR="00564DEC" w:rsidRDefault="00564DEC" w:rsidP="006C7630">
            <w:pPr>
              <w:ind w:firstLine="195"/>
            </w:pPr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C7C610" w14:textId="77777777" w:rsidR="00564DEC" w:rsidRDefault="00564DEC" w:rsidP="006C7630">
            <w:pPr>
              <w:ind w:firstLine="195"/>
            </w:pPr>
            <w:r>
              <w:lastRenderedPageBreak/>
              <w:t xml:space="preserve">    //SS adjusts the cell-specific reference signal level according to row "T3".</w:t>
            </w:r>
          </w:p>
          <w:p w14:paraId="5E064E9A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(v_CellPowerList_AtT3);</w:t>
            </w:r>
          </w:p>
          <w:p w14:paraId="3302407D" w14:textId="77777777" w:rsidR="00564DEC" w:rsidRDefault="00564DEC" w:rsidP="006C7630">
            <w:pPr>
              <w:ind w:firstLine="195"/>
            </w:pPr>
          </w:p>
          <w:p w14:paraId="7870CD61" w14:textId="77777777" w:rsidR="00564DEC" w:rsidRDefault="00564DEC" w:rsidP="006C7630">
            <w:pPr>
              <w:ind w:firstLine="195"/>
            </w:pPr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83F781" w14:textId="77777777" w:rsidR="00564DEC" w:rsidRDefault="00564DEC" w:rsidP="006C7630">
            <w:pPr>
              <w:ind w:firstLine="195"/>
            </w:pPr>
            <w:r>
              <w:t xml:space="preserve">    //Check: Does the UE initiate a random access procedure by transmitting Preamble in NR Cell 1 within 10s?</w:t>
            </w:r>
          </w:p>
          <w:p w14:paraId="53BACDA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4071606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car_NR_PRACH_Preamble_IND</w:t>
            </w:r>
            <w:proofErr w:type="spellEnd"/>
            <w:r>
              <w:t xml:space="preserve">(nr_Cell1, </w:t>
            </w:r>
            <w:proofErr w:type="spellStart"/>
            <w:r>
              <w:t>cr_TimingInfo_Any</w:t>
            </w:r>
            <w:proofErr w:type="spellEnd"/>
            <w:r>
              <w:t>, ?));</w:t>
            </w:r>
          </w:p>
          <w:p w14:paraId="588D3C18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3D474048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19");</w:t>
            </w:r>
          </w:p>
          <w:p w14:paraId="7179E2A5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 w:rsidRPr="002E6E76">
              <w:rPr>
                <w:highlight w:val="yellow"/>
              </w:rPr>
              <w:t>f_NR_SS_SystemIndCtrlConfig</w:t>
            </w:r>
            <w:proofErr w:type="spellEnd"/>
            <w:r w:rsidRPr="002E6E76">
              <w:rPr>
                <w:highlight w:val="yellow"/>
              </w:rPr>
              <w:t xml:space="preserve">(nr_Cell1, </w:t>
            </w:r>
            <w:proofErr w:type="spellStart"/>
            <w:r w:rsidRPr="002E6E76">
              <w:rPr>
                <w:highlight w:val="yellow"/>
              </w:rPr>
              <w:t>cds_NR_SystemIndCtrl_RachPreamble</w:t>
            </w:r>
            <w:proofErr w:type="spellEnd"/>
            <w:r w:rsidRPr="002E6E76">
              <w:rPr>
                <w:highlight w:val="yellow"/>
              </w:rPr>
              <w:t>(disable</w:t>
            </w:r>
            <w:r>
              <w:t xml:space="preserve">)); </w:t>
            </w:r>
          </w:p>
          <w:p w14:paraId="6BF8C1A2" w14:textId="77777777" w:rsidR="00564DEC" w:rsidRDefault="00564DEC" w:rsidP="006C7630">
            <w:pPr>
              <w:ind w:firstLine="195"/>
            </w:pPr>
          </w:p>
          <w:p w14:paraId="4129610F" w14:textId="77777777" w:rsidR="00564DEC" w:rsidRDefault="00564DEC" w:rsidP="006C7630">
            <w:pPr>
              <w:ind w:firstLine="195"/>
            </w:pPr>
            <w:r>
              <w:t xml:space="preserve">    //@siclog "Steps 20-21"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B7D4401" w14:textId="77777777" w:rsidR="00564DEC" w:rsidRDefault="00564DEC" w:rsidP="006C7630">
            <w:pPr>
              <w:ind w:firstLine="195"/>
            </w:pPr>
            <w:r>
              <w:t xml:space="preserve">    //The SS transmits Random Access Response.</w:t>
            </w:r>
          </w:p>
          <w:p w14:paraId="3FA6C61C" w14:textId="77777777" w:rsidR="00564DEC" w:rsidRDefault="00564DEC" w:rsidP="006C7630">
            <w:pPr>
              <w:ind w:firstLine="195"/>
            </w:pPr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1.</w:t>
            </w:r>
          </w:p>
          <w:p w14:paraId="7C0B01CD" w14:textId="77777777" w:rsidR="00564DEC" w:rsidRDefault="00564DEC" w:rsidP="006C7630">
            <w:pPr>
              <w:ind w:firstLine="195"/>
            </w:pPr>
            <w:r>
              <w:t xml:space="preserve">    f_NR5GC_CHO_RRCReconfigurationComplete( nr_Cell4,</w:t>
            </w:r>
          </w:p>
          <w:p w14:paraId="4D510950" w14:textId="77777777" w:rsidR="00564DEC" w:rsidRDefault="00564DEC" w:rsidP="006C7630">
            <w:pPr>
              <w:ind w:firstLine="195"/>
            </w:pPr>
            <w:r>
              <w:t xml:space="preserve">                                            nr_Cell1,</w:t>
            </w:r>
          </w:p>
          <w:p w14:paraId="38DF1502" w14:textId="77777777" w:rsidR="00564DEC" w:rsidRDefault="00564DEC" w:rsidP="006C7630">
            <w:pPr>
              <w:ind w:firstLine="195"/>
            </w:pPr>
            <w:r>
              <w:t xml:space="preserve">                                            -);</w:t>
            </w:r>
          </w:p>
          <w:p w14:paraId="6135CA7C" w14:textId="77777777" w:rsidR="00564DEC" w:rsidRDefault="00564DEC" w:rsidP="006C7630">
            <w:pPr>
              <w:ind w:firstLine="195"/>
            </w:pPr>
          </w:p>
          <w:p w14:paraId="67A5F24D" w14:textId="77777777" w:rsidR="00564DEC" w:rsidRDefault="00564DEC" w:rsidP="006C7630">
            <w:pPr>
              <w:ind w:firstLine="195"/>
            </w:pPr>
            <w:r>
              <w:t xml:space="preserve">   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4D6C75" w14:textId="77777777" w:rsidR="00564DEC" w:rsidRDefault="00564DEC" w:rsidP="006C7630">
            <w:pPr>
              <w:ind w:firstLine="195"/>
            </w:pPr>
            <w:r>
              <w:t xml:space="preserve">    //Check: Does the test result of generic test procedure in TS 38.508-1 Table 4.9.1-1 indicate that the UE is capable of exchanging IP data on DRB1 and NR Cell 1?</w:t>
            </w:r>
          </w:p>
          <w:p w14:paraId="0946A158" w14:textId="77777777" w:rsidR="00564DEC" w:rsidRDefault="00564DEC" w:rsidP="006C7630">
            <w:pPr>
              <w:ind w:firstLine="195"/>
            </w:pPr>
            <w:r>
              <w:t xml:space="preserve">    f_NR5GC_CheckDataPath(nr_Cell1,</w:t>
            </w:r>
          </w:p>
          <w:p w14:paraId="75A86277" w14:textId="77777777" w:rsidR="00564DEC" w:rsidRDefault="00564DEC" w:rsidP="006C7630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v_PDUSessionInfoList</w:t>
            </w:r>
            <w:proofErr w:type="spellEnd"/>
            <w:r>
              <w:t>[0]),</w:t>
            </w:r>
          </w:p>
          <w:p w14:paraId="57D66398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56B79B81" w14:textId="77777777" w:rsidR="00564DEC" w:rsidRDefault="00564DEC" w:rsidP="006C7630">
            <w:pPr>
              <w:ind w:firstLine="195"/>
            </w:pPr>
            <w:r>
              <w:t xml:space="preserve">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5CD5832C" w14:textId="77777777" w:rsidR="00564DEC" w:rsidRDefault="00564DEC" w:rsidP="006C7630">
            <w:pPr>
              <w:ind w:firstLine="195"/>
            </w:pPr>
            <w:r>
              <w:t xml:space="preserve">                          "Step 22");</w:t>
            </w:r>
          </w:p>
          <w:p w14:paraId="06160AA0" w14:textId="77777777" w:rsidR="00564DEC" w:rsidRDefault="00564DEC" w:rsidP="006C7630">
            <w:pPr>
              <w:ind w:firstLine="195"/>
            </w:pPr>
          </w:p>
          <w:p w14:paraId="16A25539" w14:textId="77777777" w:rsidR="00564DEC" w:rsidRDefault="00564DEC" w:rsidP="006C7630">
            <w:pPr>
              <w:ind w:firstLine="195"/>
            </w:pPr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AC2EEA" w14:textId="77777777" w:rsidR="00564DEC" w:rsidRDefault="00564DEC" w:rsidP="006C7630">
            <w:pPr>
              <w:ind w:firstLine="195"/>
            </w:pPr>
            <w:r>
              <w:t xml:space="preserve">    //SS adjusts the cell-specific reference signal level according to row "T1".</w:t>
            </w:r>
          </w:p>
          <w:p w14:paraId="2490C497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60D298D0" w14:textId="77777777" w:rsidR="00564DEC" w:rsidRDefault="00564DEC" w:rsidP="006C7630">
            <w:pPr>
              <w:ind w:firstLine="195"/>
            </w:pPr>
          </w:p>
          <w:p w14:paraId="0A3D5A1A" w14:textId="77777777" w:rsidR="00564DEC" w:rsidRDefault="00564DEC" w:rsidP="006C7630">
            <w:pPr>
              <w:ind w:firstLine="195"/>
            </w:pPr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B6588E" w14:textId="77777777" w:rsidR="00564DEC" w:rsidRDefault="00564DEC" w:rsidP="006C7630">
            <w:pPr>
              <w:ind w:firstLine="195"/>
            </w:pPr>
            <w:r>
              <w:t xml:space="preserve">    //Check: Does the UE transmit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 within 10s?</w:t>
            </w:r>
          </w:p>
          <w:p w14:paraId="647039DE" w14:textId="77777777" w:rsidR="00564DEC" w:rsidRDefault="00564DEC" w:rsidP="006C7630">
            <w:pPr>
              <w:ind w:firstLine="195"/>
            </w:pPr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4068E446" w14:textId="77777777" w:rsidR="00564DEC" w:rsidRDefault="00564DEC" w:rsidP="006C7630">
            <w:pPr>
              <w:ind w:firstLine="195"/>
            </w:pPr>
            <w:r>
              <w:t xml:space="preserve">    alt {</w:t>
            </w:r>
          </w:p>
          <w:p w14:paraId="130A171E" w14:textId="77777777" w:rsidR="00564DEC" w:rsidRDefault="00564DEC" w:rsidP="006C7630">
            <w:pPr>
              <w:ind w:firstLine="195"/>
            </w:pPr>
            <w:r>
              <w:lastRenderedPageBreak/>
              <w:t xml:space="preserve">        []</w:t>
            </w:r>
            <w:proofErr w:type="spellStart"/>
            <w:r>
              <w:t>SRB.receive</w:t>
            </w:r>
            <w:proofErr w:type="spellEnd"/>
            <w:r>
              <w:t>(car_NR_SRB1_RrcPdu_IND(nr_Cell2, cr_38508_RRCReconfigurationComplete))</w:t>
            </w:r>
          </w:p>
          <w:p w14:paraId="05258A88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0C403277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"Step 24, </w:t>
            </w:r>
            <w:proofErr w:type="spellStart"/>
            <w:r>
              <w:t>RRCReconfigurationComplete</w:t>
            </w:r>
            <w:proofErr w:type="spellEnd"/>
            <w:r>
              <w:t xml:space="preserve"> sent by UE ");</w:t>
            </w:r>
          </w:p>
          <w:p w14:paraId="15DCB568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4F2816C5" w14:textId="77777777" w:rsidR="00564DEC" w:rsidRDefault="00564DEC" w:rsidP="006C7630">
            <w:pPr>
              <w:ind w:firstLine="195"/>
            </w:pPr>
            <w:r>
              <w:t xml:space="preserve">        []</w:t>
            </w:r>
            <w:proofErr w:type="spellStart"/>
            <w:r>
              <w:t>t_Watchdog.timeout</w:t>
            </w:r>
            <w:proofErr w:type="spellEnd"/>
          </w:p>
          <w:p w14:paraId="4FFE620D" w14:textId="77777777" w:rsidR="00564DEC" w:rsidRDefault="00564DEC" w:rsidP="006C7630">
            <w:pPr>
              <w:ind w:firstLine="195"/>
            </w:pPr>
            <w:r>
              <w:t xml:space="preserve">        {</w:t>
            </w:r>
          </w:p>
          <w:p w14:paraId="6D04686F" w14:textId="77777777" w:rsidR="00564DEC" w:rsidRDefault="00564DEC" w:rsidP="006C7630">
            <w:pPr>
              <w:ind w:firstLine="195"/>
            </w:pPr>
            <w:r>
              <w:t xml:space="preserve">            </w:t>
            </w:r>
            <w:proofErr w:type="spellStart"/>
            <w:r>
              <w:t>f_NR_PreliminaryPass</w:t>
            </w:r>
            <w:proofErr w:type="spellEnd"/>
            <w:r>
              <w:t>(__FILE__, __LINE__, "Step 24");</w:t>
            </w:r>
          </w:p>
          <w:p w14:paraId="5D2750C0" w14:textId="77777777" w:rsidR="00564DEC" w:rsidRDefault="00564DEC" w:rsidP="006C7630">
            <w:pPr>
              <w:ind w:firstLine="195"/>
            </w:pPr>
            <w:r>
              <w:t xml:space="preserve">        }</w:t>
            </w:r>
          </w:p>
          <w:p w14:paraId="4851BB47" w14:textId="77777777" w:rsidR="00564DEC" w:rsidRDefault="00564DEC" w:rsidP="006C7630">
            <w:pPr>
              <w:ind w:firstLine="195"/>
            </w:pPr>
            <w:r>
              <w:t xml:space="preserve">    };</w:t>
            </w:r>
          </w:p>
          <w:p w14:paraId="028A715B" w14:textId="77777777" w:rsidR="00564DEC" w:rsidRDefault="00564DEC" w:rsidP="006C7630">
            <w:pPr>
              <w:ind w:firstLine="195"/>
            </w:pPr>
            <w:r>
              <w:t xml:space="preserve">  }// End of fl_TC_8_1_4_4_1_TestBody</w:t>
            </w:r>
          </w:p>
          <w:p w14:paraId="142B6C61" w14:textId="77777777" w:rsidR="00564DEC" w:rsidRDefault="00564DEC" w:rsidP="006C7630">
            <w:pPr>
              <w:rPr>
                <w:lang w:eastAsia="zh-CN"/>
              </w:rPr>
            </w:pPr>
          </w:p>
        </w:tc>
      </w:tr>
    </w:tbl>
    <w:p w14:paraId="790DBE8A" w14:textId="77777777" w:rsidR="00564DEC" w:rsidRPr="00441AF6" w:rsidRDefault="00564DEC" w:rsidP="00564DEC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F53A580" w14:textId="77777777" w:rsidR="00564DEC" w:rsidRDefault="00564DEC" w:rsidP="00564DEC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5813266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7D735E62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D5B00">
        <w:rPr>
          <w:rFonts w:cs="Arial"/>
        </w:rPr>
        <w:t>78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5813267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4721CA26" w:rsidR="00007D89" w:rsidRPr="00954EDD" w:rsidRDefault="005D5B00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Samsung</w:t>
      </w:r>
      <w:r w:rsidRPr="005D5B00">
        <w:t xml:space="preserve"> </w:t>
      </w:r>
      <w:r w:rsidRPr="005D5B00">
        <w:rPr>
          <w:rFonts w:cs="Arial"/>
          <w:b/>
        </w:rPr>
        <w:t>SM-G996B</w:t>
      </w:r>
    </w:p>
    <w:p w14:paraId="29B59B52" w14:textId="6CD972F2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5D5B00" w:rsidRPr="005D5B00">
        <w:rPr>
          <w:rFonts w:cs="Arial"/>
        </w:rPr>
        <w:t>Samsung SM-G996B</w:t>
      </w:r>
      <w:r w:rsidR="005D5B00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4E27CC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8_1_4_4_1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A0E9E0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8_1_4_4_1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95813269"/>
      <w:r w:rsidRPr="002D362B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E3046E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5D5B00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proofErr w:type="spellStart"/>
            <w:r w:rsidR="00954EDD">
              <w:rPr>
                <w:rFonts w:cs="Arial"/>
                <w:b/>
                <w:sz w:val="18"/>
              </w:rPr>
              <w:t>multiayer</w:t>
            </w:r>
            <w:proofErr w:type="spellEnd"/>
            <w:r w:rsidR="00954EDD">
              <w:rPr>
                <w:rFonts w:cs="Arial"/>
                <w:b/>
                <w:sz w:val="18"/>
              </w:rPr>
              <w:t xml:space="preserve"> test case </w:t>
            </w:r>
            <w:r w:rsidR="005D5B00">
              <w:rPr>
                <w:rFonts w:cs="Arial"/>
                <w:b/>
                <w:sz w:val="18"/>
              </w:rPr>
              <w:t>8.1.4.4.1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71BA" w14:textId="77777777" w:rsidR="00FC64D3" w:rsidRDefault="00FC64D3">
      <w:r>
        <w:separator/>
      </w:r>
    </w:p>
  </w:endnote>
  <w:endnote w:type="continuationSeparator" w:id="0">
    <w:p w14:paraId="0CD9CA90" w14:textId="77777777" w:rsidR="00FC64D3" w:rsidRDefault="00FC6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EE119" w14:textId="77777777" w:rsidR="00FC64D3" w:rsidRDefault="00FC64D3">
      <w:r>
        <w:separator/>
      </w:r>
    </w:p>
  </w:footnote>
  <w:footnote w:type="continuationSeparator" w:id="0">
    <w:p w14:paraId="166BCAFA" w14:textId="77777777" w:rsidR="00FC64D3" w:rsidRDefault="00FC6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F1599"/>
    <w:rsid w:val="005047B0"/>
    <w:rsid w:val="005141D9"/>
    <w:rsid w:val="0051580D"/>
    <w:rsid w:val="00547111"/>
    <w:rsid w:val="00564DE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C41F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18</Pages>
  <Words>4855</Words>
  <Characters>27679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22</cp:revision>
  <cp:lastPrinted>1900-01-01T00:00:00Z</cp:lastPrinted>
  <dcterms:created xsi:type="dcterms:W3CDTF">2022-01-24T16:23:00Z</dcterms:created>
  <dcterms:modified xsi:type="dcterms:W3CDTF">2022-02-15T17:46:00Z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