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46916C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34AB4">
        <w:fldChar w:fldCharType="begin"/>
      </w:r>
      <w:r w:rsidR="00934AB4">
        <w:instrText xml:space="preserve"> DOCPROPERTY  Tdoc#  \* MERGEFORMAT </w:instrText>
      </w:r>
      <w:r w:rsidR="00934AB4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8B5716">
        <w:rPr>
          <w:b/>
          <w:i/>
          <w:noProof/>
          <w:sz w:val="28"/>
        </w:rPr>
        <w:t>305</w:t>
      </w:r>
      <w:r w:rsidR="00934AB4">
        <w:rPr>
          <w:b/>
          <w:i/>
          <w:noProof/>
          <w:sz w:val="28"/>
        </w:rPr>
        <w:fldChar w:fldCharType="end"/>
      </w:r>
    </w:p>
    <w:p w14:paraId="210A5493" w14:textId="77777777" w:rsidR="00745C21" w:rsidRDefault="00934AB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934A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05F73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</w:t>
            </w:r>
            <w:r w:rsidR="008B5716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934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C94EB6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4E0554">
              <w:t>9.1.5.1.11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48BAE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E0554">
              <w:t>9.1.5.1.11</w:t>
            </w:r>
            <w:r w:rsidR="008B5716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31D92EE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1976E0">
              <w:t>9.1.5.1.11</w:t>
            </w:r>
            <w:r w:rsidR="008B571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225F7" w:rsidR="004D7D01" w:rsidRDefault="004E0554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9.1.5.1.11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A5A0EC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4E0554">
        <w:t>9.1.5.1.11</w:t>
      </w:r>
      <w:r w:rsidR="008B5716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77C30F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4E0554">
        <w:t>9.1.5.1.11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B3D121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4E0554">
        <w:rPr>
          <w:rFonts w:cs="Arial"/>
        </w:rPr>
        <w:t>9_1_5_1_11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036E27D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4E0554">
        <w:rPr>
          <w:rFonts w:cs="Arial"/>
        </w:rPr>
        <w:t>9_1_5_1_11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6016C96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8B5716">
              <w:rPr>
                <w:rFonts w:cs="Arial"/>
                <w:b/>
                <w:sz w:val="18"/>
              </w:rPr>
              <w:t>306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4E0554">
              <w:rPr>
                <w:rFonts w:cs="Arial"/>
                <w:b/>
                <w:sz w:val="18"/>
              </w:rPr>
              <w:t>9.1.5.1.11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2CCD8" w14:textId="77777777" w:rsidR="00934AB4" w:rsidRDefault="00934AB4">
      <w:r>
        <w:separator/>
      </w:r>
    </w:p>
  </w:endnote>
  <w:endnote w:type="continuationSeparator" w:id="0">
    <w:p w14:paraId="7CC575FF" w14:textId="77777777" w:rsidR="00934AB4" w:rsidRDefault="0093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42BDB" w14:textId="77777777" w:rsidR="00934AB4" w:rsidRDefault="00934AB4">
      <w:r>
        <w:separator/>
      </w:r>
    </w:p>
  </w:footnote>
  <w:footnote w:type="continuationSeparator" w:id="0">
    <w:p w14:paraId="65C21BB5" w14:textId="77777777" w:rsidR="00934AB4" w:rsidRDefault="00934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976E0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E0554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B5716"/>
    <w:rsid w:val="008D3CCC"/>
    <w:rsid w:val="008D4170"/>
    <w:rsid w:val="008F3789"/>
    <w:rsid w:val="008F686C"/>
    <w:rsid w:val="009148DE"/>
    <w:rsid w:val="00926037"/>
    <w:rsid w:val="00934AB4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02FCA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A2C2E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30</cp:revision>
  <cp:lastPrinted>1900-01-01T00:00:00Z</cp:lastPrinted>
  <dcterms:created xsi:type="dcterms:W3CDTF">2022-01-24T16:23:00Z</dcterms:created>
  <dcterms:modified xsi:type="dcterms:W3CDTF">2022-02-23T13:20:00Z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