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ADECE4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339F8">
        <w:fldChar w:fldCharType="begin"/>
      </w:r>
      <w:r w:rsidR="005339F8">
        <w:instrText xml:space="preserve"> DOCPROPERTY  Tdoc#  \* MERGEFORMAT </w:instrText>
      </w:r>
      <w:r w:rsidR="005339F8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8B5716">
        <w:rPr>
          <w:b/>
          <w:i/>
          <w:noProof/>
          <w:sz w:val="28"/>
        </w:rPr>
        <w:t>30</w:t>
      </w:r>
      <w:r w:rsidR="00347041">
        <w:rPr>
          <w:b/>
          <w:i/>
          <w:noProof/>
          <w:sz w:val="28"/>
        </w:rPr>
        <w:t>3</w:t>
      </w:r>
      <w:r w:rsidR="005339F8">
        <w:rPr>
          <w:b/>
          <w:i/>
          <w:noProof/>
          <w:sz w:val="28"/>
        </w:rPr>
        <w:fldChar w:fldCharType="end"/>
      </w:r>
    </w:p>
    <w:p w14:paraId="210A5493" w14:textId="77777777" w:rsidR="00745C21" w:rsidRDefault="005339F8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5339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B6C9AF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</w:t>
            </w:r>
            <w:r w:rsidR="008B5716">
              <w:rPr>
                <w:b/>
                <w:noProof/>
                <w:sz w:val="28"/>
              </w:rPr>
              <w:t>8</w:t>
            </w:r>
            <w:r w:rsidR="00585E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533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69FBED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8B5716">
              <w:t>8.1.5.6.1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923B6B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8B5716">
              <w:t xml:space="preserve">8.1.5.6.1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9A72C7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8B5716">
              <w:t xml:space="preserve">8.1.5.6.1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5960A" w:rsidR="004D7D01" w:rsidRDefault="008B571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8.1.5.6.1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F6BB17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8B5716">
        <w:t xml:space="preserve">8.1.5.6.1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9480FD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8B5716">
        <w:t>8.1.5.6.1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A7A8CBA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8B5716">
        <w:rPr>
          <w:rFonts w:cs="Arial"/>
        </w:rPr>
        <w:t>8_1_5_6_1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53C101B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8B5716">
        <w:rPr>
          <w:rFonts w:cs="Arial"/>
        </w:rPr>
        <w:t>8_1_5_6_1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3B7A45A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8B5716">
              <w:rPr>
                <w:rFonts w:cs="Arial"/>
                <w:b/>
                <w:sz w:val="18"/>
              </w:rPr>
              <w:t>30</w:t>
            </w:r>
            <w:r w:rsidR="00347041">
              <w:rPr>
                <w:rFonts w:cs="Arial"/>
                <w:b/>
                <w:sz w:val="18"/>
              </w:rPr>
              <w:t>4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8B5716" w:rsidRPr="008B5716">
              <w:rPr>
                <w:rFonts w:cs="Arial"/>
                <w:b/>
                <w:sz w:val="18"/>
              </w:rPr>
              <w:t>8.1.5.6.1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55C5D" w14:textId="77777777" w:rsidR="005339F8" w:rsidRDefault="005339F8">
      <w:r>
        <w:separator/>
      </w:r>
    </w:p>
  </w:endnote>
  <w:endnote w:type="continuationSeparator" w:id="0">
    <w:p w14:paraId="491163C3" w14:textId="77777777" w:rsidR="005339F8" w:rsidRDefault="00533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AD97B" w14:textId="77777777" w:rsidR="005339F8" w:rsidRDefault="005339F8">
      <w:r>
        <w:separator/>
      </w:r>
    </w:p>
  </w:footnote>
  <w:footnote w:type="continuationSeparator" w:id="0">
    <w:p w14:paraId="480C1B61" w14:textId="77777777" w:rsidR="005339F8" w:rsidRDefault="00533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330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47041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339F8"/>
    <w:rsid w:val="00547111"/>
    <w:rsid w:val="00564DEC"/>
    <w:rsid w:val="00574A7C"/>
    <w:rsid w:val="00585EB7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B571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02FCA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30</cp:revision>
  <cp:lastPrinted>1900-01-01T00:00:00Z</cp:lastPrinted>
  <dcterms:created xsi:type="dcterms:W3CDTF">2022-01-24T16:23:00Z</dcterms:created>
  <dcterms:modified xsi:type="dcterms:W3CDTF">2022-02-23T13:19:00Z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