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D66C14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80B41">
        <w:fldChar w:fldCharType="begin"/>
      </w:r>
      <w:r w:rsidR="00B80B41">
        <w:instrText xml:space="preserve"> DOCPROPERTY  Tdoc#  \* MERGEFORMAT </w:instrText>
      </w:r>
      <w:r w:rsidR="00B80B41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0D4B2C">
        <w:rPr>
          <w:b/>
          <w:i/>
          <w:noProof/>
          <w:sz w:val="28"/>
        </w:rPr>
        <w:t>2</w:t>
      </w:r>
      <w:r w:rsidR="000B3E65">
        <w:rPr>
          <w:b/>
          <w:i/>
          <w:noProof/>
          <w:sz w:val="28"/>
        </w:rPr>
        <w:t>99</w:t>
      </w:r>
      <w:r w:rsidR="00B80B41">
        <w:rPr>
          <w:b/>
          <w:i/>
          <w:noProof/>
          <w:sz w:val="28"/>
        </w:rPr>
        <w:fldChar w:fldCharType="end"/>
      </w:r>
    </w:p>
    <w:p w14:paraId="210A5493" w14:textId="77777777" w:rsidR="00745C21" w:rsidRDefault="00B80B4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80B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75453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0B3E65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B80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5A8F5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0B3E65">
              <w:t>8.1.1.3.2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CD90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0B3E65">
              <w:t>8.1.1.3.2</w:t>
            </w:r>
            <w:r w:rsidR="000B3E65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BB7EA9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B3E65">
              <w:t>8.1.1.3.2</w:t>
            </w:r>
            <w:r w:rsidR="000B3E65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FCD02" w:rsidR="004D7D01" w:rsidRDefault="000B3E6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8.1.1.3.2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AD45E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B3E65">
        <w:t>8.1.1.3.2</w:t>
      </w:r>
      <w:r w:rsidR="000B3E65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26E97A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B3E65">
        <w:t>8.1.1.3.2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8B12BB8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0B3E65">
        <w:rPr>
          <w:rFonts w:cs="Arial"/>
        </w:rPr>
        <w:t>8_1_1_3_2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7186D7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0B3E65">
        <w:rPr>
          <w:rFonts w:cs="Arial"/>
        </w:rPr>
        <w:t>8_1_1_3_2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A70E940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B3E65">
              <w:rPr>
                <w:rFonts w:cs="Arial"/>
                <w:b/>
                <w:sz w:val="18"/>
              </w:rPr>
              <w:t>300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0B3E65" w:rsidRPr="000B3E65">
              <w:rPr>
                <w:rFonts w:cs="Arial"/>
                <w:b/>
                <w:sz w:val="18"/>
              </w:rPr>
              <w:t>8.1.1.3.2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334A2" w14:textId="77777777" w:rsidR="00B80B41" w:rsidRDefault="00B80B41">
      <w:r>
        <w:separator/>
      </w:r>
    </w:p>
  </w:endnote>
  <w:endnote w:type="continuationSeparator" w:id="0">
    <w:p w14:paraId="2FEFE4FE" w14:textId="77777777" w:rsidR="00B80B41" w:rsidRDefault="00B8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0CB13" w14:textId="77777777" w:rsidR="00B80B41" w:rsidRDefault="00B80B41">
      <w:r>
        <w:separator/>
      </w:r>
    </w:p>
  </w:footnote>
  <w:footnote w:type="continuationSeparator" w:id="0">
    <w:p w14:paraId="465FAAC4" w14:textId="77777777" w:rsidR="00B80B41" w:rsidRDefault="00B80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3E65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80B41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</cp:revision>
  <cp:lastPrinted>1900-01-01T00:00:00Z</cp:lastPrinted>
  <dcterms:created xsi:type="dcterms:W3CDTF">2022-01-24T16:23:00Z</dcterms:created>
  <dcterms:modified xsi:type="dcterms:W3CDTF">2022-02-22T16:29:00Z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