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78CCF7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0D4B2C">
          <w:rPr>
            <w:b/>
            <w:i/>
            <w:noProof/>
            <w:sz w:val="28"/>
          </w:rPr>
          <w:t>2</w:t>
        </w:r>
        <w:r w:rsidR="00A2298F">
          <w:rPr>
            <w:b/>
            <w:i/>
            <w:noProof/>
            <w:sz w:val="28"/>
          </w:rPr>
          <w:t>91</w:t>
        </w:r>
      </w:fldSimple>
    </w:p>
    <w:p w14:paraId="210A5493" w14:textId="77777777" w:rsidR="00745C21" w:rsidRDefault="00BD2374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BD2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F2427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37</w:t>
            </w:r>
            <w:r w:rsidR="00BE4D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BD2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30057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A2298F">
              <w:t>7.1.1.5.2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1B8A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2298F">
              <w:rPr>
                <w:noProof/>
              </w:rPr>
              <w:t>7.1.1.5.2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9E4E7D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2298F">
              <w:t xml:space="preserve">7.1.1.5.2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ACA89C" w:rsidR="004D7D01" w:rsidRDefault="00A2298F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7.1.1.5.2.</w:t>
            </w:r>
            <w:r w:rsidR="004D7D01"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88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591B158" w14:textId="6282DCFF" w:rsidR="009666D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666D8" w:rsidRPr="00B06821">
        <w:rPr>
          <w:rFonts w:cs="Arial"/>
          <w:iCs/>
        </w:rPr>
        <w:t>Table of Contents</w:t>
      </w:r>
      <w:r w:rsidR="009666D8">
        <w:tab/>
      </w:r>
      <w:r w:rsidR="009666D8">
        <w:fldChar w:fldCharType="begin"/>
      </w:r>
      <w:r w:rsidR="009666D8">
        <w:instrText xml:space="preserve"> PAGEREF _Toc96438875 \h </w:instrText>
      </w:r>
      <w:r w:rsidR="009666D8">
        <w:fldChar w:fldCharType="separate"/>
      </w:r>
      <w:r w:rsidR="009666D8">
        <w:t>2</w:t>
      </w:r>
      <w:r w:rsidR="009666D8">
        <w:fldChar w:fldCharType="end"/>
      </w:r>
    </w:p>
    <w:p w14:paraId="614D51DC" w14:textId="05349BC5" w:rsidR="009666D8" w:rsidRDefault="009666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068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_Toc96438876 \h </w:instrText>
      </w:r>
      <w:r>
        <w:fldChar w:fldCharType="separate"/>
      </w:r>
      <w:r>
        <w:t>3</w:t>
      </w:r>
      <w:r>
        <w:fldChar w:fldCharType="end"/>
      </w:r>
    </w:p>
    <w:p w14:paraId="6E4A5D67" w14:textId="087394F0" w:rsidR="009666D8" w:rsidRDefault="009666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0682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0682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_Toc96438877 \h </w:instrText>
      </w:r>
      <w:r>
        <w:fldChar w:fldCharType="separate"/>
      </w:r>
      <w:r>
        <w:t>3</w:t>
      </w:r>
      <w:r>
        <w:fldChar w:fldCharType="end"/>
      </w:r>
    </w:p>
    <w:p w14:paraId="35EE3B9E" w14:textId="49434F6B" w:rsidR="009666D8" w:rsidRDefault="009666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068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068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_Toc96438878 \h </w:instrText>
      </w:r>
      <w:r>
        <w:fldChar w:fldCharType="separate"/>
      </w:r>
      <w:r>
        <w:t>3</w:t>
      </w:r>
      <w:r>
        <w:fldChar w:fldCharType="end"/>
      </w:r>
    </w:p>
    <w:p w14:paraId="0F71F857" w14:textId="57C66308" w:rsidR="009666D8" w:rsidRDefault="009666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0682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0682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_Toc96438879 \h </w:instrText>
      </w:r>
      <w:r>
        <w:fldChar w:fldCharType="separate"/>
      </w:r>
      <w:r>
        <w:t>3</w:t>
      </w:r>
      <w:r>
        <w:fldChar w:fldCharType="end"/>
      </w:r>
    </w:p>
    <w:p w14:paraId="2250D037" w14:textId="23589120" w:rsidR="009666D8" w:rsidRDefault="009666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0682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0682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_Toc96438880 \h </w:instrText>
      </w:r>
      <w:r>
        <w:fldChar w:fldCharType="separate"/>
      </w:r>
      <w:r>
        <w:t>3</w:t>
      </w:r>
      <w:r>
        <w:fldChar w:fldCharType="end"/>
      </w:r>
    </w:p>
    <w:p w14:paraId="115080B6" w14:textId="32F093A6" w:rsidR="009666D8" w:rsidRDefault="009666D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0682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06821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_Toc96438881 \h </w:instrText>
      </w:r>
      <w:r>
        <w:fldChar w:fldCharType="separate"/>
      </w:r>
      <w:r>
        <w:t>3</w:t>
      </w:r>
      <w:r>
        <w:fldChar w:fldCharType="end"/>
      </w:r>
    </w:p>
    <w:p w14:paraId="58667878" w14:textId="4005CCAC" w:rsidR="009666D8" w:rsidRDefault="009666D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0682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0682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_Toc96438882 \h </w:instrText>
      </w:r>
      <w:r>
        <w:fldChar w:fldCharType="separate"/>
      </w:r>
      <w:r>
        <w:t>3</w:t>
      </w:r>
      <w:r>
        <w:fldChar w:fldCharType="end"/>
      </w:r>
    </w:p>
    <w:p w14:paraId="325A0C2F" w14:textId="6E286FD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887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CB9816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2298F">
        <w:rPr>
          <w:rFonts w:cs="Arial"/>
        </w:rPr>
        <w:t xml:space="preserve">7.1.1.5.2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887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6C8C69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2298F">
        <w:rPr>
          <w:rFonts w:cs="Arial"/>
          <w:lang w:eastAsia="ja-JP"/>
        </w:rPr>
        <w:t>7.1.1.5.2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76EBF2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666D8" w:rsidRPr="009666D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887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8879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8880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1AE3571F" w:rsidR="00007D89" w:rsidRPr="00954EDD" w:rsidRDefault="00A2298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8881"/>
      <w:r w:rsidRPr="00A2298F">
        <w:rPr>
          <w:rFonts w:cs="Arial"/>
          <w:b/>
        </w:rPr>
        <w:t>Samsung SM-G996B</w:t>
      </w:r>
      <w:bookmarkEnd w:id="17"/>
    </w:p>
    <w:p w14:paraId="29B59B52" w14:textId="701AFD9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A2298F" w:rsidRPr="00A2298F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A7F6B77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2298F">
        <w:rPr>
          <w:rFonts w:cs="Arial"/>
        </w:rPr>
        <w:t>7_1_1_5_2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42B1FBB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2298F">
        <w:rPr>
          <w:rFonts w:cs="Arial"/>
        </w:rPr>
        <w:t>7_1_1_5_2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8882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050B571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</w:t>
            </w:r>
            <w:r w:rsidR="00A2298F">
              <w:rPr>
                <w:rFonts w:cs="Arial"/>
                <w:b/>
                <w:sz w:val="18"/>
              </w:rPr>
              <w:t>9</w:t>
            </w:r>
            <w:r w:rsidR="000D4B2C">
              <w:rPr>
                <w:rFonts w:cs="Arial"/>
                <w:b/>
                <w:sz w:val="18"/>
              </w:rPr>
              <w:t>2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2298F">
              <w:rPr>
                <w:rFonts w:cs="Arial"/>
                <w:b/>
                <w:sz w:val="18"/>
              </w:rPr>
              <w:t>7.1.1.5.2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2FE9C" w14:textId="77777777" w:rsidR="004563A2" w:rsidRDefault="004563A2">
      <w:r>
        <w:separator/>
      </w:r>
    </w:p>
  </w:endnote>
  <w:endnote w:type="continuationSeparator" w:id="0">
    <w:p w14:paraId="2A5D270D" w14:textId="77777777" w:rsidR="004563A2" w:rsidRDefault="0045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399AD" w14:textId="77777777" w:rsidR="004563A2" w:rsidRDefault="004563A2">
      <w:r>
        <w:separator/>
      </w:r>
    </w:p>
  </w:footnote>
  <w:footnote w:type="continuationSeparator" w:id="0">
    <w:p w14:paraId="7BFC2CC7" w14:textId="77777777" w:rsidR="004563A2" w:rsidRDefault="0045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63A2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666D8"/>
    <w:rsid w:val="009777D9"/>
    <w:rsid w:val="00991B88"/>
    <w:rsid w:val="009A5753"/>
    <w:rsid w:val="009A579D"/>
    <w:rsid w:val="009E3297"/>
    <w:rsid w:val="009F734F"/>
    <w:rsid w:val="00A2298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374"/>
    <w:rsid w:val="00BD279D"/>
    <w:rsid w:val="00BD6BB8"/>
    <w:rsid w:val="00BE4D6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