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FB8D78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</w:t>
        </w:r>
        <w:r w:rsidR="00B43E68">
          <w:rPr>
            <w:b/>
            <w:i/>
            <w:noProof/>
            <w:sz w:val="28"/>
          </w:rPr>
          <w:t>22</w:t>
        </w:r>
      </w:fldSimple>
      <w:r w:rsidR="00523633">
        <w:rPr>
          <w:b/>
          <w:i/>
          <w:noProof/>
          <w:sz w:val="28"/>
        </w:rPr>
        <w:t>5</w:t>
      </w:r>
    </w:p>
    <w:p w14:paraId="5D6FC58C" w14:textId="1E5CEA7A" w:rsidR="001A09A3" w:rsidRDefault="006A59A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36725C5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</w:t>
            </w:r>
            <w:r w:rsidR="00B43E68">
              <w:rPr>
                <w:b/>
                <w:noProof/>
                <w:sz w:val="28"/>
              </w:rPr>
              <w:t>5</w:t>
            </w:r>
            <w:r w:rsidR="003C4D7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4F4B5E6" w:rsidR="001E41F3" w:rsidRPr="00410371" w:rsidRDefault="006A5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</w:t>
              </w:r>
              <w:r w:rsidR="00C15ECC">
                <w:rPr>
                  <w:b/>
                  <w:noProof/>
                  <w:sz w:val="28"/>
                </w:rPr>
                <w:t>1</w:t>
              </w:r>
              <w:r w:rsidR="00F45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5907D16" w:rsidR="001E41F3" w:rsidRDefault="003C4D7F" w:rsidP="00F455EE">
            <w:pPr>
              <w:pStyle w:val="CRCoverPage"/>
              <w:spacing w:after="0"/>
              <w:rPr>
                <w:noProof/>
              </w:rPr>
            </w:pPr>
            <w:r w:rsidRPr="003C4D7F">
              <w:t>NR5GC FR</w:t>
            </w:r>
            <w:proofErr w:type="gramStart"/>
            <w:r w:rsidRPr="003C4D7F">
              <w:t>1 :</w:t>
            </w:r>
            <w:proofErr w:type="gramEnd"/>
            <w:r w:rsidRPr="003C4D7F">
              <w:t xml:space="preserve"> Addition of RRC test case 8.1.1.3.7a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2196F96" w:rsidR="001E41F3" w:rsidRDefault="003C4D7F" w:rsidP="003C4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A7B97DC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</w:t>
            </w:r>
            <w:r w:rsidR="003C4D7F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3B5E8BD1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3C4D7F">
              <w:t>NR5GC RRC test case 8.1.1.3.7a</w:t>
            </w:r>
            <w:r w:rsidR="00C15ECC"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039AE534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 w:rsidR="003C4D7F">
              <w:t>NR5GC RRC test case 8.1.1.3.7a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1F6DDC" w:rsidR="001E41F3" w:rsidRDefault="003C4D7F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8.1.1.3.7a.NR5GC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C13C164" w:rsidR="001E41F3" w:rsidRDefault="001E41F3" w:rsidP="003C4D7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EC68330" w:rsidR="001E41F3" w:rsidRDefault="003C4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735BB8F" w:rsidR="001E41F3" w:rsidRDefault="001E41F3" w:rsidP="003C4D7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939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1C04A2B" w14:textId="7EF21637" w:rsidR="0084145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4145C" w:rsidRPr="001B5C43">
        <w:rPr>
          <w:rFonts w:cs="Arial"/>
          <w:iCs/>
        </w:rPr>
        <w:t>Table of Contents</w:t>
      </w:r>
      <w:r w:rsidR="0084145C">
        <w:tab/>
      </w:r>
      <w:r w:rsidR="0084145C">
        <w:fldChar w:fldCharType="begin"/>
      </w:r>
      <w:r w:rsidR="0084145C">
        <w:instrText xml:space="preserve"> PAGEREF _Toc93939470 \h </w:instrText>
      </w:r>
      <w:r w:rsidR="0084145C">
        <w:fldChar w:fldCharType="separate"/>
      </w:r>
      <w:r w:rsidR="0084145C">
        <w:t>2</w:t>
      </w:r>
      <w:r w:rsidR="0084145C">
        <w:fldChar w:fldCharType="end"/>
      </w:r>
    </w:p>
    <w:p w14:paraId="08EA35DB" w14:textId="0210CECA" w:rsidR="0084145C" w:rsidRDefault="0084145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5C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5C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_Toc93939471 \h </w:instrText>
      </w:r>
      <w:r>
        <w:fldChar w:fldCharType="separate"/>
      </w:r>
      <w:r>
        <w:t>3</w:t>
      </w:r>
      <w:r>
        <w:fldChar w:fldCharType="end"/>
      </w:r>
    </w:p>
    <w:p w14:paraId="1C20CB0F" w14:textId="010D73A5" w:rsidR="0084145C" w:rsidRDefault="0084145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5C4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_Toc93939472 \h </w:instrText>
      </w:r>
      <w:r>
        <w:fldChar w:fldCharType="separate"/>
      </w:r>
      <w:r>
        <w:t>3</w:t>
      </w:r>
      <w:r>
        <w:fldChar w:fldCharType="end"/>
      </w:r>
    </w:p>
    <w:p w14:paraId="311AB047" w14:textId="67963AC4" w:rsidR="0084145C" w:rsidRDefault="0084145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5C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5C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_Toc93939473 \h </w:instrText>
      </w:r>
      <w:r>
        <w:fldChar w:fldCharType="separate"/>
      </w:r>
      <w:r>
        <w:t>3</w:t>
      </w:r>
      <w:r>
        <w:fldChar w:fldCharType="end"/>
      </w:r>
    </w:p>
    <w:p w14:paraId="67E9659D" w14:textId="7A24E0BA" w:rsidR="0084145C" w:rsidRDefault="0084145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5C4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5C4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_Toc93939474 \h </w:instrText>
      </w:r>
      <w:r>
        <w:fldChar w:fldCharType="separate"/>
      </w:r>
      <w:r>
        <w:t>3</w:t>
      </w:r>
      <w:r>
        <w:fldChar w:fldCharType="end"/>
      </w:r>
    </w:p>
    <w:p w14:paraId="7FEC1F5C" w14:textId="619EDE3C" w:rsidR="0084145C" w:rsidRDefault="0084145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5C4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5C4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_Toc93939475 \h </w:instrText>
      </w:r>
      <w:r>
        <w:fldChar w:fldCharType="separate"/>
      </w:r>
      <w:r>
        <w:t>4</w:t>
      </w:r>
      <w:r>
        <w:fldChar w:fldCharType="end"/>
      </w:r>
    </w:p>
    <w:p w14:paraId="207BF8C5" w14:textId="1B9F3882" w:rsidR="0084145C" w:rsidRDefault="0084145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5C4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5C4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_Toc93939476 \h </w:instrText>
      </w:r>
      <w:r>
        <w:fldChar w:fldCharType="separate"/>
      </w:r>
      <w:r>
        <w:t>8</w:t>
      </w:r>
      <w:r>
        <w:fldChar w:fldCharType="end"/>
      </w:r>
    </w:p>
    <w:p w14:paraId="4F036A38" w14:textId="09E2F55D" w:rsidR="0084145C" w:rsidRDefault="0084145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5C4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5C4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_Toc93939477 \h </w:instrText>
      </w:r>
      <w:r>
        <w:fldChar w:fldCharType="separate"/>
      </w:r>
      <w:r>
        <w:t>8</w:t>
      </w:r>
      <w:r>
        <w:fldChar w:fldCharType="end"/>
      </w:r>
    </w:p>
    <w:p w14:paraId="510EB937" w14:textId="113AA537" w:rsidR="0084145C" w:rsidRDefault="0084145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5C4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5C43">
        <w:rPr>
          <w:rFonts w:cs="Arial"/>
          <w:b/>
        </w:rPr>
        <w:t>Qualcomm SM8450 + SDX65</w:t>
      </w:r>
      <w:r>
        <w:tab/>
      </w:r>
      <w:r>
        <w:fldChar w:fldCharType="begin"/>
      </w:r>
      <w:r>
        <w:instrText xml:space="preserve"> PAGEREF _Toc93939478 \h </w:instrText>
      </w:r>
      <w:r>
        <w:fldChar w:fldCharType="separate"/>
      </w:r>
      <w:r>
        <w:t>8</w:t>
      </w:r>
      <w:r>
        <w:fldChar w:fldCharType="end"/>
      </w:r>
    </w:p>
    <w:p w14:paraId="3CE448C6" w14:textId="14B1B260" w:rsidR="0084145C" w:rsidRDefault="0084145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5C4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5C4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_Toc93939479 \h </w:instrText>
      </w:r>
      <w:r>
        <w:fldChar w:fldCharType="separate"/>
      </w:r>
      <w:r>
        <w:t>8</w:t>
      </w:r>
      <w:r>
        <w:fldChar w:fldCharType="end"/>
      </w:r>
    </w:p>
    <w:p w14:paraId="2E4D4796" w14:textId="1CC8ACF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93947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6D46335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5F1B85">
        <w:rPr>
          <w:rFonts w:cs="Arial"/>
        </w:rPr>
        <w:t>8.1.1.3.7a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Hyperlink"/>
          <w:rFonts w:cs="Arial"/>
          <w:color w:val="auto"/>
          <w:u w:val="none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 xml:space="preserve">Narendra </w:t>
      </w:r>
      <w:proofErr w:type="spellStart"/>
      <w:r>
        <w:rPr>
          <w:rStyle w:val="Hyperlink"/>
          <w:rFonts w:cs="Arial"/>
          <w:color w:val="auto"/>
          <w:u w:val="none"/>
          <w:lang w:eastAsia="ja-JP"/>
        </w:rPr>
        <w:t>Kalahasti</w:t>
      </w:r>
      <w:proofErr w:type="spellEnd"/>
    </w:p>
    <w:p w14:paraId="177F239E" w14:textId="540A8C95" w:rsidR="00C549CB" w:rsidRPr="00C549CB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>Narendra.kalahasti@anritsu.com</w:t>
      </w:r>
      <w:r w:rsidR="00F455EE"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3939472"/>
      <w:r w:rsidRPr="00C549CB">
        <w:t>Verification Test Summary</w:t>
      </w:r>
      <w:bookmarkEnd w:id="4"/>
    </w:p>
    <w:p w14:paraId="1DDFE21D" w14:textId="1A4BAD7A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3C4D7F">
        <w:rPr>
          <w:rFonts w:cs="Arial"/>
          <w:lang w:eastAsia="ja-JP"/>
        </w:rPr>
        <w:t>8.1.1.3.7a</w:t>
      </w:r>
      <w:r w:rsidR="00B43E68">
        <w:rPr>
          <w:rFonts w:cs="Arial"/>
          <w:lang w:eastAsia="ja-JP"/>
        </w:rPr>
        <w:t>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0FE6C56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B43E68">
        <w:rPr>
          <w:rFonts w:cs="Arial"/>
          <w:lang w:eastAsia="ja-JP"/>
        </w:rPr>
        <w:t xml:space="preserve">Qualcomm </w:t>
      </w:r>
      <w:r w:rsidR="00B43E68" w:rsidRPr="00B43E68">
        <w:rPr>
          <w:rFonts w:cs="Arial"/>
          <w:lang w:eastAsia="ja-JP"/>
        </w:rPr>
        <w:t>SM8450 + SDX65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4910E0B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3939473"/>
      <w:r w:rsidRPr="00854C55">
        <w:rPr>
          <w:b/>
        </w:rPr>
        <w:t>Corrections required</w:t>
      </w:r>
      <w:bookmarkEnd w:id="5"/>
      <w:bookmarkEnd w:id="6"/>
      <w:bookmarkEnd w:id="7"/>
    </w:p>
    <w:p w14:paraId="5A0B363D" w14:textId="77777777" w:rsidR="000B745A" w:rsidRDefault="000B745A" w:rsidP="000B745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0300864"/>
      <w:bookmarkStart w:id="9" w:name="_Toc93939474"/>
      <w:bookmarkStart w:id="10" w:name="_Toc6686432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745A" w14:paraId="31187F7B" w14:textId="77777777" w:rsidTr="00BB69B0">
        <w:trPr>
          <w:trHeight w:val="447"/>
        </w:trPr>
        <w:tc>
          <w:tcPr>
            <w:tcW w:w="1985" w:type="dxa"/>
          </w:tcPr>
          <w:p w14:paraId="7B2CB59F" w14:textId="77777777" w:rsidR="000B745A" w:rsidRDefault="000B745A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409170" w14:textId="77777777" w:rsidR="000B745A" w:rsidRDefault="000B745A" w:rsidP="00BB69B0">
            <w:pPr>
              <w:tabs>
                <w:tab w:val="left" w:pos="612"/>
              </w:tabs>
              <w:spacing w:after="0"/>
            </w:pPr>
            <w:r w:rsidRPr="00AB164F">
              <w:t>f_TC_8_1_1_3_7a_NR5GC</w:t>
            </w:r>
          </w:p>
        </w:tc>
      </w:tr>
      <w:tr w:rsidR="000B745A" w14:paraId="571C2CE6" w14:textId="77777777" w:rsidTr="00BB69B0">
        <w:trPr>
          <w:trHeight w:val="452"/>
        </w:trPr>
        <w:tc>
          <w:tcPr>
            <w:tcW w:w="1985" w:type="dxa"/>
          </w:tcPr>
          <w:p w14:paraId="13DF6D06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6642C3" w14:textId="15979CD9" w:rsidR="000B745A" w:rsidRPr="00A07F10" w:rsidRDefault="000B745A" w:rsidP="00BB69B0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The function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f_NR_CellInfo_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InitMaxReferencePower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) is incorrectly called for NR Cell3 twice, when it should be for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NRCell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1 and NR Cell3.</w:t>
            </w:r>
          </w:p>
        </w:tc>
      </w:tr>
      <w:tr w:rsidR="000B745A" w14:paraId="07808C15" w14:textId="77777777" w:rsidTr="00BB69B0">
        <w:tc>
          <w:tcPr>
            <w:tcW w:w="1985" w:type="dxa"/>
          </w:tcPr>
          <w:p w14:paraId="6EF34958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51B45A" w14:textId="77777777" w:rsidR="000B745A" w:rsidRDefault="000B745A" w:rsidP="00BB69B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Changed the </w:t>
            </w:r>
            <w:proofErr w:type="spellStart"/>
            <w:r>
              <w:rPr>
                <w:lang w:val="en-SG"/>
              </w:rPr>
              <w:t>NRCell</w:t>
            </w:r>
            <w:proofErr w:type="spellEnd"/>
            <w:r>
              <w:rPr>
                <w:lang w:val="en-SG"/>
              </w:rPr>
              <w:t xml:space="preserve"> value to NRCell1.</w:t>
            </w:r>
          </w:p>
        </w:tc>
      </w:tr>
      <w:tr w:rsidR="000B745A" w14:paraId="3B84AA90" w14:textId="77777777" w:rsidTr="00BB69B0">
        <w:tc>
          <w:tcPr>
            <w:tcW w:w="1985" w:type="dxa"/>
          </w:tcPr>
          <w:p w14:paraId="698ABB9F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4CB33C" w14:textId="77777777" w:rsidR="000B745A" w:rsidRDefault="000B745A" w:rsidP="000B745A">
            <w:pPr>
              <w:spacing w:after="0"/>
              <w:rPr>
                <w:rFonts w:ascii="Arial" w:hAnsi="Arial" w:cs="Arial"/>
                <w:lang w:val="en-US"/>
              </w:rPr>
            </w:pPr>
            <w:r w:rsidRPr="00AB164F">
              <w:rPr>
                <w:rFonts w:ascii="Arial" w:hAnsi="Arial" w:cs="Arial"/>
                <w:lang w:val="en-US"/>
              </w:rPr>
              <w:t>RRC_ConnRel_NR5GC_</w:t>
            </w:r>
            <w:proofErr w:type="gramStart"/>
            <w:r w:rsidRPr="00AB164F">
              <w:rPr>
                <w:rFonts w:ascii="Arial" w:hAnsi="Arial" w:cs="Arial"/>
                <w:lang w:val="en-US"/>
              </w:rPr>
              <w:t>NR</w:t>
            </w:r>
            <w:r>
              <w:rPr>
                <w:rFonts w:ascii="Arial" w:hAnsi="Arial" w:cs="Arial"/>
                <w:lang w:val="en-US"/>
              </w:rPr>
              <w:t>.ttcn</w:t>
            </w:r>
            <w:proofErr w:type="gramEnd"/>
          </w:p>
        </w:tc>
      </w:tr>
      <w:tr w:rsidR="000B745A" w14:paraId="7DE03002" w14:textId="77777777" w:rsidTr="00BB69B0">
        <w:tc>
          <w:tcPr>
            <w:tcW w:w="1985" w:type="dxa"/>
          </w:tcPr>
          <w:p w14:paraId="6B901EC4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F937D9" w14:textId="77777777" w:rsidR="000B745A" w:rsidRDefault="000B745A" w:rsidP="00BB69B0">
            <w:pPr>
              <w:rPr>
                <w:rFonts w:ascii="Arial" w:hAnsi="Arial"/>
                <w:highlight w:val="cyan"/>
              </w:rPr>
            </w:pPr>
          </w:p>
        </w:tc>
      </w:tr>
    </w:tbl>
    <w:p w14:paraId="1C9EB510" w14:textId="77777777" w:rsidR="000B745A" w:rsidRDefault="000B745A" w:rsidP="000B745A">
      <w:pPr>
        <w:rPr>
          <w:lang w:val="en-US"/>
        </w:rPr>
      </w:pPr>
    </w:p>
    <w:p w14:paraId="0F94F5DD" w14:textId="77777777" w:rsidR="000B745A" w:rsidRPr="00F13CC7" w:rsidRDefault="000B745A" w:rsidP="000B745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745A" w14:paraId="29FD3014" w14:textId="77777777" w:rsidTr="00BB69B0">
        <w:tc>
          <w:tcPr>
            <w:tcW w:w="9855" w:type="dxa"/>
          </w:tcPr>
          <w:p w14:paraId="60A8EAF6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function f_TC_8_1_1_3_7a_NR5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GC(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4B4ACABD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 xml:space="preserve">/RRC connection release / Success /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Deprioritisation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/ NR / T325 expiry</w:t>
            </w:r>
          </w:p>
          <w:p w14:paraId="0F5099AB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2223E2E8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f_NR5GC_IRAT_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Init(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NR_7);</w:t>
            </w:r>
          </w:p>
          <w:p w14:paraId="55C4911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0FEB24F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//Update SIB1 according to specific message contents</w:t>
            </w:r>
          </w:p>
          <w:p w14:paraId="760B7F2D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f_NR_CellInfo_SetTAC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(nr_Cell3, int2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bit(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3,24));</w:t>
            </w:r>
          </w:p>
          <w:p w14:paraId="321AD29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4A0CC9D6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//Set maximum cell power level for the Cells to be used</w:t>
            </w:r>
          </w:p>
          <w:p w14:paraId="67A7E35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f_NR_CellInfo_InitMaxReferencePower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(</w:t>
            </w:r>
            <w:r w:rsidRPr="00AB164F">
              <w:rPr>
                <w:rFonts w:ascii="Arial" w:hAnsi="Arial"/>
                <w:bCs/>
                <w:highlight w:val="yellow"/>
                <w:lang w:val="en-US" w:eastAsia="en-GB"/>
              </w:rPr>
              <w:t>nr_Cell3</w:t>
            </w:r>
            <w:r w:rsidRPr="00AB164F">
              <w:rPr>
                <w:rFonts w:ascii="Arial" w:hAnsi="Arial"/>
                <w:bCs/>
                <w:lang w:val="en-US" w:eastAsia="en-GB"/>
              </w:rPr>
              <w:t>, -85, -85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  /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/ Max Power level for FR2 is FFS // @sic R5s211680 sic@</w:t>
            </w:r>
          </w:p>
          <w:p w14:paraId="2EC88CB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f_NR_CellInfo_InitMaxReferencePower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(nr_Cell3, -79, -79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  /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/ Max Power level for FR2 is FFS</w:t>
            </w:r>
          </w:p>
          <w:p w14:paraId="5ECA3C37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F74E2A0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//Create and configure cell</w:t>
            </w:r>
          </w:p>
          <w:p w14:paraId="1226C309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(nr_Cell1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414D88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f_NR_CellConfig_Def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(nr_Cell3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5EC2BB7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F9E553D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f_NR5GC_Preamble (nr_Cell1, STATE_CONNECTED_3A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838E7EB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A25E56F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0ADF9C9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F87B283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fl_TC_8_1_1_3_7a_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TestBody(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3D81B03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491309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f_NR_TestBody_Set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102A770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0DDE5A9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f_NR_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AB164F">
              <w:rPr>
                <w:rFonts w:ascii="Arial" w:hAnsi="Arial"/>
                <w:bCs/>
                <w:lang w:val="en-US" w:eastAsia="en-GB"/>
              </w:rPr>
              <w:t>nr_Cell3, STATE_IDLE_1A); // @sic R5s211680 sic@</w:t>
            </w:r>
          </w:p>
          <w:p w14:paraId="26452F4A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733EFB7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f_EUTRA_NR_SendCoOrd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 xml:space="preserve"> (EUTRA, 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cms_EUTRA_NR_Trigger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("</w:t>
            </w:r>
            <w:proofErr w:type="spellStart"/>
            <w:r w:rsidRPr="00AB164F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AB164F">
              <w:rPr>
                <w:rFonts w:ascii="Arial" w:hAnsi="Arial"/>
                <w:bCs/>
                <w:lang w:val="en-US" w:eastAsia="en-GB"/>
              </w:rPr>
              <w:t>")</w:t>
            </w:r>
            <w:proofErr w:type="gramStart"/>
            <w:r w:rsidRPr="00AB164F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E802469" w14:textId="7777777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05019D53" w14:textId="7777777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712A2835" w14:textId="77777777" w:rsidR="000B745A" w:rsidRDefault="000B745A" w:rsidP="000B745A">
      <w:pPr>
        <w:rPr>
          <w:lang w:val="en-US"/>
        </w:rPr>
      </w:pPr>
    </w:p>
    <w:p w14:paraId="79557B40" w14:textId="77777777" w:rsidR="000B745A" w:rsidRPr="00F13CC7" w:rsidRDefault="000B745A" w:rsidP="000B745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745A" w14:paraId="18B8DB26" w14:textId="77777777" w:rsidTr="00BB69B0">
        <w:tc>
          <w:tcPr>
            <w:tcW w:w="9629" w:type="dxa"/>
          </w:tcPr>
          <w:p w14:paraId="5F664C2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</w:t>
            </w:r>
            <w:r w:rsidRPr="00AB164F">
              <w:rPr>
                <w:lang w:val="en-US" w:eastAsia="zh-CN"/>
              </w:rPr>
              <w:t xml:space="preserve">  function f_TC_8_1_1_3_7a_NR5</w:t>
            </w:r>
            <w:proofErr w:type="gramStart"/>
            <w:r w:rsidRPr="00AB164F">
              <w:rPr>
                <w:lang w:val="en-US" w:eastAsia="zh-CN"/>
              </w:rPr>
              <w:t>GC(</w:t>
            </w:r>
            <w:proofErr w:type="gramEnd"/>
            <w:r w:rsidRPr="00AB164F">
              <w:rPr>
                <w:lang w:val="en-US" w:eastAsia="zh-CN"/>
              </w:rPr>
              <w:t>) runs on NR5GC_PTC</w:t>
            </w:r>
          </w:p>
          <w:p w14:paraId="7284180E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</w:t>
            </w:r>
            <w:proofErr w:type="gramStart"/>
            <w:r w:rsidRPr="00AB164F">
              <w:rPr>
                <w:lang w:val="en-US" w:eastAsia="zh-CN"/>
              </w:rPr>
              <w:t>{ /</w:t>
            </w:r>
            <w:proofErr w:type="gramEnd"/>
            <w:r w:rsidRPr="00AB164F">
              <w:rPr>
                <w:lang w:val="en-US" w:eastAsia="zh-CN"/>
              </w:rPr>
              <w:t xml:space="preserve">/RRC connection release / Success / </w:t>
            </w:r>
            <w:proofErr w:type="spellStart"/>
            <w:r w:rsidRPr="00AB164F">
              <w:rPr>
                <w:lang w:val="en-US" w:eastAsia="zh-CN"/>
              </w:rPr>
              <w:t>Deprioritisation</w:t>
            </w:r>
            <w:proofErr w:type="spellEnd"/>
            <w:r w:rsidRPr="00AB164F">
              <w:rPr>
                <w:lang w:val="en-US" w:eastAsia="zh-CN"/>
              </w:rPr>
              <w:t xml:space="preserve"> / NR / T325 expiry</w:t>
            </w:r>
          </w:p>
          <w:p w14:paraId="509BD183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</w:t>
            </w:r>
          </w:p>
          <w:p w14:paraId="04C17552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f_NR5GC_IRAT_</w:t>
            </w:r>
            <w:proofErr w:type="gramStart"/>
            <w:r w:rsidRPr="00AB164F">
              <w:rPr>
                <w:lang w:val="en-US" w:eastAsia="zh-CN"/>
              </w:rPr>
              <w:t>Init(</w:t>
            </w:r>
            <w:proofErr w:type="gramEnd"/>
            <w:r w:rsidRPr="00AB164F">
              <w:rPr>
                <w:lang w:val="en-US" w:eastAsia="zh-CN"/>
              </w:rPr>
              <w:t>NR_7);</w:t>
            </w:r>
          </w:p>
          <w:p w14:paraId="0CBE7F64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329E670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//Update SIB1 according to specific message contents</w:t>
            </w:r>
          </w:p>
          <w:p w14:paraId="797A189F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f_NR_CellInfo_SetTAC</w:t>
            </w:r>
            <w:proofErr w:type="spellEnd"/>
            <w:r w:rsidRPr="00AB164F">
              <w:rPr>
                <w:lang w:val="en-US" w:eastAsia="zh-CN"/>
              </w:rPr>
              <w:t xml:space="preserve"> (nr_Cell3, int2</w:t>
            </w:r>
            <w:proofErr w:type="gramStart"/>
            <w:r w:rsidRPr="00AB164F">
              <w:rPr>
                <w:lang w:val="en-US" w:eastAsia="zh-CN"/>
              </w:rPr>
              <w:t>bit(</w:t>
            </w:r>
            <w:proofErr w:type="gramEnd"/>
            <w:r w:rsidRPr="00AB164F">
              <w:rPr>
                <w:lang w:val="en-US" w:eastAsia="zh-CN"/>
              </w:rPr>
              <w:t>3,24));</w:t>
            </w:r>
          </w:p>
          <w:p w14:paraId="5C0F85F9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A9375C0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//Set maximum cell power level for the Cells to be used</w:t>
            </w:r>
          </w:p>
          <w:p w14:paraId="66192DD9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f_NR_CellInfo_InitMaxReferencePower</w:t>
            </w:r>
            <w:proofErr w:type="spellEnd"/>
            <w:r w:rsidRPr="00AB164F">
              <w:rPr>
                <w:lang w:val="en-US" w:eastAsia="zh-CN"/>
              </w:rPr>
              <w:t xml:space="preserve"> (</w:t>
            </w:r>
            <w:r w:rsidRPr="00AB164F">
              <w:rPr>
                <w:highlight w:val="yellow"/>
                <w:lang w:val="en-US" w:eastAsia="zh-CN"/>
              </w:rPr>
              <w:t>nr_Cell1</w:t>
            </w:r>
            <w:r w:rsidRPr="00AB164F">
              <w:rPr>
                <w:lang w:val="en-US" w:eastAsia="zh-CN"/>
              </w:rPr>
              <w:t>, -85, -85</w:t>
            </w:r>
            <w:proofErr w:type="gramStart"/>
            <w:r w:rsidRPr="00AB164F">
              <w:rPr>
                <w:lang w:val="en-US" w:eastAsia="zh-CN"/>
              </w:rPr>
              <w:t>);  /</w:t>
            </w:r>
            <w:proofErr w:type="gramEnd"/>
            <w:r w:rsidRPr="00AB164F">
              <w:rPr>
                <w:lang w:val="en-US" w:eastAsia="zh-CN"/>
              </w:rPr>
              <w:t xml:space="preserve">/ Max Power level for FR2 is FFS // @sic R5s211680 sic@ </w:t>
            </w:r>
          </w:p>
          <w:p w14:paraId="6F00DBA2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f_NR_CellInfo_InitMaxReferencePower</w:t>
            </w:r>
            <w:proofErr w:type="spellEnd"/>
            <w:r w:rsidRPr="00AB164F">
              <w:rPr>
                <w:lang w:val="en-US" w:eastAsia="zh-CN"/>
              </w:rPr>
              <w:t xml:space="preserve"> (nr_Cell3, -79, -79</w:t>
            </w:r>
            <w:proofErr w:type="gramStart"/>
            <w:r w:rsidRPr="00AB164F">
              <w:rPr>
                <w:lang w:val="en-US" w:eastAsia="zh-CN"/>
              </w:rPr>
              <w:t>);  /</w:t>
            </w:r>
            <w:proofErr w:type="gramEnd"/>
            <w:r w:rsidRPr="00AB164F">
              <w:rPr>
                <w:lang w:val="en-US" w:eastAsia="zh-CN"/>
              </w:rPr>
              <w:t>/ Max Power level for FR2 is FFS</w:t>
            </w:r>
          </w:p>
          <w:p w14:paraId="0EF6D51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</w:p>
          <w:p w14:paraId="2E594A97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//Create and configure cell</w:t>
            </w:r>
          </w:p>
          <w:p w14:paraId="328F5308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f_NR_CellConfig_Def</w:t>
            </w:r>
            <w:proofErr w:type="spellEnd"/>
            <w:r w:rsidRPr="00AB164F">
              <w:rPr>
                <w:lang w:val="en-US" w:eastAsia="zh-CN"/>
              </w:rPr>
              <w:t>(nr_Cell1</w:t>
            </w:r>
            <w:proofErr w:type="gramStart"/>
            <w:r w:rsidRPr="00AB164F">
              <w:rPr>
                <w:lang w:val="en-US" w:eastAsia="zh-CN"/>
              </w:rPr>
              <w:t>);</w:t>
            </w:r>
            <w:proofErr w:type="gramEnd"/>
          </w:p>
          <w:p w14:paraId="3F711B05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f_NR_CellConfig_Def</w:t>
            </w:r>
            <w:proofErr w:type="spellEnd"/>
            <w:r w:rsidRPr="00AB164F">
              <w:rPr>
                <w:lang w:val="en-US" w:eastAsia="zh-CN"/>
              </w:rPr>
              <w:t>(nr_Cell3</w:t>
            </w:r>
            <w:proofErr w:type="gramStart"/>
            <w:r w:rsidRPr="00AB164F">
              <w:rPr>
                <w:lang w:val="en-US" w:eastAsia="zh-CN"/>
              </w:rPr>
              <w:t>);</w:t>
            </w:r>
            <w:proofErr w:type="gramEnd"/>
          </w:p>
          <w:p w14:paraId="712662B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68A6B0EB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f_NR5GC_Preamble (nr_Cell1, STATE_CONNECTED_3A</w:t>
            </w:r>
            <w:proofErr w:type="gramStart"/>
            <w:r w:rsidRPr="00AB164F">
              <w:rPr>
                <w:lang w:val="en-US" w:eastAsia="zh-CN"/>
              </w:rPr>
              <w:t>);</w:t>
            </w:r>
            <w:proofErr w:type="gramEnd"/>
          </w:p>
          <w:p w14:paraId="5DDE137E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B9EA6B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f_NR_TestBody_Set</w:t>
            </w:r>
            <w:proofErr w:type="spellEnd"/>
            <w:r w:rsidRPr="00AB164F">
              <w:rPr>
                <w:lang w:val="en-US" w:eastAsia="zh-CN"/>
              </w:rPr>
              <w:t>(true</w:t>
            </w:r>
            <w:proofErr w:type="gramStart"/>
            <w:r w:rsidRPr="00AB164F">
              <w:rPr>
                <w:lang w:val="en-US" w:eastAsia="zh-CN"/>
              </w:rPr>
              <w:t>);</w:t>
            </w:r>
            <w:proofErr w:type="gramEnd"/>
          </w:p>
          <w:p w14:paraId="006F4B99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48B3E321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fl_TC_8_1_1_3_7a_</w:t>
            </w:r>
            <w:proofErr w:type="gramStart"/>
            <w:r w:rsidRPr="00AB164F">
              <w:rPr>
                <w:lang w:val="en-US" w:eastAsia="zh-CN"/>
              </w:rPr>
              <w:t>TestBody(</w:t>
            </w:r>
            <w:proofErr w:type="gramEnd"/>
            <w:r w:rsidRPr="00AB164F">
              <w:rPr>
                <w:lang w:val="en-US" w:eastAsia="zh-CN"/>
              </w:rPr>
              <w:t>);</w:t>
            </w:r>
          </w:p>
          <w:p w14:paraId="381D4BD2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6F28CA2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f_NR_TestBody_Set</w:t>
            </w:r>
            <w:proofErr w:type="spellEnd"/>
            <w:r w:rsidRPr="00AB164F">
              <w:rPr>
                <w:lang w:val="en-US" w:eastAsia="zh-CN"/>
              </w:rPr>
              <w:t>(false</w:t>
            </w:r>
            <w:proofErr w:type="gramStart"/>
            <w:r w:rsidRPr="00AB164F">
              <w:rPr>
                <w:lang w:val="en-US" w:eastAsia="zh-CN"/>
              </w:rPr>
              <w:t>);</w:t>
            </w:r>
            <w:proofErr w:type="gramEnd"/>
          </w:p>
          <w:p w14:paraId="3209F86C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  </w:t>
            </w:r>
          </w:p>
          <w:p w14:paraId="438C0B58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f_NR_</w:t>
            </w:r>
            <w:proofErr w:type="gramStart"/>
            <w:r w:rsidRPr="00AB164F">
              <w:rPr>
                <w:lang w:val="en-US" w:eastAsia="zh-CN"/>
              </w:rPr>
              <w:t>Postamble</w:t>
            </w:r>
            <w:proofErr w:type="spellEnd"/>
            <w:r w:rsidRPr="00AB164F">
              <w:rPr>
                <w:lang w:val="en-US" w:eastAsia="zh-CN"/>
              </w:rPr>
              <w:t>(</w:t>
            </w:r>
            <w:proofErr w:type="gramEnd"/>
            <w:r w:rsidRPr="00AB164F">
              <w:rPr>
                <w:lang w:val="en-US" w:eastAsia="zh-CN"/>
              </w:rPr>
              <w:t>nr_Cell3, STATE_IDLE_1A); // @sic R5s211680 sic@</w:t>
            </w:r>
          </w:p>
          <w:p w14:paraId="6E9C0D13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</w:p>
          <w:p w14:paraId="73AE977F" w14:textId="77777777" w:rsidR="000B745A" w:rsidRPr="00AB164F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  </w:t>
            </w:r>
            <w:proofErr w:type="spellStart"/>
            <w:r w:rsidRPr="00AB164F">
              <w:rPr>
                <w:lang w:val="en-US" w:eastAsia="zh-CN"/>
              </w:rPr>
              <w:t>f_EUTRA_NR_SendCoOrd</w:t>
            </w:r>
            <w:proofErr w:type="spellEnd"/>
            <w:r w:rsidRPr="00AB164F">
              <w:rPr>
                <w:lang w:val="en-US" w:eastAsia="zh-CN"/>
              </w:rPr>
              <w:t xml:space="preserve"> (EUTRA, </w:t>
            </w:r>
            <w:proofErr w:type="spellStart"/>
            <w:r w:rsidRPr="00AB164F">
              <w:rPr>
                <w:lang w:val="en-US" w:eastAsia="zh-CN"/>
              </w:rPr>
              <w:t>cms_EUTRA_NR_Trigger</w:t>
            </w:r>
            <w:proofErr w:type="spellEnd"/>
            <w:r w:rsidRPr="00AB164F">
              <w:rPr>
                <w:lang w:val="en-US" w:eastAsia="zh-CN"/>
              </w:rPr>
              <w:t>("</w:t>
            </w:r>
            <w:proofErr w:type="spellStart"/>
            <w:r w:rsidRPr="00AB164F">
              <w:rPr>
                <w:lang w:val="en-US" w:eastAsia="zh-CN"/>
              </w:rPr>
              <w:t>Postamble</w:t>
            </w:r>
            <w:proofErr w:type="spellEnd"/>
            <w:r w:rsidRPr="00AB164F">
              <w:rPr>
                <w:lang w:val="en-US" w:eastAsia="zh-CN"/>
              </w:rPr>
              <w:t>")</w:t>
            </w:r>
            <w:proofErr w:type="gramStart"/>
            <w:r w:rsidRPr="00AB164F">
              <w:rPr>
                <w:lang w:val="en-US" w:eastAsia="zh-CN"/>
              </w:rPr>
              <w:t>);</w:t>
            </w:r>
            <w:proofErr w:type="gramEnd"/>
          </w:p>
          <w:p w14:paraId="0BF6DE3F" w14:textId="7777777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B164F">
              <w:rPr>
                <w:lang w:val="en-US" w:eastAsia="zh-CN"/>
              </w:rPr>
              <w:t xml:space="preserve">  }</w:t>
            </w:r>
          </w:p>
        </w:tc>
      </w:tr>
    </w:tbl>
    <w:p w14:paraId="50049E10" w14:textId="07F9465A" w:rsidR="000B745A" w:rsidRDefault="000B745A" w:rsidP="000B745A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3939475"/>
      <w:bookmarkEnd w:id="10"/>
      <w:r>
        <w:rPr>
          <w:b/>
          <w:lang w:val="pt-BR"/>
        </w:rPr>
        <w:t>Change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745A" w14:paraId="12350C05" w14:textId="77777777" w:rsidTr="00BB69B0">
        <w:trPr>
          <w:trHeight w:val="447"/>
        </w:trPr>
        <w:tc>
          <w:tcPr>
            <w:tcW w:w="1985" w:type="dxa"/>
          </w:tcPr>
          <w:p w14:paraId="5C30B4B6" w14:textId="77777777" w:rsidR="000B745A" w:rsidRDefault="000B745A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3918F58" w14:textId="77777777" w:rsidR="000B745A" w:rsidRDefault="000B745A" w:rsidP="00BB69B0">
            <w:pPr>
              <w:tabs>
                <w:tab w:val="left" w:pos="612"/>
              </w:tabs>
              <w:spacing w:after="0"/>
            </w:pPr>
            <w:r w:rsidRPr="00AB164F">
              <w:t>f_TC_8_1_1_3_7a_NR5GC</w:t>
            </w:r>
          </w:p>
        </w:tc>
      </w:tr>
      <w:tr w:rsidR="000B745A" w14:paraId="46D87CCE" w14:textId="77777777" w:rsidTr="00BB69B0">
        <w:trPr>
          <w:trHeight w:val="452"/>
        </w:trPr>
        <w:tc>
          <w:tcPr>
            <w:tcW w:w="1985" w:type="dxa"/>
          </w:tcPr>
          <w:p w14:paraId="181AE89F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5AD634" w14:textId="0B2CED0A" w:rsidR="000B745A" w:rsidRPr="000B745A" w:rsidRDefault="000B745A" w:rsidP="00BB69B0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Depending on UE history it may not include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lastVisitedRegisteredTAI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in the TRACKING AREA UPDATE REQUEST. This is in line with 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38.508-1 table 4.9.7.2.3-1 </w:t>
            </w:r>
            <w:r>
              <w:rPr>
                <w:rFonts w:ascii="Arial" w:hAnsi="Arial"/>
                <w:bCs/>
                <w:lang w:val="en-US" w:eastAsia="en-GB"/>
              </w:rPr>
              <w:t>which has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 “The TAI the last visited E-UTRA Cell belonged to, if any.”</w:t>
            </w:r>
          </w:p>
        </w:tc>
      </w:tr>
      <w:tr w:rsidR="000B745A" w14:paraId="656747E3" w14:textId="77777777" w:rsidTr="00BB69B0">
        <w:tc>
          <w:tcPr>
            <w:tcW w:w="1985" w:type="dxa"/>
          </w:tcPr>
          <w:p w14:paraId="7A38C499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DB12A5" w14:textId="04911ED6" w:rsidR="000B745A" w:rsidRDefault="000B745A" w:rsidP="00BB69B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Allow </w:t>
            </w:r>
            <w:proofErr w:type="spellStart"/>
            <w:r>
              <w:rPr>
                <w:lang w:val="en-SG"/>
              </w:rPr>
              <w:t>lastVisitedRegisteredTAI</w:t>
            </w:r>
            <w:proofErr w:type="spellEnd"/>
            <w:r>
              <w:rPr>
                <w:lang w:val="en-SG"/>
              </w:rPr>
              <w:t xml:space="preserve"> to be omitted</w:t>
            </w:r>
          </w:p>
        </w:tc>
      </w:tr>
      <w:tr w:rsidR="000B745A" w14:paraId="781B8C59" w14:textId="77777777" w:rsidTr="00BB69B0">
        <w:tc>
          <w:tcPr>
            <w:tcW w:w="1985" w:type="dxa"/>
          </w:tcPr>
          <w:p w14:paraId="463DCAB9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96ED54" w14:textId="77777777" w:rsidR="000B745A" w:rsidRDefault="000B745A" w:rsidP="000B745A">
            <w:pPr>
              <w:spacing w:after="0"/>
              <w:rPr>
                <w:rFonts w:ascii="Arial" w:hAnsi="Arial" w:cs="Arial"/>
                <w:lang w:val="en-US"/>
              </w:rPr>
            </w:pPr>
            <w:r w:rsidRPr="00AB164F">
              <w:rPr>
                <w:rFonts w:ascii="Arial" w:hAnsi="Arial" w:cs="Arial"/>
                <w:lang w:val="en-US"/>
              </w:rPr>
              <w:t>RRC_ConnRel_NR5GC_</w:t>
            </w:r>
            <w:proofErr w:type="gramStart"/>
            <w:r w:rsidRPr="00AB164F">
              <w:rPr>
                <w:rFonts w:ascii="Arial" w:hAnsi="Arial" w:cs="Arial"/>
                <w:lang w:val="en-US"/>
              </w:rPr>
              <w:t>NR</w:t>
            </w:r>
            <w:r>
              <w:rPr>
                <w:rFonts w:ascii="Arial" w:hAnsi="Arial" w:cs="Arial"/>
                <w:lang w:val="en-US"/>
              </w:rPr>
              <w:t>.ttcn</w:t>
            </w:r>
            <w:proofErr w:type="gramEnd"/>
          </w:p>
        </w:tc>
      </w:tr>
      <w:tr w:rsidR="000B745A" w14:paraId="2FF94A3B" w14:textId="77777777" w:rsidTr="00BB69B0">
        <w:tc>
          <w:tcPr>
            <w:tcW w:w="1985" w:type="dxa"/>
          </w:tcPr>
          <w:p w14:paraId="53E4348E" w14:textId="77777777" w:rsidR="000B745A" w:rsidRDefault="000B745A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74C12019" w14:textId="77777777" w:rsidR="000B745A" w:rsidRDefault="000B745A" w:rsidP="00BB69B0">
            <w:pPr>
              <w:rPr>
                <w:rFonts w:ascii="Arial" w:hAnsi="Arial"/>
                <w:highlight w:val="cyan"/>
              </w:rPr>
            </w:pPr>
          </w:p>
        </w:tc>
      </w:tr>
    </w:tbl>
    <w:p w14:paraId="09A189AF" w14:textId="77777777" w:rsidR="000B745A" w:rsidRDefault="000B745A" w:rsidP="000B745A">
      <w:pPr>
        <w:rPr>
          <w:lang w:val="en-US"/>
        </w:rPr>
      </w:pPr>
    </w:p>
    <w:p w14:paraId="152BC6A8" w14:textId="77777777" w:rsidR="000B745A" w:rsidRPr="00F13CC7" w:rsidRDefault="000B745A" w:rsidP="000B745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745A" w14:paraId="55A3C65C" w14:textId="77777777" w:rsidTr="00BB69B0">
        <w:tc>
          <w:tcPr>
            <w:tcW w:w="9855" w:type="dxa"/>
          </w:tcPr>
          <w:p w14:paraId="29D684D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B164F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  function f_EUTRA38_TAUReqFromN1(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5B276A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RRC_TransactionIdentifier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p_RRC_TI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A7FDDD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omit,</w:t>
            </w:r>
          </w:p>
          <w:p w14:paraId="266F02F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N1ToS1_SecurityContext_Type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CxtType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MAPPED_CXT,</w:t>
            </w:r>
          </w:p>
          <w:p w14:paraId="0BD065A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eutra_Cell_NonSpecific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4D7FDB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mo_Signalling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D2E78E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p_FirstN1_S1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Transition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true) runs on EUTRA_Multi5GS_PTC return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NAS_MSG_Indication_Type</w:t>
            </w:r>
            <w:proofErr w:type="spellEnd"/>
          </w:p>
          <w:p w14:paraId="7AE2158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>{</w:t>
            </w:r>
          </w:p>
          <w:p w14:paraId="4E61D35C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f_GetAdditionalUpdateType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(NORMAL);</w:t>
            </w:r>
          </w:p>
          <w:p w14:paraId="19F6441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NAS_MSG_Indication_Type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NasInd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7A0089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EUTRA_SecurityParams_Type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SecurityParams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177677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EUTRA_NR_CoOrd_Security_Type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SecurityRx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CC8564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TrackingAreaId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omit;</w:t>
            </w:r>
          </w:p>
          <w:p w14:paraId="7CA2E84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0B63A7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GutiParameters_Type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9ED000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NAS_PlmnId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427EE5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TrackingAreaCode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AEFE7A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UERadioCapInfoUpdateNeeded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09706A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EUTRA_NR_PduSessionInfoList_Type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PduSessionInfoList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f_EUTRA38_WaitForPDUSessionInfoList(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 // @sic R5s210149 sic@</w:t>
            </w:r>
          </w:p>
          <w:p w14:paraId="3CE605DC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NoOfDRBs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f_EUTRA38_MobileInfo_GetNoOfDRBs();</w:t>
            </w:r>
          </w:p>
          <w:p w14:paraId="5F7BABA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EUTRA38_DRBInfoList_Type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ExistingDRBs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f_EUTRA38_MobileInfo_GetDRBInfoList(); // @sic R5s201363 sic@</w:t>
            </w:r>
          </w:p>
          <w:p w14:paraId="2676009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(value) EUTRA38_DRBInfoList_Type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NewDRBInfoList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{};</w:t>
            </w:r>
          </w:p>
          <w:p w14:paraId="1801542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NewDRBId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60752D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6200B0D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j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0;</w:t>
            </w:r>
          </w:p>
          <w:p w14:paraId="4F8CA8D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cr_MobileIdAny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236AC5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EUTRA_NR_CoOrd_GUTI_Type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v_CoOrd_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f_EUTRA_NR_WaitForCoOrd_GutiParams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(NR);</w:t>
            </w:r>
          </w:p>
          <w:p w14:paraId="667EEDE2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MappedGUTI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f_EUTRA38_NR_Convert5G_CoOrdToEPS_GUTI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v_CoOrd_Guti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omit);</w:t>
            </w:r>
          </w:p>
          <w:p w14:paraId="2E78D43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EPS_BearerContextStatus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v_EPS_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BearerContextStatus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6C72F98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IntegerList_Type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TransferredBearers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1DBBA4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UE_NetworkCap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UENWCap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cdr_NR5GC_UENetworkCap('58'O);</w:t>
            </w:r>
          </w:p>
          <w:p w14:paraId="3586614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F4FBE8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))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R5s200564 sic@</w:t>
            </w:r>
          </w:p>
          <w:p w14:paraId="314E49E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37596D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129200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p_CxtType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== MAPPED_CXT)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R5s200564 sic@</w:t>
            </w:r>
          </w:p>
          <w:p w14:paraId="51BEAFE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v_MappedGUTI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B6EA7B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F24711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41465B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0D8FD56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1FAD72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==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eutra_Cell_NonSpecific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F1C4A2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B56B93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90BC85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f_EUTRA_CellInfo_GetGuti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411CA9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f_Asn2Nas_PlmnId(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v_GutiParams.PLMN_Identity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996991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f_EUTRA_CellInfo_GetTAC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17AE53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bit2oct(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12B81FC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CA738E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63EF78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lastRenderedPageBreak/>
              <w:t xml:space="preserve">    // If we need a new algorithm,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have to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store the new values before calling this</w:t>
            </w:r>
          </w:p>
          <w:p w14:paraId="68AB727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 tell NAS EMU to check next message with 5G integrity</w:t>
            </w:r>
          </w:p>
          <w:p w14:paraId="14538A3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f_EUTRA_NB_SS_NAS_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SecurityConfig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NASCTRL, cas_NasSecurity_5GIntegrity_REQ(true));</w:t>
            </w:r>
          </w:p>
          <w:p w14:paraId="63EA15E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6581CE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(not p_FirstN1_S1Transition)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R5s200583 sic@</w:t>
            </w:r>
          </w:p>
          <w:p w14:paraId="1D59DB22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B385B9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C1E076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70E843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) == emergency)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R5-217714 sic@</w:t>
            </w:r>
          </w:p>
          <w:p w14:paraId="52F3C3C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v_UENWCap.cIoT_V2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X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?</w:t>
            </w:r>
          </w:p>
          <w:p w14:paraId="6CAA2B7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752585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D13A87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/* Steps 1-3 */</w:t>
            </w:r>
          </w:p>
          <w:p w14:paraId="4633CE0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//Receive RRC Connection Setup Complete with piggy-backed NAS message on SRB1 (DCCH):</w:t>
            </w:r>
          </w:p>
          <w:p w14:paraId="4C73BDB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NasInd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f_EUTRA_RRC_ConnEst_DefWithNas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F428AF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p_RRC_TI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6D941D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7C01D2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cr_NAS_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Indication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02BAD5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cr_TAU_Request_N1ToS1(('000'B, '001'B, '010'B), // @sic R5-201171, R5-202563, R5-211371 sic@</w:t>
            </w:r>
          </w:p>
          <w:p w14:paraId="26A6080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?,</w:t>
            </w:r>
          </w:p>
          <w:p w14:paraId="4A8F909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cr_DRXparameter_Any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('5C'O) ifpresent,</w:t>
            </w:r>
          </w:p>
          <w:p w14:paraId="00AB167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E88FD9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R5-204399 sic@</w:t>
            </w:r>
          </w:p>
          <w:p w14:paraId="28754C1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6F5098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-, -, -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, 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R5s200509 sic@</w:t>
            </w:r>
          </w:p>
          <w:p w14:paraId="717BBE4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cr_MobileIdAny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('50'O)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// @sic R5202563 sic@</w:t>
            </w:r>
          </w:p>
          <w:p w14:paraId="333FD77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33A3EF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-,</w:t>
            </w:r>
          </w:p>
          <w:p w14:paraId="5C8E1C7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v_UENWCap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122FED08" w14:textId="150CA37A" w:rsid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…………..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5E79D16D" w14:textId="7A0AFA44" w:rsid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02641C71" w14:textId="7777777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06FD90D1" w14:textId="77777777" w:rsidR="000B745A" w:rsidRDefault="000B745A" w:rsidP="000B745A">
      <w:pPr>
        <w:rPr>
          <w:lang w:val="en-US"/>
        </w:rPr>
      </w:pPr>
    </w:p>
    <w:p w14:paraId="48A960CA" w14:textId="77777777" w:rsidR="000B745A" w:rsidRPr="00F13CC7" w:rsidRDefault="000B745A" w:rsidP="000B745A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745A" w14:paraId="41786B4A" w14:textId="77777777" w:rsidTr="00BB69B0">
        <w:tc>
          <w:tcPr>
            <w:tcW w:w="9629" w:type="dxa"/>
          </w:tcPr>
          <w:p w14:paraId="7E82761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>function f_EUTRA38_TAUReqFromN1(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DF8750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RRC_TransactionIdentifier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p_RRC_TI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FAE0A9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omit,</w:t>
            </w:r>
          </w:p>
          <w:p w14:paraId="02DA4C7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N1ToS1_SecurityContext_Type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CxtType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MAPPED_CXT,</w:t>
            </w:r>
          </w:p>
          <w:p w14:paraId="0BB3DE2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eutra_Cell_NonSpecific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E5D3F42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mo_Signalling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A5071F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p_FirstN1_S1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Transition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true) runs on EUTRA_Multi5GS_PTC return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NAS_MSG_Indication_Type</w:t>
            </w:r>
            <w:proofErr w:type="spellEnd"/>
          </w:p>
          <w:p w14:paraId="6B31587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>{</w:t>
            </w:r>
          </w:p>
          <w:p w14:paraId="5F1B270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f_GetAdditionalUpdateType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(NORMAL);</w:t>
            </w:r>
          </w:p>
          <w:p w14:paraId="2FB61C4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NAS_MSG_Indication_Type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NasInd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867A19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EUTRA_SecurityParams_Type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SecurityParams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AAFEB5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EUTRA_NR_CoOrd_Security_Type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SecurityRx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9E514D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TrackingAreaId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omit;</w:t>
            </w:r>
          </w:p>
          <w:p w14:paraId="345D75F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EUTRA_CellId_Type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0825F5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GutiParameters_Type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24915132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NAS_PlmnId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75E4BFE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TrackingAreaCode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63A31D5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UERadioCapInfoUpdateNeeded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3A9134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EUTRA_NR_PduSessionInfoList_Type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PduSessionInfoList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f_EUTRA38_WaitForPDUSessionInfoList(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 // @sic R5s210149 sic@</w:t>
            </w:r>
          </w:p>
          <w:p w14:paraId="08557CF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NoOfDRBs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f_EUTRA38_MobileInfo_GetNoOfDRBs();</w:t>
            </w:r>
          </w:p>
          <w:p w14:paraId="52A8A27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lastRenderedPageBreak/>
              <w:t xml:space="preserve">    var EUTRA38_DRBInfoList_Type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ExistingDRBs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f_EUTRA38_MobileInfo_GetDRBInfoList(); // @sic R5s201363 sic@</w:t>
            </w:r>
          </w:p>
          <w:p w14:paraId="2A6E988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(value) EUTRA38_DRBInfoList_Type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NewDRBInfoList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{};</w:t>
            </w:r>
          </w:p>
          <w:p w14:paraId="6FDE94A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NewDRBId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48FA0FE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C40079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j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0;</w:t>
            </w:r>
          </w:p>
          <w:p w14:paraId="7F6F6E4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cr_MobileIdAny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0E5F4B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EUTRA_NR_CoOrd_GUTI_Type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v_CoOrd_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f_EUTRA_NR_WaitForCoOrd_GutiParams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(NR);</w:t>
            </w:r>
          </w:p>
          <w:p w14:paraId="40E97AA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MobileIdentity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MappedGUTI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f_EUTRA38_NR_Convert5G_CoOrdToEPS_GUTI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v_CoOrd_Guti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omit);</w:t>
            </w:r>
          </w:p>
          <w:p w14:paraId="58141E3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EPS_BearerContextStatus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v_EPS_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BearerContextStatus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6D8A00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IntegerList_Type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TransferredBearers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0F807AF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UE_NetworkCap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UENWCap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cdr_NR5GC_UENetworkCap('58'O);</w:t>
            </w:r>
          </w:p>
          <w:p w14:paraId="4EFA660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72987B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))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R5s200564 sic@</w:t>
            </w:r>
          </w:p>
          <w:p w14:paraId="0F47670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147FCD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01BC802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p_CxtType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== MAPPED_CXT)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R5s200564 sic@</w:t>
            </w:r>
          </w:p>
          <w:p w14:paraId="378D382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v_MappedGUTI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FAFFDCC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DA84C7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1C8AEE9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18EEE906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p_CellIdPreviouslyCampedOn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06E557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==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eutra_Cell_NonSpecific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43D05D6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B9B858B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085EF28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GutiParams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:=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f_EUTRA_CellInfo_GetGuti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D8ACE0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f_Asn2Nas_PlmnId(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v_GutiParams.PLMN_Identity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10ECA1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f_EUTRA_CellInfo_GetTAC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v_OldCellId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F6BD59A" w14:textId="06601A01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bit2oct(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highlight w:val="yellow"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6EE81C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6F6CE9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5617D3C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 If we need a new algorithm,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have to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 store the new values before calling this</w:t>
            </w:r>
          </w:p>
          <w:p w14:paraId="280E279D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 tell NAS EMU to check next message with 5G integrity</w:t>
            </w:r>
          </w:p>
          <w:p w14:paraId="42126A1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f_EUTRA_NB_SS_NAS_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SecurityConfig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NASCTRL, cas_NasSecurity_5GIntegrity_REQ(true));</w:t>
            </w:r>
          </w:p>
          <w:p w14:paraId="577C7C5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DBC330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(not p_FirstN1_S1Transition)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R5s200583 sic@</w:t>
            </w:r>
          </w:p>
          <w:p w14:paraId="17FFAB8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664352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0D58149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71A2B7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valueof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) == emergency) 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R5-217714 sic@</w:t>
            </w:r>
          </w:p>
          <w:p w14:paraId="12022277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v_UENWCap.cIoT_V2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X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= ?</w:t>
            </w:r>
          </w:p>
          <w:p w14:paraId="76F0E57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2A066A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E8E7C05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/* Steps 1-3 */</w:t>
            </w:r>
          </w:p>
          <w:p w14:paraId="2B38888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//Receive RRC Connection Setup Complete with piggy-backed NAS message on SRB1 (DCCH):</w:t>
            </w:r>
          </w:p>
          <w:p w14:paraId="32D9C203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NasInd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f_EUTRA_RRC_ConnEst_DefWithNas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p_CellId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6F4BE4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p_RRC_TI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635D901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p_EstablishmentCause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AD2E250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cr_NAS_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Indication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74106E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cr_TAU_Request_N1ToS1(('000'B, '001'B, '010'B), // @sic R5-201171, R5-202563, R5-211371 sic@</w:t>
            </w:r>
          </w:p>
          <w:p w14:paraId="54B3B9A4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?,</w:t>
            </w:r>
          </w:p>
          <w:p w14:paraId="0DE5B8F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cr_DRXparameter_Any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('5C'O) ifpresent,</w:t>
            </w:r>
          </w:p>
          <w:p w14:paraId="40F5ED9E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v_AdditionalUpdateType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5A992FA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MobileId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R5-204399 sic@</w:t>
            </w:r>
          </w:p>
          <w:p w14:paraId="45784CB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v_TAI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3242F1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-, -, -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,  /</w:t>
            </w:r>
            <w:proofErr w:type="gramEnd"/>
            <w:r w:rsidRPr="000B745A">
              <w:rPr>
                <w:rFonts w:ascii="Arial" w:hAnsi="Arial"/>
                <w:bCs/>
                <w:lang w:val="en-US" w:eastAsia="en-GB"/>
              </w:rPr>
              <w:t>/ @sic R5s200509 sic@</w:t>
            </w:r>
          </w:p>
          <w:p w14:paraId="0E3090E8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cr_MobileIdAny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 xml:space="preserve"> ('50'O)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ifpresent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 // @sic R5202563 sic@</w:t>
            </w:r>
          </w:p>
          <w:p w14:paraId="7833C32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v_UeRadioCap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4D3D709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  -,</w:t>
            </w:r>
          </w:p>
          <w:p w14:paraId="7DED62EF" w14:textId="77777777" w:rsidR="000B745A" w:rsidRP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                                                                                </w:t>
            </w:r>
            <w:proofErr w:type="spellStart"/>
            <w:r w:rsidRPr="000B745A">
              <w:rPr>
                <w:rFonts w:ascii="Arial" w:hAnsi="Arial"/>
                <w:bCs/>
                <w:lang w:val="en-US" w:eastAsia="en-GB"/>
              </w:rPr>
              <w:t>v_UENWCap</w:t>
            </w:r>
            <w:proofErr w:type="spellEnd"/>
            <w:r w:rsidRPr="000B745A">
              <w:rPr>
                <w:rFonts w:ascii="Arial" w:hAnsi="Arial"/>
                <w:bCs/>
                <w:lang w:val="en-US" w:eastAsia="en-GB"/>
              </w:rPr>
              <w:t>))</w:t>
            </w:r>
            <w:proofErr w:type="gramStart"/>
            <w:r w:rsidRPr="000B745A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16F975F8" w14:textId="77777777" w:rsid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…………..</w:t>
            </w:r>
            <w:r w:rsidRPr="000B745A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7B2F6A68" w14:textId="77777777" w:rsidR="000B745A" w:rsidRDefault="000B745A" w:rsidP="000B745A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0B745A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2F67F03F" w14:textId="7F3DBCD7" w:rsidR="000B745A" w:rsidRDefault="000B745A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43B8DDE2" w14:textId="77777777" w:rsidR="000B745A" w:rsidRDefault="000B745A" w:rsidP="000B745A">
      <w:pPr>
        <w:pStyle w:val="Heading1"/>
        <w:autoSpaceDN w:val="0"/>
        <w:ind w:left="0" w:firstLine="0"/>
        <w:rPr>
          <w:lang w:val="en-US"/>
        </w:rPr>
      </w:pPr>
    </w:p>
    <w:p w14:paraId="278A871B" w14:textId="086DE57D" w:rsidR="000B745A" w:rsidRDefault="000B745A" w:rsidP="000B745A"/>
    <w:p w14:paraId="7B09953E" w14:textId="77777777" w:rsidR="000B745A" w:rsidRPr="000B745A" w:rsidRDefault="000B745A" w:rsidP="000B745A"/>
    <w:p w14:paraId="652DFB20" w14:textId="3A0AA818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93939476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  <w:r>
        <w:rPr>
          <w:rFonts w:cs="Arial"/>
          <w:b/>
        </w:rPr>
        <w:t xml:space="preserve"> </w:t>
      </w:r>
    </w:p>
    <w:p w14:paraId="4CA4A326" w14:textId="40B31985" w:rsidR="00C549CB" w:rsidRPr="004F726E" w:rsidRDefault="00C549CB" w:rsidP="004F726E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4F726E">
        <w:rPr>
          <w:rFonts w:cs="Arial"/>
        </w:rPr>
        <w:t>The test case was executed on NR band n</w:t>
      </w:r>
      <w:r w:rsidR="00A137BE">
        <w:rPr>
          <w:rFonts w:cs="Arial"/>
        </w:rPr>
        <w:t>41</w:t>
      </w:r>
      <w:r w:rsidRPr="004F726E">
        <w:rPr>
          <w:rFonts w:cs="Arial"/>
        </w:rPr>
        <w:t xml:space="preserve">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9" w:name="_Toc93939477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r>
        <w:rPr>
          <w:rFonts w:cs="Arial"/>
          <w:b/>
        </w:rPr>
        <w:t xml:space="preserve"> </w:t>
      </w:r>
    </w:p>
    <w:p w14:paraId="70223940" w14:textId="0FCFECCD" w:rsidR="003A22C0" w:rsidRPr="00C549CB" w:rsidRDefault="00B43E68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93939478"/>
      <w:r>
        <w:rPr>
          <w:rFonts w:cs="Arial"/>
          <w:b/>
        </w:rPr>
        <w:t xml:space="preserve">Qualcomm </w:t>
      </w:r>
      <w:r w:rsidRPr="00B43E68">
        <w:rPr>
          <w:rFonts w:cs="Arial"/>
          <w:b/>
        </w:rPr>
        <w:t>SM8450 + SDX65</w:t>
      </w:r>
      <w:bookmarkEnd w:id="20"/>
    </w:p>
    <w:p w14:paraId="6BFB4688" w14:textId="59A87C6B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="00217E10" w:rsidRPr="00217E10">
        <w:rPr>
          <w:rFonts w:cs="Arial"/>
        </w:rPr>
        <w:t xml:space="preserve">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4937C18A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3C4D7F">
        <w:rPr>
          <w:rFonts w:cs="Arial"/>
        </w:rPr>
        <w:t>8_1_1_3_7a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1A38E0E9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3C4D7F">
        <w:rPr>
          <w:rFonts w:cs="Arial"/>
        </w:rPr>
        <w:t>8_1_1_3_7a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3946E24A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F28F3FD" w14:textId="714BE3B9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 w:rsidR="003C4D7F">
        <w:rPr>
          <w:rFonts w:cs="Arial"/>
        </w:rPr>
        <w:t>8_1_1_3_7a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FB08DF" w14:textId="415D9F3E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 w:rsidR="003C4D7F">
        <w:rPr>
          <w:rFonts w:cs="Arial"/>
        </w:rPr>
        <w:t>8_1_1_3_7a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393947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058A412E" w:rsidR="003A22C0" w:rsidRDefault="00C549CB" w:rsidP="003C4D7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217E10">
              <w:rPr>
                <w:rFonts w:cs="Arial"/>
                <w:b/>
                <w:sz w:val="18"/>
              </w:rPr>
              <w:t>2</w:t>
            </w:r>
            <w:r w:rsidR="003C4D7F">
              <w:rPr>
                <w:rFonts w:cs="Arial"/>
                <w:b/>
                <w:sz w:val="18"/>
              </w:rPr>
              <w:t>26 :</w:t>
            </w:r>
            <w:proofErr w:type="gramEnd"/>
            <w:r w:rsidR="003C4D7F">
              <w:rPr>
                <w:rFonts w:cs="Arial"/>
                <w:b/>
                <w:sz w:val="18"/>
              </w:rPr>
              <w:t xml:space="preserve"> </w:t>
            </w:r>
            <w:r w:rsidR="003C4D7F" w:rsidRPr="003C4D7F">
              <w:rPr>
                <w:rFonts w:cs="Arial"/>
                <w:b/>
                <w:sz w:val="18"/>
              </w:rPr>
              <w:t xml:space="preserve">NR5GC FR1 : </w:t>
            </w:r>
            <w:r w:rsidR="003C4D7F">
              <w:rPr>
                <w:rFonts w:cs="Arial"/>
                <w:b/>
                <w:sz w:val="18"/>
              </w:rPr>
              <w:t>Supporting information for a</w:t>
            </w:r>
            <w:r w:rsidR="003C4D7F" w:rsidRPr="003C4D7F">
              <w:rPr>
                <w:rFonts w:cs="Arial"/>
                <w:b/>
                <w:sz w:val="18"/>
              </w:rPr>
              <w:t>ddition of RRC test case 8.1.1.3.7a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77C28" w14:textId="77777777" w:rsidR="00B71470" w:rsidRDefault="00B71470">
      <w:r>
        <w:separator/>
      </w:r>
    </w:p>
  </w:endnote>
  <w:endnote w:type="continuationSeparator" w:id="0">
    <w:p w14:paraId="0727CF82" w14:textId="77777777" w:rsidR="00B71470" w:rsidRDefault="00B7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64066" w14:textId="77777777" w:rsidR="00B71470" w:rsidRDefault="00B71470">
      <w:r>
        <w:separator/>
      </w:r>
    </w:p>
  </w:footnote>
  <w:footnote w:type="continuationSeparator" w:id="0">
    <w:p w14:paraId="4512350C" w14:textId="77777777" w:rsidR="00B71470" w:rsidRDefault="00B71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B24BC"/>
    <w:multiLevelType w:val="hybridMultilevel"/>
    <w:tmpl w:val="F5A8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62793"/>
    <w:multiLevelType w:val="hybridMultilevel"/>
    <w:tmpl w:val="87FC5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45A"/>
    <w:rsid w:val="000B7FED"/>
    <w:rsid w:val="000C038A"/>
    <w:rsid w:val="000C6598"/>
    <w:rsid w:val="000D44B3"/>
    <w:rsid w:val="000F1B1C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E10"/>
    <w:rsid w:val="0025709B"/>
    <w:rsid w:val="0026004D"/>
    <w:rsid w:val="0026231C"/>
    <w:rsid w:val="002640DD"/>
    <w:rsid w:val="00275D12"/>
    <w:rsid w:val="00284FEB"/>
    <w:rsid w:val="002860C4"/>
    <w:rsid w:val="002A134C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4D7F"/>
    <w:rsid w:val="003E1A36"/>
    <w:rsid w:val="003E5B50"/>
    <w:rsid w:val="003F03E6"/>
    <w:rsid w:val="00403373"/>
    <w:rsid w:val="00410371"/>
    <w:rsid w:val="004242F1"/>
    <w:rsid w:val="004B728D"/>
    <w:rsid w:val="004B75B7"/>
    <w:rsid w:val="004F726E"/>
    <w:rsid w:val="0051580D"/>
    <w:rsid w:val="00523633"/>
    <w:rsid w:val="00547111"/>
    <w:rsid w:val="00592D74"/>
    <w:rsid w:val="005E2C44"/>
    <w:rsid w:val="005F1B85"/>
    <w:rsid w:val="00605297"/>
    <w:rsid w:val="00621188"/>
    <w:rsid w:val="006257ED"/>
    <w:rsid w:val="00665C47"/>
    <w:rsid w:val="00695808"/>
    <w:rsid w:val="006A59A4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45C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137BE"/>
    <w:rsid w:val="00A246B6"/>
    <w:rsid w:val="00A47E70"/>
    <w:rsid w:val="00A50CF0"/>
    <w:rsid w:val="00A7671C"/>
    <w:rsid w:val="00AA2CBC"/>
    <w:rsid w:val="00AC5820"/>
    <w:rsid w:val="00AD1CD8"/>
    <w:rsid w:val="00B258BB"/>
    <w:rsid w:val="00B43E68"/>
    <w:rsid w:val="00B61148"/>
    <w:rsid w:val="00B67B97"/>
    <w:rsid w:val="00B71470"/>
    <w:rsid w:val="00B968C8"/>
    <w:rsid w:val="00BA3EC5"/>
    <w:rsid w:val="00BA4DFF"/>
    <w:rsid w:val="00BA51D9"/>
    <w:rsid w:val="00BB5DFC"/>
    <w:rsid w:val="00BD279D"/>
    <w:rsid w:val="00BD6BB8"/>
    <w:rsid w:val="00BE7154"/>
    <w:rsid w:val="00C15ECC"/>
    <w:rsid w:val="00C30C66"/>
    <w:rsid w:val="00C371DB"/>
    <w:rsid w:val="00C462F9"/>
    <w:rsid w:val="00C549CB"/>
    <w:rsid w:val="00C66BA2"/>
    <w:rsid w:val="00C95985"/>
    <w:rsid w:val="00CC5026"/>
    <w:rsid w:val="00CC52FD"/>
    <w:rsid w:val="00CC68D0"/>
    <w:rsid w:val="00D03794"/>
    <w:rsid w:val="00D03F9A"/>
    <w:rsid w:val="00D06D51"/>
    <w:rsid w:val="00D24991"/>
    <w:rsid w:val="00D50255"/>
    <w:rsid w:val="00D66520"/>
    <w:rsid w:val="00D838CC"/>
    <w:rsid w:val="00DB4A41"/>
    <w:rsid w:val="00DE34CF"/>
    <w:rsid w:val="00DE7626"/>
    <w:rsid w:val="00E13F3D"/>
    <w:rsid w:val="00E259B2"/>
    <w:rsid w:val="00E34898"/>
    <w:rsid w:val="00E600C9"/>
    <w:rsid w:val="00EB09B7"/>
    <w:rsid w:val="00EE7D7C"/>
    <w:rsid w:val="00F21D18"/>
    <w:rsid w:val="00F25D98"/>
    <w:rsid w:val="00F26FAA"/>
    <w:rsid w:val="00F300FB"/>
    <w:rsid w:val="00F40404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Normal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137B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8</Pages>
  <Words>2511</Words>
  <Characters>14318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16796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24</cp:revision>
  <cp:lastPrinted>1900-01-01T00:00:00Z</cp:lastPrinted>
  <dcterms:created xsi:type="dcterms:W3CDTF">2021-12-13T09:58:00Z</dcterms:created>
  <dcterms:modified xsi:type="dcterms:W3CDTF">2022-01-24T18:32:00Z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