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5484A" w14:textId="38E55A93" w:rsidR="008226CC" w:rsidRDefault="008226CC" w:rsidP="008226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</w:t>
        </w:r>
        <w:r w:rsidR="000B3812">
          <w:rPr>
            <w:b/>
            <w:i/>
            <w:noProof/>
            <w:sz w:val="28"/>
          </w:rPr>
          <w:t>0224</w:t>
        </w:r>
      </w:fldSimple>
    </w:p>
    <w:p w14:paraId="00D2EF4A" w14:textId="77777777" w:rsidR="008226CC" w:rsidRDefault="00A715BA" w:rsidP="008226C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226CC" w:rsidRPr="00BA51D9">
          <w:rPr>
            <w:b/>
            <w:noProof/>
            <w:sz w:val="24"/>
          </w:rPr>
          <w:t>Online</w:t>
        </w:r>
      </w:fldSimple>
      <w:r w:rsidR="008226CC">
        <w:rPr>
          <w:b/>
          <w:noProof/>
          <w:sz w:val="24"/>
        </w:rPr>
        <w:t xml:space="preserve">, </w:t>
      </w:r>
      <w:r w:rsidR="008226CC">
        <w:fldChar w:fldCharType="begin"/>
      </w:r>
      <w:r w:rsidR="008226CC">
        <w:instrText xml:space="preserve"> DOCPROPERTY  Country  \* MERGEFORMAT </w:instrText>
      </w:r>
      <w:r w:rsidR="008226CC">
        <w:fldChar w:fldCharType="end"/>
      </w:r>
      <w:r w:rsidR="008226CC">
        <w:rPr>
          <w:b/>
          <w:noProof/>
          <w:sz w:val="24"/>
        </w:rPr>
        <w:t xml:space="preserve">, </w:t>
      </w:r>
      <w:fldSimple w:instr=" DOCPROPERTY  StartDate  \* MERGEFORMAT ">
        <w:r w:rsidR="008226CC" w:rsidRPr="00BA51D9">
          <w:rPr>
            <w:b/>
            <w:noProof/>
            <w:sz w:val="24"/>
          </w:rPr>
          <w:t>10th Dec 2021</w:t>
        </w:r>
      </w:fldSimple>
      <w:r w:rsidR="008226CC">
        <w:rPr>
          <w:b/>
          <w:noProof/>
          <w:sz w:val="24"/>
        </w:rPr>
        <w:t xml:space="preserve"> - </w:t>
      </w:r>
      <w:fldSimple w:instr=" DOCPROPERTY  EndDate  \* MERGEFORMAT ">
        <w:r w:rsidR="008226CC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26CC" w14:paraId="2DBFCD98" w14:textId="77777777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2AA66" w14:textId="77777777" w:rsidR="008226CC" w:rsidRDefault="008226CC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226CC" w14:paraId="37847DE4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F0A8C" w14:textId="77777777" w:rsidR="008226CC" w:rsidRDefault="008226CC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26CC" w14:paraId="216C9BEC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E7648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177A2BEC" w14:textId="77777777" w:rsidTr="008B2F5E">
        <w:tc>
          <w:tcPr>
            <w:tcW w:w="142" w:type="dxa"/>
            <w:tcBorders>
              <w:left w:val="single" w:sz="4" w:space="0" w:color="auto"/>
            </w:tcBorders>
          </w:tcPr>
          <w:p w14:paraId="5EA678A3" w14:textId="77777777" w:rsidR="008226CC" w:rsidRDefault="008226CC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6EDF21" w14:textId="77777777" w:rsidR="008226CC" w:rsidRPr="00410371" w:rsidRDefault="00A715BA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26CC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F72CDA1" w14:textId="77777777" w:rsidR="008226CC" w:rsidRDefault="008226CC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476EC2" w14:textId="06CB8664" w:rsidR="008226CC" w:rsidRPr="00410371" w:rsidRDefault="00A715BA" w:rsidP="008B2F5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0202">
                <w:rPr>
                  <w:b/>
                  <w:noProof/>
                  <w:sz w:val="28"/>
                </w:rPr>
                <w:t>2358</w:t>
              </w:r>
            </w:fldSimple>
          </w:p>
        </w:tc>
        <w:tc>
          <w:tcPr>
            <w:tcW w:w="709" w:type="dxa"/>
          </w:tcPr>
          <w:p w14:paraId="7970D713" w14:textId="77777777" w:rsidR="008226CC" w:rsidRDefault="008226CC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F7E27E" w14:textId="77777777" w:rsidR="008226CC" w:rsidRPr="00410371" w:rsidRDefault="00A715BA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26CC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8B8FFDF" w14:textId="77777777" w:rsidR="008226CC" w:rsidRDefault="008226CC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3CF0D7" w14:textId="77777777" w:rsidR="008226CC" w:rsidRPr="00410371" w:rsidRDefault="00A715BA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26CC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F05859" w14:textId="77777777" w:rsidR="008226CC" w:rsidRDefault="008226CC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8226CC" w14:paraId="52FB41F4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3AB31" w14:textId="77777777" w:rsidR="008226CC" w:rsidRDefault="008226CC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8226CC" w14:paraId="7822DF11" w14:textId="77777777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1E0E9A" w14:textId="77777777" w:rsidR="008226CC" w:rsidRPr="00F25D98" w:rsidRDefault="008226CC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226CC" w14:paraId="304E3C44" w14:textId="77777777" w:rsidTr="008B2F5E">
        <w:tc>
          <w:tcPr>
            <w:tcW w:w="9641" w:type="dxa"/>
            <w:gridSpan w:val="9"/>
          </w:tcPr>
          <w:p w14:paraId="6CD4870F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AD33F" w14:textId="77777777" w:rsidR="008226CC" w:rsidRDefault="008226CC" w:rsidP="008226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26CC" w14:paraId="27D9E8BA" w14:textId="77777777" w:rsidTr="008B2F5E">
        <w:tc>
          <w:tcPr>
            <w:tcW w:w="2835" w:type="dxa"/>
          </w:tcPr>
          <w:p w14:paraId="5136E9DC" w14:textId="77777777" w:rsidR="008226CC" w:rsidRDefault="008226CC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B66BD2" w14:textId="77777777" w:rsidR="008226CC" w:rsidRDefault="008226C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533B64" w14:textId="77777777" w:rsidR="008226CC" w:rsidRDefault="008226C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1A5EF1" w14:textId="77777777" w:rsidR="008226CC" w:rsidRDefault="008226CC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927E1" w14:textId="77777777" w:rsidR="008226CC" w:rsidRDefault="008226C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3BC4F8" w14:textId="77777777" w:rsidR="008226CC" w:rsidRDefault="008226CC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003CF3" w14:textId="77777777" w:rsidR="008226CC" w:rsidRDefault="008226C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2F34D5" w14:textId="77777777" w:rsidR="008226CC" w:rsidRDefault="008226C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0AA146" w14:textId="77777777" w:rsidR="008226CC" w:rsidRDefault="008226CC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C1E96E" w14:textId="77777777" w:rsidR="008226CC" w:rsidRDefault="008226CC" w:rsidP="008226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26CC" w14:paraId="0084D075" w14:textId="77777777" w:rsidTr="008B2F5E">
        <w:tc>
          <w:tcPr>
            <w:tcW w:w="9640" w:type="dxa"/>
            <w:gridSpan w:val="11"/>
          </w:tcPr>
          <w:p w14:paraId="43251433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1823690F" w14:textId="77777777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DC983" w14:textId="77777777" w:rsidR="008226CC" w:rsidRDefault="008226C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85221" w14:textId="3F702CA7" w:rsidR="008226CC" w:rsidRPr="00A672E5" w:rsidRDefault="000B3812" w:rsidP="008B2F5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Update to function </w:t>
            </w:r>
            <w:proofErr w:type="spellStart"/>
            <w:r w:rsidR="00A672E5" w:rsidRPr="00A672E5">
              <w:rPr>
                <w:rFonts w:cs="Arial"/>
                <w:color w:val="000000"/>
                <w:lang w:eastAsia="de-DE"/>
              </w:rPr>
              <w:t>f_NR_InitLocationAndBandwidth</w:t>
            </w:r>
            <w:proofErr w:type="spellEnd"/>
          </w:p>
        </w:tc>
      </w:tr>
      <w:tr w:rsidR="008226CC" w14:paraId="589A9B27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21821DF5" w14:textId="77777777" w:rsidR="008226CC" w:rsidRDefault="008226C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C4165D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209DA152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3E3F138D" w14:textId="77777777" w:rsidR="008226CC" w:rsidRDefault="008226C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DEB6E" w14:textId="7831F3A2" w:rsidR="008226CC" w:rsidRDefault="00B407E7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8226CC" w14:paraId="75F776E2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5A428FC5" w14:textId="77777777" w:rsidR="008226CC" w:rsidRDefault="008226C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924F42" w14:textId="77777777" w:rsidR="008226CC" w:rsidRDefault="008226CC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226CC" w14:paraId="4790F7FA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3198A920" w14:textId="77777777" w:rsidR="008226CC" w:rsidRDefault="008226C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EF31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43894C0C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1F860F1C" w14:textId="77777777" w:rsidR="008226CC" w:rsidRDefault="008226C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FE5E1D" w14:textId="77777777" w:rsidR="008226CC" w:rsidRDefault="00A715BA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226CC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D6D8089" w14:textId="77777777" w:rsidR="008226CC" w:rsidRDefault="008226CC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E8E74D" w14:textId="77777777" w:rsidR="008226CC" w:rsidRDefault="008226C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E6584" w14:textId="787A2DD4" w:rsidR="008226CC" w:rsidRDefault="00A715BA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26CC">
                <w:rPr>
                  <w:noProof/>
                </w:rPr>
                <w:t>2022-01-</w:t>
              </w:r>
              <w:r w:rsidR="00B407E7">
                <w:rPr>
                  <w:noProof/>
                </w:rPr>
                <w:t>2</w:t>
              </w:r>
              <w:r w:rsidR="00A672E5">
                <w:rPr>
                  <w:noProof/>
                </w:rPr>
                <w:t>4</w:t>
              </w:r>
            </w:fldSimple>
          </w:p>
        </w:tc>
      </w:tr>
      <w:tr w:rsidR="008226CC" w14:paraId="59AC802B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05375310" w14:textId="77777777" w:rsidR="008226CC" w:rsidRDefault="008226C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7A331A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073F52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14DC37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51295C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5E7395FA" w14:textId="77777777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BDD1FB" w14:textId="77777777" w:rsidR="008226CC" w:rsidRDefault="008226C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2D544A" w14:textId="77777777" w:rsidR="008226CC" w:rsidRDefault="00A715BA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26C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076702" w14:textId="77777777" w:rsidR="008226CC" w:rsidRDefault="008226CC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07A68B" w14:textId="77777777" w:rsidR="008226CC" w:rsidRDefault="008226CC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8D1536" w14:textId="77777777" w:rsidR="008226CC" w:rsidRDefault="00A715BA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226CC">
                <w:rPr>
                  <w:noProof/>
                </w:rPr>
                <w:t>Rel-17</w:t>
              </w:r>
            </w:fldSimple>
          </w:p>
        </w:tc>
      </w:tr>
      <w:tr w:rsidR="008226CC" w14:paraId="3934BFED" w14:textId="77777777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4D7E1A" w14:textId="77777777" w:rsidR="008226CC" w:rsidRDefault="008226CC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B5C9A" w14:textId="77777777" w:rsidR="008226CC" w:rsidRDefault="008226CC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4C396A" w14:textId="77777777" w:rsidR="008226CC" w:rsidRDefault="008226CC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437D8F" w14:textId="77777777" w:rsidR="008226CC" w:rsidRPr="007C2097" w:rsidRDefault="008226CC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226CC" w14:paraId="554E3265" w14:textId="77777777" w:rsidTr="008B2F5E">
        <w:tc>
          <w:tcPr>
            <w:tcW w:w="1843" w:type="dxa"/>
          </w:tcPr>
          <w:p w14:paraId="37B3AD02" w14:textId="77777777" w:rsidR="008226CC" w:rsidRDefault="008226C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00EB44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4CC6C660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02A5B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5B17D" w14:textId="69DDF5E7" w:rsidR="008226CC" w:rsidRPr="00BD542D" w:rsidRDefault="00EA34B3" w:rsidP="008226C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83570">
              <w:rPr>
                <w:rFonts w:cs="Arial"/>
                <w:color w:val="000000"/>
                <w:lang w:eastAsia="de-DE"/>
              </w:rPr>
              <w:t xml:space="preserve">The function </w:t>
            </w:r>
            <w:proofErr w:type="spellStart"/>
            <w:r w:rsidRPr="00D83570">
              <w:rPr>
                <w:rFonts w:cs="Arial"/>
                <w:color w:val="000000"/>
                <w:lang w:eastAsia="de-DE"/>
              </w:rPr>
              <w:t>f_NR_InitLocationAndBandwidth</w:t>
            </w:r>
            <w:proofErr w:type="spellEnd"/>
            <w:r w:rsidRPr="00D83570">
              <w:rPr>
                <w:rFonts w:cs="Arial"/>
                <w:color w:val="000000"/>
                <w:lang w:eastAsia="de-DE"/>
              </w:rPr>
              <w:t xml:space="preserve"> implement </w:t>
            </w:r>
            <w:r w:rsidR="000E10D1">
              <w:rPr>
                <w:rFonts w:cs="Arial"/>
                <w:color w:val="000000"/>
                <w:lang w:eastAsia="de-DE"/>
              </w:rPr>
              <w:t>t</w:t>
            </w:r>
            <w:r w:rsidRPr="00D83570">
              <w:rPr>
                <w:rFonts w:cs="Arial"/>
                <w:color w:val="000000"/>
                <w:lang w:eastAsia="de-DE"/>
              </w:rPr>
              <w:t xml:space="preserve">ables </w:t>
            </w:r>
            <w:r w:rsidRPr="00D83570">
              <w:rPr>
                <w:rFonts w:cs="Arial"/>
              </w:rPr>
              <w:t xml:space="preserve">4.3.1.0D-1 &amp; 2 </w:t>
            </w:r>
            <w:r w:rsidR="000E10D1">
              <w:rPr>
                <w:rFonts w:cs="Arial"/>
              </w:rPr>
              <w:t>from</w:t>
            </w:r>
            <w:r w:rsidRPr="00D83570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TS </w:t>
            </w:r>
            <w:r w:rsidRPr="00D83570">
              <w:rPr>
                <w:rFonts w:cs="Arial"/>
              </w:rPr>
              <w:t>38.508-1, but the values for bandwidth 70</w:t>
            </w:r>
            <w:r>
              <w:rPr>
                <w:rFonts w:cs="Arial"/>
              </w:rPr>
              <w:t>MHz</w:t>
            </w:r>
            <w:r w:rsidRPr="00D83570">
              <w:rPr>
                <w:rFonts w:cs="Arial"/>
              </w:rPr>
              <w:t xml:space="preserve"> and 90</w:t>
            </w:r>
            <w:r>
              <w:rPr>
                <w:rFonts w:cs="Arial"/>
              </w:rPr>
              <w:t>MHz</w:t>
            </w:r>
            <w:r w:rsidRPr="00D83570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from </w:t>
            </w:r>
            <w:r w:rsidRPr="00D83570">
              <w:rPr>
                <w:rFonts w:cs="Arial"/>
                <w:color w:val="000000"/>
                <w:lang w:eastAsia="de-DE"/>
              </w:rPr>
              <w:t xml:space="preserve">Tables </w:t>
            </w:r>
            <w:r w:rsidRPr="00D83570">
              <w:rPr>
                <w:rFonts w:cs="Arial"/>
              </w:rPr>
              <w:t>4.3.1.0D-1 are missing.</w:t>
            </w:r>
          </w:p>
        </w:tc>
      </w:tr>
      <w:tr w:rsidR="008226CC" w14:paraId="66AD1B6C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53309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391CC" w14:textId="77777777" w:rsidR="008226CC" w:rsidRPr="00CF39F2" w:rsidRDefault="008226CC" w:rsidP="008226C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226CC" w14:paraId="5C41304F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1DB26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0FD45" w14:textId="695B247F" w:rsidR="008226CC" w:rsidRPr="001C574F" w:rsidRDefault="00EA34B3" w:rsidP="008226C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Added the values for bandwidth 70MHz and 90 </w:t>
            </w:r>
            <w:proofErr w:type="spellStart"/>
            <w:r>
              <w:rPr>
                <w:rFonts w:cs="Arial"/>
                <w:lang w:eastAsia="en-GB"/>
              </w:rPr>
              <w:t>MHz.</w:t>
            </w:r>
            <w:proofErr w:type="spellEnd"/>
          </w:p>
        </w:tc>
      </w:tr>
      <w:tr w:rsidR="008226CC" w14:paraId="1409A9C3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72449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7D956" w14:textId="77777777" w:rsidR="008226CC" w:rsidRPr="00CF39F2" w:rsidRDefault="008226CC" w:rsidP="008226C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226CC" w14:paraId="1845E7FA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C25882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A55AF" w14:textId="376CEAEC" w:rsidR="008226CC" w:rsidRPr="00CF39F2" w:rsidRDefault="00EA34B3" w:rsidP="008226C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Test specification is not fully implemented</w:t>
            </w:r>
          </w:p>
        </w:tc>
      </w:tr>
      <w:tr w:rsidR="008226CC" w14:paraId="3E5FD003" w14:textId="77777777" w:rsidTr="008B2F5E">
        <w:tc>
          <w:tcPr>
            <w:tcW w:w="2694" w:type="dxa"/>
            <w:gridSpan w:val="2"/>
          </w:tcPr>
          <w:p w14:paraId="4CE12DA6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10C3F" w14:textId="77777777" w:rsidR="008226CC" w:rsidRDefault="008226CC" w:rsidP="00822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616840E3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BBD821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F7069" w14:textId="4D80A531" w:rsidR="008226CC" w:rsidRDefault="00EA34B3" w:rsidP="008226CC">
            <w:pPr>
              <w:pStyle w:val="CRCoverPage"/>
              <w:spacing w:after="0"/>
              <w:rPr>
                <w:noProof/>
              </w:rPr>
            </w:pPr>
            <w:r w:rsidRPr="0037760E">
              <w:rPr>
                <w:noProof/>
              </w:rPr>
              <w:t>All 5GS Test Suites</w:t>
            </w:r>
          </w:p>
        </w:tc>
      </w:tr>
      <w:tr w:rsidR="008226CC" w14:paraId="52522BCF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E2F03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E6B2C" w14:textId="77777777" w:rsidR="008226CC" w:rsidRDefault="008226CC" w:rsidP="00822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371C908D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78036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E738D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3E38D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8D97AC" w14:textId="77777777" w:rsidR="008226CC" w:rsidRDefault="008226CC" w:rsidP="00822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0A090" w14:textId="77777777" w:rsidR="008226CC" w:rsidRDefault="008226CC" w:rsidP="00822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6CC" w14:paraId="11F79F26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23BB3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930FF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980DA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0F958" w14:textId="77777777" w:rsidR="008226CC" w:rsidRDefault="008226CC" w:rsidP="00822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A901D" w14:textId="77777777" w:rsidR="008226CC" w:rsidRDefault="008226CC" w:rsidP="00822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6CC" w14:paraId="2A5341D7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13CF5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C8022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C7F3A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9BCF8" w14:textId="77777777" w:rsidR="008226CC" w:rsidRDefault="008226CC" w:rsidP="00822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835B52" w14:textId="77777777" w:rsidR="008226CC" w:rsidRDefault="008226CC" w:rsidP="00822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6CC" w14:paraId="1A2F2953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1A1E8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D2216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199E9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A330C" w14:textId="77777777" w:rsidR="008226CC" w:rsidRDefault="008226CC" w:rsidP="00822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51E10" w14:textId="77777777" w:rsidR="008226CC" w:rsidRDefault="008226CC" w:rsidP="00822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6CC" w14:paraId="2CC3C9CD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12301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B8ACA4" w14:textId="77777777" w:rsidR="008226CC" w:rsidRDefault="008226CC" w:rsidP="008226CC">
            <w:pPr>
              <w:pStyle w:val="CRCoverPage"/>
              <w:spacing w:after="0"/>
              <w:rPr>
                <w:noProof/>
              </w:rPr>
            </w:pPr>
          </w:p>
        </w:tc>
      </w:tr>
      <w:tr w:rsidR="008226CC" w14:paraId="3BC12D33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21761E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D4307" w14:textId="77777777" w:rsidR="008226CC" w:rsidRDefault="008226CC" w:rsidP="00822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26CC" w:rsidRPr="008863B9" w14:paraId="604A52CA" w14:textId="77777777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EFC634" w14:textId="77777777" w:rsidR="008226CC" w:rsidRPr="008863B9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93C070" w14:textId="77777777" w:rsidR="008226CC" w:rsidRPr="008863B9" w:rsidRDefault="008226CC" w:rsidP="008226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26CC" w14:paraId="2945D5A8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5701E0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B6D6" w14:textId="77777777" w:rsidR="008226CC" w:rsidRDefault="008226CC" w:rsidP="00822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22646C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D736DA1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41B6FE" w14:textId="77777777" w:rsidR="009478EE" w:rsidRDefault="009478EE" w:rsidP="009478EE">
      <w:pPr>
        <w:rPr>
          <w:noProof/>
        </w:rPr>
      </w:pPr>
    </w:p>
    <w:p w14:paraId="560276FF" w14:textId="5A9FE01C" w:rsidR="007A73E5" w:rsidRDefault="007A73E5" w:rsidP="007A73E5">
      <w:pPr>
        <w:rPr>
          <w:b/>
          <w:sz w:val="24"/>
          <w:lang w:eastAsia="ja-JP"/>
        </w:rPr>
      </w:pPr>
    </w:p>
    <w:p w14:paraId="76D31090" w14:textId="2473C903" w:rsidR="005D27CA" w:rsidRPr="00857375" w:rsidRDefault="007A73E5" w:rsidP="00857375">
      <w:pPr>
        <w:pStyle w:val="Heading1"/>
        <w:numPr>
          <w:ilvl w:val="0"/>
          <w:numId w:val="1"/>
        </w:numPr>
      </w:pPr>
      <w:bookmarkStart w:id="1" w:name="_Toc122434488"/>
      <w:bookmarkStart w:id="2" w:name="_Toc295288959"/>
      <w:bookmarkStart w:id="3" w:name="_Toc92457117"/>
      <w:r w:rsidRPr="00857375">
        <w:t xml:space="preserve">Corrections </w:t>
      </w:r>
      <w:bookmarkEnd w:id="1"/>
      <w:bookmarkEnd w:id="2"/>
      <w:r w:rsidR="00826B27" w:rsidRPr="00857375">
        <w:t xml:space="preserve">for </w:t>
      </w:r>
      <w:r w:rsidR="00BD542D" w:rsidRPr="00857375">
        <w:t xml:space="preserve">function </w:t>
      </w:r>
      <w:bookmarkEnd w:id="3"/>
      <w:proofErr w:type="spellStart"/>
      <w:r w:rsidR="00857375" w:rsidRPr="00857375">
        <w:t>f_NR_InitLocationAndBandwidth</w:t>
      </w:r>
      <w:proofErr w:type="spellEnd"/>
      <w:r w:rsidR="00857375" w:rsidRPr="00857375">
        <w:t xml:space="preserve"> 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0A8184F8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6019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5542" w14:textId="54697353" w:rsidR="005D27CA" w:rsidRPr="00857375" w:rsidRDefault="00857375" w:rsidP="005D27CA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857375">
              <w:rPr>
                <w:rFonts w:ascii="Arial" w:hAnsi="Arial" w:cs="Arial"/>
                <w:color w:val="000000"/>
                <w:lang w:eastAsia="de-DE"/>
              </w:rPr>
              <w:t>f_NR_InitLocationAndBandwidth</w:t>
            </w:r>
            <w:proofErr w:type="spellEnd"/>
          </w:p>
        </w:tc>
      </w:tr>
      <w:tr w:rsidR="00FA485A" w14:paraId="0F3387BB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D638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D7B1" w14:textId="30BE9731" w:rsidR="00826B27" w:rsidRPr="00D83570" w:rsidRDefault="00D83570" w:rsidP="001E3D37">
            <w:pPr>
              <w:pStyle w:val="CRCoverPage"/>
              <w:spacing w:after="0"/>
              <w:rPr>
                <w:rFonts w:cs="Arial"/>
                <w:color w:val="000000"/>
                <w:lang w:eastAsia="de-DE"/>
              </w:rPr>
            </w:pPr>
            <w:r w:rsidRPr="00D83570">
              <w:rPr>
                <w:rFonts w:cs="Arial"/>
                <w:color w:val="000000"/>
                <w:lang w:eastAsia="de-DE"/>
              </w:rPr>
              <w:t xml:space="preserve">The function </w:t>
            </w:r>
            <w:proofErr w:type="spellStart"/>
            <w:r w:rsidRPr="00D83570">
              <w:rPr>
                <w:rFonts w:cs="Arial"/>
                <w:color w:val="000000"/>
                <w:lang w:eastAsia="de-DE"/>
              </w:rPr>
              <w:t>f_NR_InitLocationAndBandwidth</w:t>
            </w:r>
            <w:proofErr w:type="spellEnd"/>
            <w:r w:rsidRPr="00D83570">
              <w:rPr>
                <w:rFonts w:cs="Arial"/>
                <w:color w:val="000000"/>
                <w:lang w:eastAsia="de-DE"/>
              </w:rPr>
              <w:t xml:space="preserve"> implement Tables </w:t>
            </w:r>
            <w:r w:rsidRPr="00D83570">
              <w:rPr>
                <w:rFonts w:cs="Arial"/>
              </w:rPr>
              <w:t xml:space="preserve">4.3.1.0D-1 &amp; 2 </w:t>
            </w:r>
            <w:r w:rsidR="000E10D1">
              <w:rPr>
                <w:rFonts w:cs="Arial"/>
              </w:rPr>
              <w:t>from</w:t>
            </w:r>
            <w:r w:rsidRPr="00D83570">
              <w:rPr>
                <w:rFonts w:cs="Arial"/>
              </w:rPr>
              <w:t xml:space="preserve"> </w:t>
            </w:r>
            <w:r w:rsidR="003F579D">
              <w:rPr>
                <w:rFonts w:cs="Arial"/>
              </w:rPr>
              <w:t xml:space="preserve">TS </w:t>
            </w:r>
            <w:r w:rsidRPr="00D83570">
              <w:rPr>
                <w:rFonts w:cs="Arial"/>
              </w:rPr>
              <w:t>38.508-1, but the values for bandwidth 70</w:t>
            </w:r>
            <w:r w:rsidR="000E10D1">
              <w:rPr>
                <w:rFonts w:cs="Arial"/>
              </w:rPr>
              <w:t>MHz</w:t>
            </w:r>
            <w:r w:rsidRPr="00D83570">
              <w:rPr>
                <w:rFonts w:cs="Arial"/>
              </w:rPr>
              <w:t xml:space="preserve"> and 90</w:t>
            </w:r>
            <w:r w:rsidR="000E10D1">
              <w:rPr>
                <w:rFonts w:cs="Arial"/>
              </w:rPr>
              <w:t>MHz</w:t>
            </w:r>
            <w:r w:rsidRPr="00D83570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from </w:t>
            </w:r>
            <w:r w:rsidRPr="00D83570">
              <w:rPr>
                <w:rFonts w:cs="Arial"/>
                <w:color w:val="000000"/>
                <w:lang w:eastAsia="de-DE"/>
              </w:rPr>
              <w:t xml:space="preserve">Tables </w:t>
            </w:r>
            <w:r w:rsidRPr="00D83570">
              <w:rPr>
                <w:rFonts w:cs="Arial"/>
              </w:rPr>
              <w:t>4.3.1.0D-1 are missing.</w:t>
            </w:r>
          </w:p>
        </w:tc>
      </w:tr>
      <w:tr w:rsidR="00FA485A" w14:paraId="3323655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D006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A01F" w14:textId="77777777" w:rsidR="00826B27" w:rsidRDefault="00D83570" w:rsidP="001C574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Added the values for bandwidth 70MHz and 90 </w:t>
            </w:r>
            <w:proofErr w:type="spellStart"/>
            <w:r>
              <w:rPr>
                <w:rFonts w:cs="Arial"/>
                <w:lang w:eastAsia="en-GB"/>
              </w:rPr>
              <w:t>MHz.</w:t>
            </w:r>
            <w:proofErr w:type="spellEnd"/>
          </w:p>
          <w:p w14:paraId="393B4DC6" w14:textId="78979742" w:rsidR="00D83570" w:rsidRPr="00A72665" w:rsidRDefault="00D83570" w:rsidP="001C574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Editorial: corrected table reference numbers.</w:t>
            </w:r>
          </w:p>
        </w:tc>
      </w:tr>
      <w:tr w:rsidR="00FA485A" w14:paraId="6B3968DC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A914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4D9E" w14:textId="74044690" w:rsidR="00FA485A" w:rsidRPr="00CC39F9" w:rsidRDefault="00A672E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A672E5">
              <w:rPr>
                <w:rFonts w:ascii="Arial" w:hAnsi="Arial" w:cs="Arial"/>
                <w:lang w:eastAsia="en-GB"/>
              </w:rPr>
              <w:t>NR_CellInfoInit</w:t>
            </w:r>
            <w:proofErr w:type="spellEnd"/>
          </w:p>
        </w:tc>
      </w:tr>
      <w:tr w:rsidR="00220349" w14:paraId="63C7654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9E2F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3807" w14:textId="3374AF27" w:rsidR="00883293" w:rsidRPr="00865EFB" w:rsidRDefault="00883293" w:rsidP="00AD626B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384E44D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C374ED0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53D8578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F384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InitLocationAndBandwidth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p_FrequencyBandIndicator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4E1ECE9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p_SubcarrierSpacing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A4A9E4E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integer             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p_ChannelBandwidth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2BA7F340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BWP.locationAndBandwidth</w:t>
            </w:r>
            <w:proofErr w:type="spellEnd"/>
          </w:p>
          <w:p w14:paraId="652B9AB7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4DB4EB9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BWP.locationAndBandwidth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7C67ECCA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F3FC91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if (f_NR_IsBandFR1(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p_FrequencyBandIndicator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602D11D4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//Table 4.3.1.0B-1: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locatinAndBandwidth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in BWP for FR1</w:t>
            </w:r>
          </w:p>
          <w:p w14:paraId="3C11D2F9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select (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p_ChannelBandwidth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12D775F3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(5) {</w:t>
            </w:r>
          </w:p>
          <w:p w14:paraId="6ED4966F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6C9C1223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(kHz15)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6600; }</w:t>
            </w:r>
          </w:p>
          <w:p w14:paraId="3A70C59F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2750; }</w:t>
            </w:r>
          </w:p>
          <w:p w14:paraId="135A36D0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06F57912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2326129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1C62F85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10) {</w:t>
            </w:r>
          </w:p>
          <w:p w14:paraId="1B19E20D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4B01D34E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(kHz15)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14025; }</w:t>
            </w:r>
          </w:p>
          <w:p w14:paraId="20143539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6325; }</w:t>
            </w:r>
          </w:p>
          <w:p w14:paraId="424A9609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2750; }</w:t>
            </w:r>
          </w:p>
          <w:p w14:paraId="426AB84D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case else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132D446E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4AA6FD5D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352A49E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15) {</w:t>
            </w:r>
          </w:p>
          <w:p w14:paraId="1481EDFC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579392F2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(kHz15)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21450; }</w:t>
            </w:r>
          </w:p>
          <w:p w14:paraId="537939CF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10175; }</w:t>
            </w:r>
          </w:p>
          <w:p w14:paraId="6CABA99D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4675; }</w:t>
            </w:r>
          </w:p>
          <w:p w14:paraId="1096F010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09844B64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34CE9EF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8B74EEA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20) {</w:t>
            </w:r>
          </w:p>
          <w:p w14:paraId="1B5B3FBA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16A87872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(kHz15)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28875; }</w:t>
            </w:r>
          </w:p>
          <w:p w14:paraId="582177E4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13750; }</w:t>
            </w:r>
          </w:p>
          <w:p w14:paraId="170154CD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6325; }</w:t>
            </w:r>
          </w:p>
          <w:p w14:paraId="291EF053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22F66E4E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2F26B1E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904545D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25) {</w:t>
            </w:r>
          </w:p>
          <w:p w14:paraId="06252DEF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5B5FDB80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(kHz15)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36300; }</w:t>
            </w:r>
          </w:p>
          <w:p w14:paraId="0774A7C1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17600; }</w:t>
            </w:r>
          </w:p>
          <w:p w14:paraId="215439F5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8250; }</w:t>
            </w:r>
          </w:p>
          <w:p w14:paraId="3740313D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34ADC4B5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9601B8A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70D310F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30) {</w:t>
            </w:r>
          </w:p>
          <w:p w14:paraId="601FE191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421D5EB4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(kHz15)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32174; }</w:t>
            </w:r>
          </w:p>
          <w:p w14:paraId="7BC6EFDC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21175; }</w:t>
            </w:r>
          </w:p>
          <w:p w14:paraId="19ECCE46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10175; }</w:t>
            </w:r>
          </w:p>
          <w:p w14:paraId="2CB216F1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4726E847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AA9C5A2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E0FA987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40) {</w:t>
            </w:r>
          </w:p>
          <w:p w14:paraId="59E75311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1A6AA7C4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(kHz15)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16774; }</w:t>
            </w:r>
          </w:p>
          <w:p w14:paraId="08B2D5F6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28875; }</w:t>
            </w:r>
          </w:p>
          <w:p w14:paraId="4FC6E3FB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13750; }</w:t>
            </w:r>
          </w:p>
          <w:p w14:paraId="1C24F512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50DA61B2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4E2BF4E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14:paraId="69D204C6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50) {</w:t>
            </w:r>
          </w:p>
          <w:p w14:paraId="390E2048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6DF949C3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(kHz15)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1924; }</w:t>
            </w:r>
          </w:p>
          <w:p w14:paraId="0F8FB55B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36300; }</w:t>
            </w:r>
          </w:p>
          <w:p w14:paraId="172D0CBF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17600; }</w:t>
            </w:r>
          </w:p>
          <w:p w14:paraId="364EC711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07379C30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B6F9C13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3C37F6A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60) {</w:t>
            </w:r>
          </w:p>
          <w:p w14:paraId="7DFBB861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3CDD6E41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31624; }</w:t>
            </w:r>
          </w:p>
          <w:p w14:paraId="15DB87C3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21450; }</w:t>
            </w:r>
          </w:p>
          <w:p w14:paraId="21F3F6A5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2749D143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5EDCF74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F3C865C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80) {</w:t>
            </w:r>
          </w:p>
          <w:p w14:paraId="6FFB3C81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144D0CD7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16499; }</w:t>
            </w:r>
          </w:p>
          <w:p w14:paraId="6AF23DD7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29150; }</w:t>
            </w:r>
          </w:p>
          <w:p w14:paraId="6A3B419C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7E50FC13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3E34F28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2605486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100) {</w:t>
            </w:r>
          </w:p>
          <w:p w14:paraId="04976BDB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40115580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1099; }</w:t>
            </w:r>
          </w:p>
          <w:p w14:paraId="7409D807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36850; }</w:t>
            </w:r>
          </w:p>
          <w:p w14:paraId="38B17E27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0C417085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45864355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AD1E361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(__FILE__, __LINE__, "Invalid Channel Bandwidth"); }</w:t>
            </w:r>
          </w:p>
          <w:p w14:paraId="710CCF5C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37BF56F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583644A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// FR2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acc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to 38.508-1 Table 4.3.1.0B-2: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in BWP for FR2</w:t>
            </w:r>
          </w:p>
          <w:p w14:paraId="6CAB30DD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select (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p_ChannelBandwidth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E7E8126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(50) {</w:t>
            </w:r>
          </w:p>
          <w:p w14:paraId="562D7A2D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29B4F56D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17875; }</w:t>
            </w:r>
          </w:p>
          <w:p w14:paraId="1E3831B6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(kHz120)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8525; }</w:t>
            </w:r>
          </w:p>
          <w:p w14:paraId="6CD7E829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31F24CF4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77F0163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E64F727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case (100) {</w:t>
            </w:r>
          </w:p>
          <w:p w14:paraId="226A51E3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63D42636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36025; }</w:t>
            </w:r>
          </w:p>
          <w:p w14:paraId="5CCAE106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(kHz120)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17875; }</w:t>
            </w:r>
          </w:p>
          <w:p w14:paraId="6E27833C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7CE28FC0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AB1BBCD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F7E7579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(200) {</w:t>
            </w:r>
          </w:p>
          <w:p w14:paraId="216D802C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00DAC9F7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3574; }</w:t>
            </w:r>
          </w:p>
          <w:p w14:paraId="6482C220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(kHz120)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36025; }</w:t>
            </w:r>
          </w:p>
          <w:p w14:paraId="075E24B7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41B32C50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1B7DCDF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5A10863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(400) {</w:t>
            </w:r>
          </w:p>
          <w:p w14:paraId="1DCBB2B5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2A937D15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(kHz120)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:= 3574; }</w:t>
            </w:r>
          </w:p>
          <w:p w14:paraId="7732525C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608E9B6A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9ED256C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9C179FF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(__FILE__, __LINE__, "Invalid Channel Bandwidth"); }</w:t>
            </w:r>
          </w:p>
          <w:p w14:paraId="0E721CB5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AC402FA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CB305A3" w14:textId="77777777" w:rsidR="00A672E5" w:rsidRPr="00A672E5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LocationAndBandwidth</w:t>
            </w:r>
            <w:proofErr w:type="spellEnd"/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4211C0A" w14:textId="5AEC2FBB" w:rsidR="001C574F" w:rsidRPr="00826B27" w:rsidRDefault="00A672E5" w:rsidP="00A672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2E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43644A1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40F3AE0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01C1B82B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F058" w14:textId="0D240612" w:rsidR="001C574F" w:rsidRDefault="001C574F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346E01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InitLocationAndBandwidth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p_FrequencyBandIndicator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A6D03FE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p_SubcarrierSpacing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33EE2D7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integer             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p_ChannelBandwidth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7E913B73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BWP.locationAndBandwidth</w:t>
            </w:r>
            <w:proofErr w:type="spellEnd"/>
          </w:p>
          <w:p w14:paraId="24A2B9D1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1BF5754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BWP.locationAndBandwidth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7485E12B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F1C1C8A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if (f_NR_IsBandFR1(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p_FrequencyBandIndicator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047FC5F5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//Table </w:t>
            </w:r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4.3.1.0D-1</w:t>
            </w: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: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locatinAndBandwidth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in BWP for FR1</w:t>
            </w:r>
          </w:p>
          <w:p w14:paraId="34DA0A17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select (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p_ChannelBandwidth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BC1F623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(5) {</w:t>
            </w:r>
          </w:p>
          <w:p w14:paraId="4B0C7821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3869548B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(kHz15)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6600; }</w:t>
            </w:r>
          </w:p>
          <w:p w14:paraId="3BDD2812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2750; }</w:t>
            </w:r>
          </w:p>
          <w:p w14:paraId="2E5710A2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case else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5D25E560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1DD7B81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8D7BF5A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10) {</w:t>
            </w:r>
          </w:p>
          <w:p w14:paraId="07D4E871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0DE5FD90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(kHz15)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14025; }</w:t>
            </w:r>
          </w:p>
          <w:p w14:paraId="4B3D2DDE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6325; }</w:t>
            </w:r>
          </w:p>
          <w:p w14:paraId="05156C1A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2750; }</w:t>
            </w:r>
          </w:p>
          <w:p w14:paraId="21E0DBBE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4A5AC7A3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7A99A39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08E46A9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15) {</w:t>
            </w:r>
          </w:p>
          <w:p w14:paraId="4D39A5F3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37A02BFA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(kHz15)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21450; }</w:t>
            </w:r>
          </w:p>
          <w:p w14:paraId="16C3E15A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10175; }</w:t>
            </w:r>
          </w:p>
          <w:p w14:paraId="73A8F0C4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4675; }</w:t>
            </w:r>
          </w:p>
          <w:p w14:paraId="33297C73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59981B52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B5D06EF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ADFD91C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20) {</w:t>
            </w:r>
          </w:p>
          <w:p w14:paraId="789902A7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2107A7B2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(kHz15)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28875; }</w:t>
            </w:r>
          </w:p>
          <w:p w14:paraId="3DB92836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13750; }</w:t>
            </w:r>
          </w:p>
          <w:p w14:paraId="03488393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6325; }</w:t>
            </w:r>
          </w:p>
          <w:p w14:paraId="0FEC5DB8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79D421FA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A286543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AC1957A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25) {</w:t>
            </w:r>
          </w:p>
          <w:p w14:paraId="4F9056DD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6F614B8D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(kHz15)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36300; }</w:t>
            </w:r>
          </w:p>
          <w:p w14:paraId="029C5650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17600; }</w:t>
            </w:r>
          </w:p>
          <w:p w14:paraId="42A7F8BB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8250; }</w:t>
            </w:r>
          </w:p>
          <w:p w14:paraId="40FDE438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6729115B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D8BC82C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68AF9FA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30) {</w:t>
            </w:r>
          </w:p>
          <w:p w14:paraId="7CA4DC49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5BA3CF02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(kHz15)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32174; }</w:t>
            </w:r>
          </w:p>
          <w:p w14:paraId="36496E8C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21175; }</w:t>
            </w:r>
          </w:p>
          <w:p w14:paraId="3A22BD23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10175; }</w:t>
            </w:r>
          </w:p>
          <w:p w14:paraId="61BEBE1B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6D8FFC34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47CB5465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14:paraId="5E718A1F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40) {</w:t>
            </w:r>
          </w:p>
          <w:p w14:paraId="44CCA286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7983D1A8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(kHz15)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16774; }</w:t>
            </w:r>
          </w:p>
          <w:p w14:paraId="510F1836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28875; }</w:t>
            </w:r>
          </w:p>
          <w:p w14:paraId="4B20A4F6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13750; }</w:t>
            </w:r>
          </w:p>
          <w:p w14:paraId="3E6546F0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4E5F294C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3C026B8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D9A4013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50) {</w:t>
            </w:r>
          </w:p>
          <w:p w14:paraId="519913EF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789E9B8D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(kHz15)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1924; }</w:t>
            </w:r>
          </w:p>
          <w:p w14:paraId="77C2675B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36300; }</w:t>
            </w:r>
          </w:p>
          <w:p w14:paraId="78040711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17600; }</w:t>
            </w:r>
          </w:p>
          <w:p w14:paraId="4D8FFE80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282360EC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04A1134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482DF11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60) {</w:t>
            </w:r>
          </w:p>
          <w:p w14:paraId="0BB46DAA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23DFC81C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31624; }</w:t>
            </w:r>
          </w:p>
          <w:p w14:paraId="5B0C9A3C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21450; }</w:t>
            </w:r>
          </w:p>
          <w:p w14:paraId="0D85D541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6252CFD7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DFC51E9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3DF1336" w14:textId="3BE380A8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case(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70) { //@sic R5s22</w:t>
            </w:r>
            <w:r w:rsidR="000B381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0224</w:t>
            </w:r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sic@</w:t>
            </w:r>
          </w:p>
          <w:p w14:paraId="4FF0E7F7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 select (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p_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SubcarrierSpacing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){</w:t>
            </w:r>
            <w:proofErr w:type="gramEnd"/>
          </w:p>
          <w:p w14:paraId="67FFD78E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   case (kHz30)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24199; }</w:t>
            </w:r>
          </w:p>
          <w:p w14:paraId="5CFD40D8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   case (kHz60)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25300; }</w:t>
            </w:r>
          </w:p>
          <w:p w14:paraId="7AAD8BA3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   case else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FatalError</w:t>
            </w:r>
            <w:proofErr w:type="spellEnd"/>
            <w:proofErr w:type="gramEnd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(__FILE__, __LINE__, "Invalid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SubCarrierSapcing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"); }</w:t>
            </w:r>
          </w:p>
          <w:p w14:paraId="6ED2DF01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 }</w:t>
            </w:r>
          </w:p>
          <w:p w14:paraId="2AC20DB2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}</w:t>
            </w:r>
          </w:p>
          <w:p w14:paraId="71942187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80) {</w:t>
            </w:r>
          </w:p>
          <w:p w14:paraId="5AD73D44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0E56320C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16499; }</w:t>
            </w:r>
          </w:p>
          <w:p w14:paraId="1BCAAFC2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29150; }</w:t>
            </w:r>
          </w:p>
          <w:p w14:paraId="49C55E32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33BB9143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DC07CCD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C808690" w14:textId="0B223485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case(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90) { //@sic R5s22</w:t>
            </w:r>
            <w:r w:rsidR="000B381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0224</w:t>
            </w:r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sic@</w:t>
            </w:r>
          </w:p>
          <w:p w14:paraId="09B6FDBC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 select (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p_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SubcarrierSpacing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){</w:t>
            </w:r>
            <w:proofErr w:type="gramEnd"/>
          </w:p>
          <w:p w14:paraId="4C30CA58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   case (kHz30)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8799; }</w:t>
            </w:r>
          </w:p>
          <w:p w14:paraId="06CF82E4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   case (kHz60)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33000; }</w:t>
            </w:r>
          </w:p>
          <w:p w14:paraId="61DD0E09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lastRenderedPageBreak/>
              <w:t xml:space="preserve">            case else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FatalError</w:t>
            </w:r>
            <w:proofErr w:type="spellEnd"/>
            <w:proofErr w:type="gramEnd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(__FILE__, __LINE__, "Invalid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SubCarrierSapcing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"); }</w:t>
            </w:r>
          </w:p>
          <w:p w14:paraId="78706BB9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 }</w:t>
            </w:r>
          </w:p>
          <w:p w14:paraId="0BE18D19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}</w:t>
            </w: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66EEB958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100) {</w:t>
            </w:r>
          </w:p>
          <w:p w14:paraId="6F4946D3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692EEF08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1099; }</w:t>
            </w:r>
          </w:p>
          <w:p w14:paraId="4894F2C7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36850; }</w:t>
            </w:r>
          </w:p>
          <w:p w14:paraId="15329336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50464D11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40765D6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ADA825C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(__FILE__, __LINE__, "Invalid Channel Bandwidth"); }</w:t>
            </w:r>
          </w:p>
          <w:p w14:paraId="4BC7BF10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8F9B921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F400B8B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// FR2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acc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to 38.508-1 Table </w:t>
            </w:r>
            <w:r w:rsidRPr="00D8357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4.3.1.0D-2</w:t>
            </w: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: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in BWP for FR2</w:t>
            </w:r>
          </w:p>
          <w:p w14:paraId="4707A432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select (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p_ChannelBandwidth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0B32DDB2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(50) {</w:t>
            </w:r>
          </w:p>
          <w:p w14:paraId="396FACBD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0C42958C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17875; }</w:t>
            </w:r>
          </w:p>
          <w:p w14:paraId="716FC8E3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(kHz120)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8525; }</w:t>
            </w:r>
          </w:p>
          <w:p w14:paraId="687AB309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463342CD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79686D8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4BFD42D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(100) {</w:t>
            </w:r>
          </w:p>
          <w:p w14:paraId="6E3B95AA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7EE99A5B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36025; }</w:t>
            </w:r>
          </w:p>
          <w:p w14:paraId="62D3A226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(kHz120)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17875; }</w:t>
            </w:r>
          </w:p>
          <w:p w14:paraId="6C0066D7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66763A8B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0B0CAD3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961E2CE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(200) {</w:t>
            </w:r>
          </w:p>
          <w:p w14:paraId="3B46F717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2C8209BE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(kHz60)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3574; }</w:t>
            </w:r>
          </w:p>
          <w:p w14:paraId="13BC9671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(kHz120)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36025; }</w:t>
            </w:r>
          </w:p>
          <w:p w14:paraId="44E42D6A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00AF167A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7FDE710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296391D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(400) {</w:t>
            </w:r>
          </w:p>
          <w:p w14:paraId="1819ECD9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359FF61B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(kHz120)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_LocationAndBandwidth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:= 3574; }</w:t>
            </w:r>
          </w:p>
          <w:p w14:paraId="54B14944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30549F47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96F3E03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BAABD0C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case else 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(__FILE__, __LINE__, "Invalid Channel Bandwidth"); }</w:t>
            </w:r>
          </w:p>
          <w:p w14:paraId="60236BE5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9EF17D1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4718EC7" w14:textId="77777777" w:rsidR="00D83570" w:rsidRPr="00D83570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LocationAndBandwidth</w:t>
            </w:r>
            <w:proofErr w:type="spellEnd"/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A09A09A" w14:textId="437F710A" w:rsidR="0039006D" w:rsidRDefault="00D83570" w:rsidP="00D835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357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42DBB529" w14:textId="41FFF821" w:rsidR="0039006D" w:rsidRPr="00DA356D" w:rsidRDefault="0039006D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7FC30E07" w14:textId="1E763FF2"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27D7D" w14:textId="77777777" w:rsidR="003867CF" w:rsidRDefault="003867CF">
      <w:r>
        <w:separator/>
      </w:r>
    </w:p>
  </w:endnote>
  <w:endnote w:type="continuationSeparator" w:id="0">
    <w:p w14:paraId="0B37A9B2" w14:textId="77777777" w:rsidR="003867CF" w:rsidRDefault="00386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7BA2D" w14:textId="77777777" w:rsidR="003867CF" w:rsidRDefault="003867CF">
      <w:r>
        <w:separator/>
      </w:r>
    </w:p>
  </w:footnote>
  <w:footnote w:type="continuationSeparator" w:id="0">
    <w:p w14:paraId="1AE0BA31" w14:textId="77777777" w:rsidR="003867CF" w:rsidRDefault="00386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2FE67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D2F6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4D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975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C1A7E"/>
    <w:multiLevelType w:val="hybridMultilevel"/>
    <w:tmpl w:val="DD9C55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E51923"/>
    <w:multiLevelType w:val="hybridMultilevel"/>
    <w:tmpl w:val="9348BE06"/>
    <w:lvl w:ilvl="0" w:tplc="9908727C">
      <w:start w:val="2"/>
      <w:numFmt w:val="bullet"/>
      <w:lvlText w:val=""/>
      <w:lvlJc w:val="left"/>
      <w:pPr>
        <w:ind w:left="720" w:hanging="360"/>
      </w:pPr>
      <w:rPr>
        <w:rFonts w:ascii="Wingdings" w:eastAsia="SimSun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391064"/>
    <w:multiLevelType w:val="multilevel"/>
    <w:tmpl w:val="136EBD2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110413"/>
    <w:multiLevelType w:val="hybridMultilevel"/>
    <w:tmpl w:val="9D901AFC"/>
    <w:lvl w:ilvl="0" w:tplc="289C39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8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9"/>
  </w:num>
  <w:num w:numId="6">
    <w:abstractNumId w:val="17"/>
  </w:num>
  <w:num w:numId="7">
    <w:abstractNumId w:val="27"/>
  </w:num>
  <w:num w:numId="8">
    <w:abstractNumId w:val="6"/>
  </w:num>
  <w:num w:numId="9">
    <w:abstractNumId w:val="14"/>
  </w:num>
  <w:num w:numId="10">
    <w:abstractNumId w:val="30"/>
  </w:num>
  <w:num w:numId="11">
    <w:abstractNumId w:val="10"/>
  </w:num>
  <w:num w:numId="12">
    <w:abstractNumId w:val="18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9"/>
  </w:num>
  <w:num w:numId="19">
    <w:abstractNumId w:val="29"/>
  </w:num>
  <w:num w:numId="20">
    <w:abstractNumId w:val="26"/>
  </w:num>
  <w:num w:numId="21">
    <w:abstractNumId w:val="8"/>
  </w:num>
  <w:num w:numId="22">
    <w:abstractNumId w:val="21"/>
  </w:num>
  <w:num w:numId="23">
    <w:abstractNumId w:val="25"/>
  </w:num>
  <w:num w:numId="24">
    <w:abstractNumId w:val="12"/>
  </w:num>
  <w:num w:numId="25">
    <w:abstractNumId w:val="23"/>
  </w:num>
  <w:num w:numId="26">
    <w:abstractNumId w:val="3"/>
  </w:num>
  <w:num w:numId="27">
    <w:abstractNumId w:val="4"/>
  </w:num>
  <w:num w:numId="28">
    <w:abstractNumId w:val="20"/>
  </w:num>
  <w:num w:numId="29">
    <w:abstractNumId w:val="28"/>
  </w:num>
  <w:num w:numId="30">
    <w:abstractNumId w:val="24"/>
  </w:num>
  <w:num w:numId="31">
    <w:abstractNumId w:val="24"/>
  </w:num>
  <w:num w:numId="32">
    <w:abstractNumId w:val="16"/>
  </w:num>
  <w:num w:numId="33">
    <w:abstractNumId w:val="11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3812"/>
    <w:rsid w:val="000B5CB0"/>
    <w:rsid w:val="000B70AF"/>
    <w:rsid w:val="000B7FED"/>
    <w:rsid w:val="000C038A"/>
    <w:rsid w:val="000C104F"/>
    <w:rsid w:val="000C610A"/>
    <w:rsid w:val="000C6598"/>
    <w:rsid w:val="000D40AB"/>
    <w:rsid w:val="000E10D1"/>
    <w:rsid w:val="000F119F"/>
    <w:rsid w:val="000F140E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525E3"/>
    <w:rsid w:val="00164CFC"/>
    <w:rsid w:val="00173835"/>
    <w:rsid w:val="00180202"/>
    <w:rsid w:val="001901A2"/>
    <w:rsid w:val="00192C46"/>
    <w:rsid w:val="001A08B3"/>
    <w:rsid w:val="001A0D31"/>
    <w:rsid w:val="001A709A"/>
    <w:rsid w:val="001A7B60"/>
    <w:rsid w:val="001B52F0"/>
    <w:rsid w:val="001B7A65"/>
    <w:rsid w:val="001C574F"/>
    <w:rsid w:val="001C5C2A"/>
    <w:rsid w:val="001D3E36"/>
    <w:rsid w:val="001E3D37"/>
    <w:rsid w:val="001E41F3"/>
    <w:rsid w:val="001F1817"/>
    <w:rsid w:val="001F406A"/>
    <w:rsid w:val="002040A1"/>
    <w:rsid w:val="00220349"/>
    <w:rsid w:val="00221C5A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4FEB"/>
    <w:rsid w:val="002860C4"/>
    <w:rsid w:val="002901A3"/>
    <w:rsid w:val="00294445"/>
    <w:rsid w:val="002A4DCB"/>
    <w:rsid w:val="002B14D3"/>
    <w:rsid w:val="002B5741"/>
    <w:rsid w:val="002C7E01"/>
    <w:rsid w:val="002D2D8E"/>
    <w:rsid w:val="002D3E8F"/>
    <w:rsid w:val="002E008A"/>
    <w:rsid w:val="002E0D93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67CF"/>
    <w:rsid w:val="00387792"/>
    <w:rsid w:val="0039006D"/>
    <w:rsid w:val="003904E3"/>
    <w:rsid w:val="003926A3"/>
    <w:rsid w:val="00393BCA"/>
    <w:rsid w:val="003C2766"/>
    <w:rsid w:val="003D1466"/>
    <w:rsid w:val="003E1A36"/>
    <w:rsid w:val="003E51C2"/>
    <w:rsid w:val="003F2214"/>
    <w:rsid w:val="003F3287"/>
    <w:rsid w:val="003F579D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54F97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A34F3"/>
    <w:rsid w:val="004B01A5"/>
    <w:rsid w:val="004B2C2D"/>
    <w:rsid w:val="004B526E"/>
    <w:rsid w:val="004B75B7"/>
    <w:rsid w:val="004D455F"/>
    <w:rsid w:val="004D5164"/>
    <w:rsid w:val="004E5D27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3296"/>
    <w:rsid w:val="00564EDF"/>
    <w:rsid w:val="0056673A"/>
    <w:rsid w:val="00566F6F"/>
    <w:rsid w:val="0058240F"/>
    <w:rsid w:val="00587F6A"/>
    <w:rsid w:val="00592D74"/>
    <w:rsid w:val="00596753"/>
    <w:rsid w:val="005B4127"/>
    <w:rsid w:val="005B599D"/>
    <w:rsid w:val="005D27CA"/>
    <w:rsid w:val="005D4FB3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84FE8"/>
    <w:rsid w:val="00792342"/>
    <w:rsid w:val="007977A8"/>
    <w:rsid w:val="007A08E3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26CC"/>
    <w:rsid w:val="00824C2C"/>
    <w:rsid w:val="00825391"/>
    <w:rsid w:val="00825C07"/>
    <w:rsid w:val="00826B27"/>
    <w:rsid w:val="008279FA"/>
    <w:rsid w:val="00834CC5"/>
    <w:rsid w:val="008445AF"/>
    <w:rsid w:val="0085441A"/>
    <w:rsid w:val="00857375"/>
    <w:rsid w:val="008626E7"/>
    <w:rsid w:val="00865004"/>
    <w:rsid w:val="00865EFB"/>
    <w:rsid w:val="00870EE7"/>
    <w:rsid w:val="0087510D"/>
    <w:rsid w:val="00880F55"/>
    <w:rsid w:val="00883293"/>
    <w:rsid w:val="00883A39"/>
    <w:rsid w:val="008863B9"/>
    <w:rsid w:val="0089088C"/>
    <w:rsid w:val="008A2B56"/>
    <w:rsid w:val="008A45A6"/>
    <w:rsid w:val="008B2743"/>
    <w:rsid w:val="008D3A19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63ED2"/>
    <w:rsid w:val="00973015"/>
    <w:rsid w:val="009777D9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257C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3D19"/>
    <w:rsid w:val="00A246B6"/>
    <w:rsid w:val="00A40634"/>
    <w:rsid w:val="00A47E70"/>
    <w:rsid w:val="00A50CF0"/>
    <w:rsid w:val="00A52F6F"/>
    <w:rsid w:val="00A57528"/>
    <w:rsid w:val="00A601CD"/>
    <w:rsid w:val="00A61341"/>
    <w:rsid w:val="00A66C63"/>
    <w:rsid w:val="00A672E5"/>
    <w:rsid w:val="00A70BC7"/>
    <w:rsid w:val="00A715BA"/>
    <w:rsid w:val="00A72118"/>
    <w:rsid w:val="00A72665"/>
    <w:rsid w:val="00A72D40"/>
    <w:rsid w:val="00A7410A"/>
    <w:rsid w:val="00A7583C"/>
    <w:rsid w:val="00A7671C"/>
    <w:rsid w:val="00A81EA3"/>
    <w:rsid w:val="00A84550"/>
    <w:rsid w:val="00A90724"/>
    <w:rsid w:val="00A916D2"/>
    <w:rsid w:val="00A97F5B"/>
    <w:rsid w:val="00AA0376"/>
    <w:rsid w:val="00AA2CBC"/>
    <w:rsid w:val="00AA49EB"/>
    <w:rsid w:val="00AB0D3A"/>
    <w:rsid w:val="00AB4631"/>
    <w:rsid w:val="00AB6981"/>
    <w:rsid w:val="00AC5820"/>
    <w:rsid w:val="00AD0A4A"/>
    <w:rsid w:val="00AD1CD8"/>
    <w:rsid w:val="00AD626B"/>
    <w:rsid w:val="00AD7555"/>
    <w:rsid w:val="00B05D84"/>
    <w:rsid w:val="00B10E9C"/>
    <w:rsid w:val="00B17EC1"/>
    <w:rsid w:val="00B258BB"/>
    <w:rsid w:val="00B27644"/>
    <w:rsid w:val="00B3074E"/>
    <w:rsid w:val="00B407E7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61C3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1BD"/>
    <w:rsid w:val="00D06BBD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720E3"/>
    <w:rsid w:val="00D7237E"/>
    <w:rsid w:val="00D7387B"/>
    <w:rsid w:val="00D83570"/>
    <w:rsid w:val="00D86DC8"/>
    <w:rsid w:val="00DA0394"/>
    <w:rsid w:val="00DA1028"/>
    <w:rsid w:val="00DA356D"/>
    <w:rsid w:val="00DB3570"/>
    <w:rsid w:val="00DC0D26"/>
    <w:rsid w:val="00DC2BBA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69F3"/>
    <w:rsid w:val="00E777D7"/>
    <w:rsid w:val="00E77B87"/>
    <w:rsid w:val="00E80D3D"/>
    <w:rsid w:val="00E814FE"/>
    <w:rsid w:val="00E83DFE"/>
    <w:rsid w:val="00E8742B"/>
    <w:rsid w:val="00E9504A"/>
    <w:rsid w:val="00EA34B3"/>
    <w:rsid w:val="00EA6BD9"/>
    <w:rsid w:val="00EA7E97"/>
    <w:rsid w:val="00EB09B7"/>
    <w:rsid w:val="00EB0DD2"/>
    <w:rsid w:val="00EB40F5"/>
    <w:rsid w:val="00EC34D8"/>
    <w:rsid w:val="00EC51B2"/>
    <w:rsid w:val="00ED6C75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1EF4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40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BAC8E-43E4-430D-BFF1-97F5570DD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2222</Words>
  <Characters>12667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14860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2022-01-24T07:27:00Z</dcterms:created>
  <dcterms:modified xsi:type="dcterms:W3CDTF">2022-01-24T11:14:00Z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