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D3396" w14:textId="44D99FC6" w:rsidR="004B6923" w:rsidRDefault="004B6923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164</w:t>
      </w:r>
      <w:r>
        <w:rPr>
          <w:b/>
          <w:i/>
          <w:noProof/>
          <w:sz w:val="28"/>
        </w:rPr>
        <w:fldChar w:fldCharType="end"/>
      </w:r>
    </w:p>
    <w:p w14:paraId="6F70D69C" w14:textId="77777777" w:rsidR="004B6923" w:rsidRDefault="004B6923" w:rsidP="004B69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1507B0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0FBC">
              <w:rPr>
                <w:b/>
                <w:noProof/>
                <w:sz w:val="28"/>
              </w:rPr>
              <w:t>2199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807A71F" w:rsidR="00AA27AC" w:rsidRPr="00410371" w:rsidRDefault="004B6923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22C2BD1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692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DF116E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2942C1F" w:rsidR="00AA27AC" w:rsidRDefault="002050DB" w:rsidP="001F1E38">
            <w:pPr>
              <w:pStyle w:val="CRCoverPage"/>
              <w:spacing w:after="0"/>
              <w:rPr>
                <w:noProof/>
              </w:rPr>
            </w:pPr>
            <w:r w:rsidRPr="002050DB">
              <w:rPr>
                <w:noProof/>
              </w:rPr>
              <w:t>NR5GC FR2 : Addition of NR5GC test case 8.1.5.2.2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22EEF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09FEBC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EFEC4A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7EE13E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96674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7C19302" w14:textId="640D3592" w:rsidR="004A0FB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A0FBC" w:rsidRPr="00CB592B">
        <w:rPr>
          <w:rFonts w:ascii="Arial" w:hAnsi="Arial" w:cs="Arial"/>
          <w:iCs/>
        </w:rPr>
        <w:t>Table of Contents</w:t>
      </w:r>
      <w:r w:rsidR="004A0FBC">
        <w:tab/>
      </w:r>
      <w:r w:rsidR="004A0FBC">
        <w:fldChar w:fldCharType="begin"/>
      </w:r>
      <w:r w:rsidR="004A0FBC">
        <w:instrText xml:space="preserve"> PAGEREF _Toc87966747 \h </w:instrText>
      </w:r>
      <w:r w:rsidR="004A0FBC">
        <w:fldChar w:fldCharType="separate"/>
      </w:r>
      <w:r w:rsidR="004A0FBC">
        <w:t>2</w:t>
      </w:r>
      <w:r w:rsidR="004A0FBC">
        <w:fldChar w:fldCharType="end"/>
      </w:r>
    </w:p>
    <w:p w14:paraId="6831901C" w14:textId="266D1E4D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_Toc87966748 \h </w:instrText>
      </w:r>
      <w:r>
        <w:fldChar w:fldCharType="separate"/>
      </w:r>
      <w:r>
        <w:t>3</w:t>
      </w:r>
      <w:r>
        <w:fldChar w:fldCharType="end"/>
      </w:r>
    </w:p>
    <w:p w14:paraId="507280F3" w14:textId="47DFB1C7" w:rsidR="004A0FBC" w:rsidRDefault="004A0FB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B59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_Toc87966749 \h </w:instrText>
      </w:r>
      <w:r>
        <w:fldChar w:fldCharType="separate"/>
      </w:r>
      <w:r>
        <w:t>3</w:t>
      </w:r>
      <w:r>
        <w:fldChar w:fldCharType="end"/>
      </w:r>
    </w:p>
    <w:p w14:paraId="53C9D101" w14:textId="21DE1093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_Toc87966750 \h </w:instrText>
      </w:r>
      <w:r>
        <w:fldChar w:fldCharType="separate"/>
      </w:r>
      <w:r>
        <w:t>3</w:t>
      </w:r>
      <w:r>
        <w:fldChar w:fldCharType="end"/>
      </w:r>
    </w:p>
    <w:p w14:paraId="0063EE55" w14:textId="3955B6D2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_Toc87966751 \h </w:instrText>
      </w:r>
      <w:r>
        <w:fldChar w:fldCharType="separate"/>
      </w:r>
      <w:r>
        <w:t>3</w:t>
      </w:r>
      <w:r>
        <w:fldChar w:fldCharType="end"/>
      </w:r>
    </w:p>
    <w:p w14:paraId="14BAD3A0" w14:textId="00141A27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_Toc87966752 \h </w:instrText>
      </w:r>
      <w:r>
        <w:fldChar w:fldCharType="separate"/>
      </w:r>
      <w:r>
        <w:t>3</w:t>
      </w:r>
      <w:r>
        <w:fldChar w:fldCharType="end"/>
      </w:r>
    </w:p>
    <w:p w14:paraId="5E556310" w14:textId="01806CD1" w:rsidR="004A0FBC" w:rsidRDefault="004A0FB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B592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B592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_Toc87966753 \h </w:instrText>
      </w:r>
      <w:r>
        <w:fldChar w:fldCharType="separate"/>
      </w:r>
      <w:r>
        <w:t>3</w:t>
      </w:r>
      <w:r>
        <w:fldChar w:fldCharType="end"/>
      </w:r>
    </w:p>
    <w:p w14:paraId="0CC63F07" w14:textId="0E04F887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_Toc87966754 \h </w:instrText>
      </w:r>
      <w:r>
        <w:fldChar w:fldCharType="separate"/>
      </w:r>
      <w:r>
        <w:t>3</w:t>
      </w:r>
      <w:r>
        <w:fldChar w:fldCharType="end"/>
      </w:r>
    </w:p>
    <w:p w14:paraId="0348A46A" w14:textId="2C6CAFE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796674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1FC04D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A0FBC">
        <w:rPr>
          <w:noProof/>
        </w:rPr>
        <w:t>8.1.5.2.2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7966749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766AE4A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A0FBC">
        <w:rPr>
          <w:noProof/>
        </w:rPr>
        <w:t>8.1.5.2.2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7966750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4A1213EF" w14:textId="77777777" w:rsidR="0067531C" w:rsidRDefault="0067531C" w:rsidP="006753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54888065"/>
      <w:bookmarkStart w:id="10" w:name="_Toc122434494"/>
      <w:bookmarkStart w:id="11" w:name="_Toc295288971"/>
      <w:bookmarkStart w:id="12" w:name="_Toc32572566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7531C" w14:paraId="66A42B0C" w14:textId="77777777" w:rsidTr="005307DF">
        <w:trPr>
          <w:trHeight w:val="447"/>
        </w:trPr>
        <w:tc>
          <w:tcPr>
            <w:tcW w:w="1985" w:type="dxa"/>
          </w:tcPr>
          <w:p w14:paraId="329389A6" w14:textId="77777777" w:rsidR="0067531C" w:rsidRDefault="0067531C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146644" w14:textId="77777777" w:rsidR="0067531C" w:rsidRDefault="0067531C" w:rsidP="005307DF">
            <w:pPr>
              <w:spacing w:after="0"/>
            </w:pPr>
            <w:r w:rsidRPr="00930EB3">
              <w:t>fl_TC_8_1_5_2_2_TestBody</w:t>
            </w:r>
          </w:p>
        </w:tc>
      </w:tr>
      <w:tr w:rsidR="0067531C" w14:paraId="77C0B065" w14:textId="77777777" w:rsidTr="005307DF">
        <w:trPr>
          <w:trHeight w:val="452"/>
        </w:trPr>
        <w:tc>
          <w:tcPr>
            <w:tcW w:w="1985" w:type="dxa"/>
          </w:tcPr>
          <w:p w14:paraId="43145E39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6F9C00" w14:textId="214F03DE" w:rsidR="0067531C" w:rsidRDefault="0067531C" w:rsidP="0053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Currently, numerology mu=3 is used for FR2, so the expect PRACH timing info for step 6 is incorrect</w:t>
            </w:r>
          </w:p>
        </w:tc>
      </w:tr>
      <w:tr w:rsidR="0067531C" w14:paraId="39500DBC" w14:textId="77777777" w:rsidTr="005307DF">
        <w:tc>
          <w:tcPr>
            <w:tcW w:w="1985" w:type="dxa"/>
          </w:tcPr>
          <w:p w14:paraId="363C1165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742F87" w14:textId="77777777" w:rsidR="0067531C" w:rsidRPr="0067531C" w:rsidRDefault="0067531C" w:rsidP="005307DF">
            <w:pPr>
              <w:pStyle w:val="CRCoverPage"/>
              <w:spacing w:after="0"/>
              <w:rPr>
                <w:lang w:val="en-SG"/>
              </w:rPr>
            </w:pPr>
            <w:r w:rsidRPr="0067531C">
              <w:rPr>
                <w:lang w:val="en-SG"/>
              </w:rPr>
              <w:t>Correct the expected timing info based on mu=3</w:t>
            </w:r>
          </w:p>
        </w:tc>
      </w:tr>
      <w:tr w:rsidR="0067531C" w14:paraId="0C233C41" w14:textId="77777777" w:rsidTr="005307DF">
        <w:tc>
          <w:tcPr>
            <w:tcW w:w="1985" w:type="dxa"/>
          </w:tcPr>
          <w:p w14:paraId="4F2BA7E8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D55B7A" w14:textId="77777777" w:rsidR="0067531C" w:rsidRDefault="0067531C" w:rsidP="005307DF">
            <w:pPr>
              <w:spacing w:after="0"/>
              <w:rPr>
                <w:rFonts w:ascii="Arial" w:hAnsi="Arial" w:cs="Arial"/>
                <w:lang w:val="en-US"/>
              </w:rPr>
            </w:pPr>
            <w:r w:rsidRPr="00930EB3">
              <w:rPr>
                <w:rFonts w:ascii="Arial" w:hAnsi="Arial" w:cs="Arial"/>
                <w:lang w:val="en-US"/>
              </w:rPr>
              <w:t>RRC_Others_NR5GC</w:t>
            </w:r>
          </w:p>
        </w:tc>
      </w:tr>
      <w:tr w:rsidR="0067531C" w14:paraId="6A2E9768" w14:textId="77777777" w:rsidTr="005307DF">
        <w:tc>
          <w:tcPr>
            <w:tcW w:w="1985" w:type="dxa"/>
          </w:tcPr>
          <w:p w14:paraId="3ECB306D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0DA2E3" w14:textId="77777777" w:rsidR="0067531C" w:rsidRDefault="0067531C" w:rsidP="005307DF">
            <w:pPr>
              <w:rPr>
                <w:rFonts w:ascii="Arial" w:hAnsi="Arial"/>
                <w:highlight w:val="cyan"/>
              </w:rPr>
            </w:pPr>
          </w:p>
        </w:tc>
      </w:tr>
    </w:tbl>
    <w:p w14:paraId="187372C9" w14:textId="77777777" w:rsidR="0067531C" w:rsidRDefault="0067531C" w:rsidP="0067531C">
      <w:pPr>
        <w:rPr>
          <w:lang w:val="en-US"/>
        </w:rPr>
      </w:pPr>
    </w:p>
    <w:p w14:paraId="2007421E" w14:textId="77777777" w:rsidR="0067531C" w:rsidRDefault="0067531C" w:rsidP="0067531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531C" w14:paraId="341306F4" w14:textId="77777777" w:rsidTr="005307DF">
        <w:tc>
          <w:tcPr>
            <w:tcW w:w="9855" w:type="dxa"/>
          </w:tcPr>
          <w:p w14:paraId="51803C1C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function fl_TC_8_1_5_2_2_TestBody() runs on NR5GC_PTC</w:t>
            </w:r>
          </w:p>
          <w:p w14:paraId="3F8ED564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{</w:t>
            </w:r>
          </w:p>
          <w:p w14:paraId="659D214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v_PrachConfigurationIndex;</w:t>
            </w:r>
          </w:p>
          <w:p w14:paraId="5812E40E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v_PhysicalParameters;</w:t>
            </w:r>
          </w:p>
          <w:p w14:paraId="67C3D48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(present) TimingInfo_Type v_TimingInfo;</w:t>
            </w:r>
          </w:p>
          <w:p w14:paraId="5EBE6C3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octetstring v_IPData := f_IPv4IPv6_IcmpEchoReply(f_LoopbackModeB_IP_Address_UE());</w:t>
            </w:r>
          </w:p>
          <w:p w14:paraId="4A4AFE0E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v_DRBId := f_NR_GetDefaultDRB_ForFirstPDUSession();</w:t>
            </w:r>
          </w:p>
          <w:p w14:paraId="3A014B22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(value) QosFlow_Identification_Type v_QosFlowId := f_NR_GetQosFlowIdentification_ForDRBId(v_DRBId); //Get the QosFlow ID information from the DRB ID</w:t>
            </w:r>
          </w:p>
          <w:p w14:paraId="5EAC2E57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lastRenderedPageBreak/>
              <w:t xml:space="preserve">    var boolean v_IsFR1 := f_NR_CellInfo_GetIsFR1(nr_Cell1);</w:t>
            </w:r>
          </w:p>
          <w:p w14:paraId="0E7ABB64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NR_DuplexMode_Type v_NR_DuplexMode := f_NR_CellInfo_GetDuplexMode(nr_Cell1);</w:t>
            </w:r>
          </w:p>
          <w:p w14:paraId="1573A181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v_NR_PhysicalParameters := f_NR_CellInfo_GetPhysicalParameters(nr_Cell1); //@sic R5s201136 sic@</w:t>
            </w:r>
          </w:p>
          <w:p w14:paraId="100791D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template(value) NR_RachProcedureConfig_Type v_NR_RachProcedure := cs_NR_RachProcedureConfig_Msg3TBS(v_NR_PhysicalParameters, 640); //@sic R5s201136 R5-206337 sic@</w:t>
            </w:r>
          </w:p>
          <w:p w14:paraId="0D7336A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</w:p>
          <w:p w14:paraId="18058CE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//Set SIB1 content as Table 8.1.5.2.2.3.3-2: SIB1</w:t>
            </w:r>
          </w:p>
          <w:p w14:paraId="27FC202A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if ( not v_IsFR1 ) { //FR2</w:t>
            </w:r>
          </w:p>
          <w:p w14:paraId="0E6AAA5A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6;</w:t>
            </w:r>
          </w:p>
          <w:p w14:paraId="2D15EFE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 10 subframes with each </w:t>
            </w:r>
            <w:r w:rsidRPr="00930EB3">
              <w:rPr>
                <w:highlight w:val="green"/>
                <w:lang w:val="en-US"/>
              </w:rPr>
              <w:t>4</w:t>
            </w:r>
            <w:r w:rsidRPr="00930EB3">
              <w:rPr>
                <w:lang w:val="en-US"/>
              </w:rPr>
              <w:t xml:space="preserve"> slots</w:t>
            </w:r>
          </w:p>
          <w:p w14:paraId="3DA2178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 slots (4,9,14,19,24,29,34,39) - As per 38.211 Table 6.3.3.2-4 4</w:t>
            </w:r>
          </w:p>
          <w:p w14:paraId="0E6DC4B4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r w:rsidRPr="00930EB3">
              <w:rPr>
                <w:highlight w:val="green"/>
                <w:lang w:val="en-US"/>
              </w:rPr>
              <w:t>v_TimingInfo := ( cr_TimingInfo(?, (0), -, cs_SlotTimingInfo_Numerology2(3 mod 4)),  //Slot 4</w:t>
            </w:r>
          </w:p>
          <w:p w14:paraId="241FF061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(2), -, cs_SlotTimingInfo_Numerology2(0 mod 4)),  //Slot 9</w:t>
            </w:r>
          </w:p>
          <w:p w14:paraId="78557B8C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(3), -, cs_SlotTimingInfo_Numerology2(1 mod 4)),  //Slot 14</w:t>
            </w:r>
          </w:p>
          <w:p w14:paraId="0271A08D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(4), -, cs_SlotTimingInfo_Numerology2(2 mod 4)),  //Slot 19</w:t>
            </w:r>
          </w:p>
          <w:p w14:paraId="5C28E9E8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(5), -, cs_SlotTimingInfo_Numerology2(3 mod 4)),  //Slot 24</w:t>
            </w:r>
          </w:p>
          <w:p w14:paraId="28A25B54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(7), -, cs_SlotTimingInfo_Numerology2(0 mod 4)),  //Slot 29</w:t>
            </w:r>
          </w:p>
          <w:p w14:paraId="77965B29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(8), -, cs_SlotTimingInfo_Numerology2(1 mod 4)),  //Slot 34</w:t>
            </w:r>
          </w:p>
          <w:p w14:paraId="5E343631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(9), -, cs_SlotTimingInfo_Numerology2(2 mod 4))   //Slot 39</w:t>
            </w:r>
          </w:p>
          <w:p w14:paraId="140FF136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);</w:t>
            </w:r>
          </w:p>
          <w:p w14:paraId="42A55E50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if (v_IsFR1 and ischosen(v_NR_DuplexMode.TDD)) { //FR1 TDD</w:t>
            </w:r>
          </w:p>
          <w:p w14:paraId="5D1FF7A8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94;</w:t>
            </w:r>
          </w:p>
          <w:p w14:paraId="2E6CC4A5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TDD - As per 38.211 Table 6.3.3.2-3</w:t>
            </w:r>
          </w:p>
          <w:p w14:paraId="1DC0B4E7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(4)),</w:t>
            </w:r>
          </w:p>
          <w:p w14:paraId="04E8B5EC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6E97D475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{ //FR1 FDD</w:t>
            </w:r>
          </w:p>
          <w:p w14:paraId="51BE6F6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119;</w:t>
            </w:r>
          </w:p>
          <w:p w14:paraId="11C4DFF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FDD - As per 38.211 Table 6.3.3.2-2</w:t>
            </w:r>
          </w:p>
          <w:p w14:paraId="48D1ECB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//nSFN mod 8 = 1</w:t>
            </w:r>
          </w:p>
          <w:p w14:paraId="3873E3D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(2)),</w:t>
            </w:r>
          </w:p>
          <w:p w14:paraId="50F91030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(6)),</w:t>
            </w:r>
          </w:p>
          <w:p w14:paraId="7DEEF426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53195987" w14:textId="77777777" w:rsidR="0067531C" w:rsidRDefault="0067531C" w:rsidP="005307DF">
            <w:pPr>
              <w:ind w:firstLine="195"/>
              <w:rPr>
                <w:lang w:val="en-US"/>
              </w:rPr>
            </w:pPr>
            <w:r w:rsidRPr="00930EB3">
              <w:rPr>
                <w:lang w:val="en-US"/>
              </w:rPr>
              <w:t>}</w:t>
            </w:r>
          </w:p>
          <w:p w14:paraId="0E8C7679" w14:textId="77777777" w:rsidR="0067531C" w:rsidRDefault="0067531C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……………..</w:t>
            </w:r>
          </w:p>
          <w:p w14:paraId="3DA9BF0C" w14:textId="77777777" w:rsidR="0067531C" w:rsidRPr="00930EB3" w:rsidRDefault="0067531C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}</w:t>
            </w:r>
          </w:p>
        </w:tc>
      </w:tr>
    </w:tbl>
    <w:p w14:paraId="58FE7F14" w14:textId="77777777" w:rsidR="0067531C" w:rsidRDefault="0067531C" w:rsidP="0067531C">
      <w:pPr>
        <w:rPr>
          <w:lang w:val="en-US"/>
        </w:rPr>
      </w:pPr>
    </w:p>
    <w:p w14:paraId="365E0433" w14:textId="77777777" w:rsidR="0067531C" w:rsidRDefault="0067531C" w:rsidP="0067531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531C" w14:paraId="071CDFA4" w14:textId="77777777" w:rsidTr="005307DF">
        <w:tc>
          <w:tcPr>
            <w:tcW w:w="9855" w:type="dxa"/>
          </w:tcPr>
          <w:p w14:paraId="4FD3DB83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>function fl_TC_8_1_5_2_2_TestBody() runs on NR5GC_PTC</w:t>
            </w:r>
          </w:p>
          <w:p w14:paraId="0D99194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{</w:t>
            </w:r>
          </w:p>
          <w:p w14:paraId="456B1607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v_PrachConfigurationIndex;</w:t>
            </w:r>
          </w:p>
          <w:p w14:paraId="3838D998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v_PhysicalParameters;</w:t>
            </w:r>
          </w:p>
          <w:p w14:paraId="780067E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(present) TimingInfo_Type v_TimingInfo;</w:t>
            </w:r>
          </w:p>
          <w:p w14:paraId="429EA790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octetstring v_IPData := f_IPv4IPv6_IcmpEchoReply(f_LoopbackModeB_IP_Address_UE());</w:t>
            </w:r>
          </w:p>
          <w:p w14:paraId="5B8F246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v_DRBId := f_NR_GetDefaultDRB_ForFirstPDUSession();</w:t>
            </w:r>
          </w:p>
          <w:p w14:paraId="1D73EB7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(value) QosFlow_Identification_Type v_QosFlowId := f_NR_GetQosFlowIdentification_ForDRBId(v_DRBId); //Get the QosFlow ID information from the DRB ID</w:t>
            </w:r>
          </w:p>
          <w:p w14:paraId="031C2319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boolean v_IsFR1 := f_NR_CellInfo_GetIsFR1(nr_Cell1);</w:t>
            </w:r>
          </w:p>
          <w:p w14:paraId="697B2FC6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NR_DuplexMode_Type v_NR_DuplexMode := f_NR_CellInfo_GetDuplexMode(nr_Cell1);</w:t>
            </w:r>
          </w:p>
          <w:p w14:paraId="35E4B9E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v_NR_PhysicalParameters := f_NR_CellInfo_GetPhysicalParameters(nr_Cell1); //@sic R5s201136 sic@</w:t>
            </w:r>
          </w:p>
          <w:p w14:paraId="22BC2D1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template(value) NR_RachProcedureConfig_Type v_NR_RachProcedure := cs_NR_RachProcedureConfig_Msg3TBS(v_NR_PhysicalParameters, 640); //@sic R5s201136 R5-206337 sic@</w:t>
            </w:r>
          </w:p>
          <w:p w14:paraId="281A3C8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</w:p>
          <w:p w14:paraId="1190958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//Set SIB1 content as Table 8.1.5.2.2.3.3-2: SIB1</w:t>
            </w:r>
          </w:p>
          <w:p w14:paraId="72C451D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if ( not v_IsFR1 ) { //FR2</w:t>
            </w:r>
          </w:p>
          <w:p w14:paraId="7085DA4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6;</w:t>
            </w:r>
          </w:p>
          <w:p w14:paraId="5A15041B" w14:textId="77777777" w:rsidR="0067531C" w:rsidRPr="007F7D1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lang w:val="en-US"/>
              </w:rPr>
              <w:t xml:space="preserve">        // 10 subframes with each 4 slots</w:t>
            </w:r>
          </w:p>
          <w:p w14:paraId="734B5FF0" w14:textId="77777777" w:rsidR="0067531C" w:rsidRPr="007F7D1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lang w:val="en-US"/>
              </w:rPr>
              <w:t xml:space="preserve">        // slots (4,9,14,19,24,29,34,39) </w:t>
            </w:r>
            <w:r w:rsidRPr="007F7D13">
              <w:rPr>
                <w:highlight w:val="green"/>
                <w:lang w:val="en-US"/>
              </w:rPr>
              <w:t>in 60kHz</w:t>
            </w:r>
            <w:r w:rsidRPr="007F7D13">
              <w:rPr>
                <w:lang w:val="en-US"/>
              </w:rPr>
              <w:t xml:space="preserve"> - As per 38.211 Table 6.3.3.2-4 4 </w:t>
            </w:r>
          </w:p>
          <w:p w14:paraId="2DAC7C1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lang w:val="en-US"/>
              </w:rPr>
              <w:t xml:space="preserve">        </w:t>
            </w:r>
            <w:r w:rsidRPr="007F7D13">
              <w:rPr>
                <w:highlight w:val="green"/>
                <w:lang w:val="en-US"/>
              </w:rPr>
              <w:t>// translate to 120kHz slots (8, 9, 18, 19, 28, 29, 38, 39, 48, 49, 58, 59, 68, 69, 78, 79)</w:t>
            </w:r>
          </w:p>
          <w:p w14:paraId="4D223D2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v_TimingInfo := ( cr_TimingInfo(?, (1), -, cs_SlotTimingInfo_Numerology3(0)),  //Slot 8</w:t>
            </w:r>
          </w:p>
          <w:p w14:paraId="3591BC9E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(1), -, cs_SlotTimingInfo_Numerology3(1)),  //Slot 9</w:t>
            </w:r>
          </w:p>
          <w:p w14:paraId="32FDC80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(2), -, cs_SlotTimingInfo_Numerology3(2)),  //Slot 18</w:t>
            </w:r>
          </w:p>
          <w:p w14:paraId="4CEE703B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(2), -, cs_SlotTimingInfo_Numerology3(3)),  //Slot 19</w:t>
            </w:r>
          </w:p>
          <w:p w14:paraId="7254652B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(3), -, cs_SlotTimingInfo_Numerology3(4)),  //Slot 28</w:t>
            </w:r>
          </w:p>
          <w:p w14:paraId="2ABA0561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(3), -, cs_SlotTimingInfo_Numerology3(5)),  //Slot 29</w:t>
            </w:r>
          </w:p>
          <w:p w14:paraId="3D6D1D4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(4), -, cs_SlotTimingInfo_Numerology3(6)),  //Slot 38</w:t>
            </w:r>
          </w:p>
          <w:p w14:paraId="1E09DC41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(4), -, cs_SlotTimingInfo_Numerology3(7)),  //Slot 39</w:t>
            </w:r>
          </w:p>
          <w:p w14:paraId="7B5375D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(6), -, cs_SlotTimingInfo_Numerology3(0)),  //Slot 48</w:t>
            </w:r>
          </w:p>
          <w:p w14:paraId="4BDBA259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(6), -, cs_SlotTimingInfo_Numerology3(1)),  //Slot 49</w:t>
            </w:r>
          </w:p>
          <w:p w14:paraId="43F01EDA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(7), -, cs_SlotTimingInfo_Numerology3(2)),  //Slot 58</w:t>
            </w:r>
          </w:p>
          <w:p w14:paraId="6DDC67F6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lastRenderedPageBreak/>
              <w:t xml:space="preserve">                          cr_TimingInfo(?, (7), -, cs_SlotTimingInfo_Numerology3(3)),  //Slot 59</w:t>
            </w:r>
          </w:p>
          <w:p w14:paraId="3B8D2F3F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(8), -, cs_SlotTimingInfo_Numerology3(4)),  //Slot 68</w:t>
            </w:r>
          </w:p>
          <w:p w14:paraId="325A468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(8), -, cs_SlotTimingInfo_Numerology3(5)),  //Slot 69</w:t>
            </w:r>
          </w:p>
          <w:p w14:paraId="4C4F6255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(9), -, cs_SlotTimingInfo_Numerology3(6)),  //Slot 78</w:t>
            </w:r>
          </w:p>
          <w:p w14:paraId="1C7C3BCF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(9), -, cs_SlotTimingInfo_Numerology3(7))   //Slot 79</w:t>
            </w:r>
          </w:p>
          <w:p w14:paraId="650F4160" w14:textId="77777777" w:rsidR="0067531C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);</w:t>
            </w:r>
            <w:r w:rsidRPr="00930EB3">
              <w:rPr>
                <w:lang w:val="en-US"/>
              </w:rPr>
              <w:t xml:space="preserve">    </w:t>
            </w:r>
          </w:p>
          <w:p w14:paraId="154BDD2A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 w:rsidRPr="00930EB3">
              <w:rPr>
                <w:lang w:val="en-US"/>
              </w:rPr>
              <w:t>} else if (v_IsFR1 and ischosen(v_NR_DuplexMode.TDD)) { //FR1 TDD</w:t>
            </w:r>
          </w:p>
          <w:p w14:paraId="1A704D3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94;</w:t>
            </w:r>
          </w:p>
          <w:p w14:paraId="614E9F87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TDD - As per 38.211 Table 6.3.3.2-3</w:t>
            </w:r>
          </w:p>
          <w:p w14:paraId="204ADD81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(4)),</w:t>
            </w:r>
          </w:p>
          <w:p w14:paraId="7320611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3C38ED1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{ //FR1 FDD</w:t>
            </w:r>
          </w:p>
          <w:p w14:paraId="6EED8238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119;</w:t>
            </w:r>
          </w:p>
          <w:p w14:paraId="28A994E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FDD - As per 38.211 Table 6.3.3.2-2</w:t>
            </w:r>
          </w:p>
          <w:p w14:paraId="0CC1635E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//nSFN mod 8 = 1</w:t>
            </w:r>
          </w:p>
          <w:p w14:paraId="720DC8A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(2)),</w:t>
            </w:r>
          </w:p>
          <w:p w14:paraId="15D71DF6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(6)),</w:t>
            </w:r>
          </w:p>
          <w:p w14:paraId="78A52CD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73B7644A" w14:textId="77777777" w:rsidR="0067531C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 w:rsidRPr="00930EB3">
              <w:rPr>
                <w:lang w:val="en-US"/>
              </w:rPr>
              <w:t>}</w:t>
            </w:r>
            <w:r>
              <w:rPr>
                <w:lang w:val="en-US"/>
              </w:rPr>
              <w:tab/>
            </w:r>
          </w:p>
          <w:p w14:paraId="5D8F5FB2" w14:textId="77777777" w:rsidR="0067531C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60571065" w14:textId="77777777" w:rsidR="0067531C" w:rsidRPr="00930EB3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9BC4E19" w14:textId="77777777" w:rsidR="0067531C" w:rsidRDefault="0067531C" w:rsidP="0067531C">
      <w:pPr>
        <w:rPr>
          <w:lang w:val="en-US"/>
        </w:rPr>
      </w:pPr>
    </w:p>
    <w:p w14:paraId="790BEDA3" w14:textId="209332D7" w:rsidR="00DD5338" w:rsidRDefault="00DD5338" w:rsidP="00DD5338">
      <w:pPr>
        <w:rPr>
          <w:lang w:val="en-US"/>
        </w:rPr>
      </w:pP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8796675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3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87966752"/>
      <w:r w:rsidRPr="00E24250">
        <w:rPr>
          <w:rFonts w:cs="Arial"/>
          <w:b/>
        </w:rPr>
        <w:t>Execution Log Files</w:t>
      </w:r>
      <w:bookmarkEnd w:id="10"/>
      <w:bookmarkEnd w:id="11"/>
      <w:bookmarkEnd w:id="12"/>
      <w:bookmarkEnd w:id="14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5" w:name="_Toc8796675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5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C6BC67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A0FBC">
        <w:rPr>
          <w:rFonts w:ascii="Arial" w:eastAsia="SimSun" w:hAnsi="Arial"/>
        </w:rPr>
        <w:t>8_1_5_2_2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2E0D8A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lastRenderedPageBreak/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A0FBC">
        <w:rPr>
          <w:rFonts w:ascii="Arial" w:eastAsia="SimSun" w:hAnsi="Arial"/>
        </w:rPr>
        <w:t>8_1_5_2_2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87966754"/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92F2FA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A0FBC">
              <w:rPr>
                <w:bCs/>
                <w:noProof/>
              </w:rPr>
              <w:t>211651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7DEC3" w14:textId="77777777" w:rsidR="00E36971" w:rsidRDefault="00E36971">
      <w:r>
        <w:separator/>
      </w:r>
    </w:p>
  </w:endnote>
  <w:endnote w:type="continuationSeparator" w:id="0">
    <w:p w14:paraId="13389D9F" w14:textId="77777777" w:rsidR="00E36971" w:rsidRDefault="00E3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67D48" w14:textId="77777777" w:rsidR="00E36971" w:rsidRDefault="00E36971">
      <w:r>
        <w:separator/>
      </w:r>
    </w:p>
  </w:footnote>
  <w:footnote w:type="continuationSeparator" w:id="0">
    <w:p w14:paraId="3AA24969" w14:textId="77777777" w:rsidR="00E36971" w:rsidRDefault="00E3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50DB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1F11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A0FBC"/>
    <w:rsid w:val="004B6923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531C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6C86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6971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7</Pages>
  <Words>1021</Words>
  <Characters>9601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211650</vt:lpstr>
      <vt:lpstr>MTG_TITLE</vt:lpstr>
    </vt:vector>
  </TitlesOfParts>
  <Company>3GPP Support Team</Company>
  <LinksUpToDate>false</LinksUpToDate>
  <CharactersWithSpaces>10601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211650</dc:title>
  <dc:subject>8.1.5.2.2</dc:subject>
  <dc:creator>Michael Sanders, John M Meredith</dc:creator>
  <cp:keywords>2199</cp:keywords>
  <dc:description>8_1_5_2_2</dc:description>
  <cp:lastModifiedBy>MCC TF160</cp:lastModifiedBy>
  <cp:revision>51</cp:revision>
  <cp:lastPrinted>1900-01-01T00:00:00Z</cp:lastPrinted>
  <dcterms:created xsi:type="dcterms:W3CDTF">2021-09-01T14:12:00Z</dcterms:created>
  <dcterms:modified xsi:type="dcterms:W3CDTF">2022-01-10T15:37:00Z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