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3C664" w14:textId="1F69E0F0" w:rsidR="00C95E31" w:rsidRDefault="00C95E31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145</w:t>
      </w:r>
      <w:r>
        <w:rPr>
          <w:b/>
          <w:i/>
          <w:noProof/>
          <w:sz w:val="28"/>
        </w:rPr>
        <w:fldChar w:fldCharType="end"/>
      </w:r>
    </w:p>
    <w:p w14:paraId="118ED28E" w14:textId="77777777" w:rsidR="00C95E31" w:rsidRDefault="00C95E31" w:rsidP="00C95E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3BFF" w14:paraId="00BD780B" w14:textId="77777777" w:rsidTr="00463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B5D0C" w14:textId="77777777" w:rsidR="00E83BFF" w:rsidRDefault="00E83BFF" w:rsidP="00463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3BFF" w14:paraId="102B5205" w14:textId="77777777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2F9EF" w14:textId="77777777" w:rsidR="00E83BFF" w:rsidRDefault="00E83BFF" w:rsidP="0046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3BFF" w14:paraId="4A7A6DD5" w14:textId="77777777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64322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47B840D4" w14:textId="77777777" w:rsidTr="00463CFD">
        <w:tc>
          <w:tcPr>
            <w:tcW w:w="142" w:type="dxa"/>
            <w:tcBorders>
              <w:left w:val="single" w:sz="4" w:space="0" w:color="auto"/>
            </w:tcBorders>
          </w:tcPr>
          <w:p w14:paraId="55D44F3B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075E1" w14:textId="77777777" w:rsidR="00E83BFF" w:rsidRPr="00410371" w:rsidRDefault="00E83BFF" w:rsidP="00463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E724B6" w14:textId="77777777" w:rsidR="00E83BFF" w:rsidRDefault="00E83BFF" w:rsidP="0046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782A25" w14:textId="77777777" w:rsidR="00E83BFF" w:rsidRPr="00410371" w:rsidRDefault="00E83BFF" w:rsidP="00463C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2112</w:t>
              </w:r>
            </w:fldSimple>
          </w:p>
        </w:tc>
        <w:tc>
          <w:tcPr>
            <w:tcW w:w="709" w:type="dxa"/>
          </w:tcPr>
          <w:p w14:paraId="19F5809F" w14:textId="77777777" w:rsidR="00E83BFF" w:rsidRDefault="00E83BFF" w:rsidP="00463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4098F" w14:textId="2C318F2B" w:rsidR="00E83BFF" w:rsidRPr="00410371" w:rsidRDefault="00C95E31" w:rsidP="00463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4FF9CD4" w14:textId="77777777" w:rsidR="00E83BFF" w:rsidRDefault="00E83BFF" w:rsidP="00463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301774" w14:textId="47E4905E" w:rsidR="00E83BFF" w:rsidRPr="00410371" w:rsidRDefault="00E83BFF" w:rsidP="00463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C95E31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09DF3" w14:textId="77777777"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14:paraId="30BE695C" w14:textId="77777777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BDEC9" w14:textId="77777777"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14:paraId="188874AE" w14:textId="77777777" w:rsidTr="00463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DCCBF0" w14:textId="77777777" w:rsidR="00E83BFF" w:rsidRPr="00F25D98" w:rsidRDefault="00E83BFF" w:rsidP="00463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3BFF" w14:paraId="4936D347" w14:textId="77777777" w:rsidTr="00463CFD">
        <w:tc>
          <w:tcPr>
            <w:tcW w:w="9641" w:type="dxa"/>
            <w:gridSpan w:val="9"/>
          </w:tcPr>
          <w:p w14:paraId="45F0FD6B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5429BA" w14:textId="77777777" w:rsidR="00E83BFF" w:rsidRDefault="00E83BFF" w:rsidP="00E83B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3BFF" w14:paraId="4D25FE9B" w14:textId="77777777" w:rsidTr="00463CFD">
        <w:tc>
          <w:tcPr>
            <w:tcW w:w="2835" w:type="dxa"/>
          </w:tcPr>
          <w:p w14:paraId="52D1A3BA" w14:textId="77777777" w:rsidR="00E83BFF" w:rsidRDefault="00E83BFF" w:rsidP="00463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830AA2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BD08D" w14:textId="77777777"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BC9A0D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E9CB2" w14:textId="77777777"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7E2670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5855C" w14:textId="77777777"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29D8C3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6D8F79" w14:textId="77777777" w:rsidR="00E83BFF" w:rsidRDefault="00E83BFF" w:rsidP="00463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55EA5" w14:textId="77777777" w:rsidR="00E83BFF" w:rsidRDefault="00E83BFF" w:rsidP="00E83B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3BFF" w14:paraId="71113426" w14:textId="77777777" w:rsidTr="00463CFD">
        <w:tc>
          <w:tcPr>
            <w:tcW w:w="9640" w:type="dxa"/>
            <w:gridSpan w:val="11"/>
          </w:tcPr>
          <w:p w14:paraId="742CADB7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17B94A56" w14:textId="77777777" w:rsidTr="00463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A7A95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D8BCE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11.3.7</w:t>
              </w:r>
            </w:fldSimple>
          </w:p>
        </w:tc>
      </w:tr>
      <w:tr w:rsidR="00E83BFF" w14:paraId="351B7C78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3A657951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B7B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7A35EEAC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7A82D8D0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49FDF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83BFF" w14:paraId="4BE82E79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02123353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7ADEE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83BFF" w14:paraId="0E3363D0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254BAC7A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499F6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711863F7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6488D630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DCF0B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4CD083" w14:textId="77777777" w:rsidR="00E83BFF" w:rsidRDefault="00E83BFF" w:rsidP="00463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7DA47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DA179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2021-10-11</w:t>
              </w:r>
            </w:fldSimple>
          </w:p>
        </w:tc>
      </w:tr>
      <w:tr w:rsidR="00E83BFF" w14:paraId="42CFE93B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4FBFDFBC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70372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BDF37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F20AA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54F1DF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4C2BD6E0" w14:textId="77777777" w:rsidTr="00463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34185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550EC" w14:textId="77777777" w:rsidR="00E83BFF" w:rsidRDefault="00E83BFF" w:rsidP="00463C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DE641F" w14:textId="77777777"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3D2CC" w14:textId="77777777" w:rsidR="00E83BFF" w:rsidRDefault="00E83BFF" w:rsidP="00463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ADEA3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83BFF" w14:paraId="1B6356A9" w14:textId="77777777" w:rsidTr="00463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DF2A0A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5C933B" w14:textId="77777777" w:rsidR="00E83BFF" w:rsidRDefault="00E83BFF" w:rsidP="00463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910DA" w14:textId="77777777" w:rsidR="00E83BFF" w:rsidRDefault="00E83BFF" w:rsidP="00463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873E8" w14:textId="77777777" w:rsidR="00E83BFF" w:rsidRPr="007C2097" w:rsidRDefault="00E83BFF" w:rsidP="00463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3BFF" w14:paraId="5622F612" w14:textId="77777777" w:rsidTr="00463CFD">
        <w:tc>
          <w:tcPr>
            <w:tcW w:w="1843" w:type="dxa"/>
          </w:tcPr>
          <w:p w14:paraId="4D0060E5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20051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1716175E" w14:textId="77777777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6F7CB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CE5C3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at Steps 10a3a1 – 10a3a2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14:paraId="0D273A77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  <w:p w14:paraId="34FAABCA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14:paraId="0F9D45F1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  <w:p w14:paraId="1F90F510" w14:textId="77777777" w:rsidR="00E83BFF" w:rsidRPr="002E008A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E83BFF" w14:paraId="30835724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B3F99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3B13E" w14:textId="77777777" w:rsidR="00E83BFF" w:rsidRPr="00CF39F2" w:rsidRDefault="00E83BFF" w:rsidP="00E83B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83BFF" w14:paraId="2079D37A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2BBB9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8722A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14:paraId="42A07373" w14:textId="77777777" w:rsidR="00E83BFF" w:rsidRPr="006316B2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E83BFF" w14:paraId="58C5C206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2BAD8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F444" w14:textId="77777777" w:rsidR="00E83BFF" w:rsidRPr="00CF39F2" w:rsidRDefault="00E83BFF" w:rsidP="00E83B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83BFF" w14:paraId="2ABF1AED" w14:textId="77777777" w:rsidTr="0046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13A9E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2A274" w14:textId="77777777" w:rsidR="00E83BFF" w:rsidRPr="00CF39F2" w:rsidRDefault="00E83BFF" w:rsidP="00E83BF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E83BFF" w14:paraId="1EE8D8C7" w14:textId="77777777" w:rsidTr="00463CFD">
        <w:tc>
          <w:tcPr>
            <w:tcW w:w="2694" w:type="dxa"/>
            <w:gridSpan w:val="2"/>
          </w:tcPr>
          <w:p w14:paraId="0078C766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864A9A" w14:textId="77777777" w:rsidR="00E83BFF" w:rsidRDefault="00E83BFF" w:rsidP="00E83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2CB7691D" w14:textId="77777777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11FAC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8F5B8" w14:textId="77777777"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E83BFF" w14:paraId="5580FBA6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4C23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DA2F2" w14:textId="77777777" w:rsidR="00E83BFF" w:rsidRDefault="00E83BFF" w:rsidP="00E83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52341220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F20F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D12B9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D424EA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8F974" w14:textId="77777777" w:rsidR="00E83BFF" w:rsidRDefault="00E83BFF" w:rsidP="00E83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A6A5D0" w14:textId="77777777"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14:paraId="4327553C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82F3E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91A4A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26EA3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B3077" w14:textId="77777777" w:rsidR="00E83BFF" w:rsidRDefault="00E83BFF" w:rsidP="00E83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F297C" w14:textId="77777777"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14:paraId="4F372C31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DBACF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47322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1DAAF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F44A9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A067A" w14:textId="77777777"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14:paraId="63BFE21C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744A5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1368C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67312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96E0E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FD3DE" w14:textId="77777777"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14:paraId="1762D664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22CC1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BC720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14:paraId="6150DF5C" w14:textId="77777777" w:rsidTr="0046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783E8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435C" w14:textId="77777777"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issue has been addressed for other TCs via R5s211262.</w:t>
            </w:r>
          </w:p>
        </w:tc>
      </w:tr>
      <w:tr w:rsidR="00E83BFF" w:rsidRPr="008863B9" w14:paraId="497AFE44" w14:textId="77777777" w:rsidTr="00463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95BC70" w14:textId="77777777" w:rsidR="00E83BFF" w:rsidRPr="008863B9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B03BB" w14:textId="77777777" w:rsidR="00E83BFF" w:rsidRPr="008863B9" w:rsidRDefault="00E83BFF" w:rsidP="00E83B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3BFF" w14:paraId="4D6011BE" w14:textId="77777777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94EAC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BD966" w14:textId="77777777"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95913E" w14:textId="77777777" w:rsidR="00C877EE" w:rsidRDefault="00C877EE" w:rsidP="00C877EE">
      <w:pPr>
        <w:rPr>
          <w:noProof/>
        </w:rPr>
      </w:pPr>
    </w:p>
    <w:p w14:paraId="3E52D1C6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67E63" w14:textId="77777777" w:rsidR="009478EE" w:rsidRDefault="009478EE" w:rsidP="009478EE">
      <w:pPr>
        <w:rPr>
          <w:noProof/>
        </w:rPr>
      </w:pPr>
    </w:p>
    <w:p w14:paraId="4D6B4D3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483283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87D379B" w14:textId="77777777" w:rsidR="00374C6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74C64" w:rsidRPr="00E112F8">
        <w:rPr>
          <w:rFonts w:ascii="Arial" w:hAnsi="Arial" w:cs="Arial"/>
          <w:iCs/>
        </w:rPr>
        <w:t>Table of Contents</w:t>
      </w:r>
      <w:r w:rsidR="00374C64">
        <w:tab/>
      </w:r>
      <w:r w:rsidR="00374C64">
        <w:fldChar w:fldCharType="begin"/>
      </w:r>
      <w:r w:rsidR="00374C64">
        <w:instrText xml:space="preserve"> PAGEREF _Toc84832831 \h </w:instrText>
      </w:r>
      <w:r w:rsidR="00374C64">
        <w:fldChar w:fldCharType="separate"/>
      </w:r>
      <w:r w:rsidR="00374C64">
        <w:t>2</w:t>
      </w:r>
      <w:r w:rsidR="00374C64">
        <w:fldChar w:fldCharType="end"/>
      </w:r>
    </w:p>
    <w:p w14:paraId="66CAF0E0" w14:textId="77777777" w:rsidR="00374C64" w:rsidRDefault="00374C6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12F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12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_Toc84832832 \h </w:instrText>
      </w:r>
      <w:r>
        <w:fldChar w:fldCharType="separate"/>
      </w:r>
      <w:r>
        <w:t>2</w:t>
      </w:r>
      <w:r>
        <w:fldChar w:fldCharType="end"/>
      </w:r>
    </w:p>
    <w:p w14:paraId="1287AABA" w14:textId="77777777" w:rsidR="00374C64" w:rsidRDefault="00374C6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112F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112F8">
        <w:rPr>
          <w:rFonts w:cs="Arial"/>
          <w:b/>
          <w:color w:val="000000"/>
          <w:lang w:eastAsia="en-GB"/>
        </w:rPr>
        <w:t xml:space="preserve">Correction to </w:t>
      </w:r>
      <w:r w:rsidRPr="00E112F8">
        <w:rPr>
          <w:rFonts w:cs="Arial"/>
          <w:b/>
          <w:bCs/>
          <w:color w:val="000000"/>
          <w:lang w:val="en-US" w:eastAsia="en-GB"/>
        </w:rPr>
        <w:t>function fl_TC_11_3_7_TestBody</w:t>
      </w:r>
      <w:r>
        <w:tab/>
      </w:r>
      <w:r>
        <w:fldChar w:fldCharType="begin"/>
      </w:r>
      <w:r>
        <w:instrText xml:space="preserve"> PAGEREF _Toc84832833 \h </w:instrText>
      </w:r>
      <w:r>
        <w:fldChar w:fldCharType="separate"/>
      </w:r>
      <w:r>
        <w:t>2</w:t>
      </w:r>
      <w:r>
        <w:fldChar w:fldCharType="end"/>
      </w:r>
    </w:p>
    <w:p w14:paraId="79AD63E1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BDDA56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4832832"/>
      <w:r w:rsidRPr="00854C55">
        <w:rPr>
          <w:b/>
        </w:rPr>
        <w:t>Corrections required</w:t>
      </w:r>
      <w:bookmarkEnd w:id="1"/>
      <w:bookmarkEnd w:id="2"/>
      <w:bookmarkEnd w:id="3"/>
    </w:p>
    <w:p w14:paraId="512015A5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483283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26609" w:rsidRPr="00F26609">
        <w:rPr>
          <w:rFonts w:cs="Arial"/>
          <w:b/>
          <w:bCs/>
          <w:color w:val="000000"/>
          <w:lang w:val="en-US" w:eastAsia="en-GB"/>
        </w:rPr>
        <w:t>fl_TC_11_3_7_TestBody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688409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4CFB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248F" w14:textId="77777777" w:rsidR="005D27CA" w:rsidRPr="00CC39F9" w:rsidRDefault="00F26609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26609">
              <w:rPr>
                <w:noProof/>
              </w:rPr>
              <w:t>fl_TC_11_3_7_TestBody</w:t>
            </w:r>
          </w:p>
        </w:tc>
      </w:tr>
      <w:tr w:rsidR="00FA485A" w14:paraId="6738D7E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B50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A2A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at Steps 10a3a1 – 10a3a2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14:paraId="10D51CF2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</w:p>
          <w:p w14:paraId="5AC421AA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14:paraId="314C67FA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</w:p>
          <w:p w14:paraId="5B3DA6E7" w14:textId="77777777" w:rsidR="00FA485A" w:rsidRPr="00AD4ADA" w:rsidRDefault="00F26609" w:rsidP="00F26609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14:paraId="4A8A676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15D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25BC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14:paraId="69D27975" w14:textId="77777777" w:rsidR="00FA485A" w:rsidRPr="001124B3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FA485A" w14:paraId="3E70BBB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C0F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9D93" w14:textId="77777777" w:rsidR="00FA485A" w:rsidRPr="00CC39F9" w:rsidRDefault="00F2660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</w:t>
            </w:r>
            <w:r w:rsidR="008D58AE">
              <w:rPr>
                <w:rFonts w:ascii="Arial" w:hAnsi="Arial" w:cs="Arial"/>
                <w:lang w:eastAsia="en-GB"/>
              </w:rPr>
              <w:t>NR5GC.ttcn</w:t>
            </w:r>
          </w:p>
        </w:tc>
      </w:tr>
      <w:tr w:rsidR="00220349" w14:paraId="3E5DB0E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0E8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F74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B580D2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BFE0B8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7468FA05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2863" w14:textId="77777777" w:rsidR="001127D4" w:rsidRDefault="008D58AE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9760D3F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if(pc_SwitchOnOff){</w:t>
            </w:r>
          </w:p>
          <w:p w14:paraId="50E6F4F7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f_UT_SwitchOffUE(UT, true);</w:t>
            </w:r>
          </w:p>
          <w:p w14:paraId="475081B8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8D4F73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10a2" siclog@</w:t>
            </w:r>
          </w:p>
          <w:p w14:paraId="262DE64A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//SS starts timer1 = 5 sec to see if UE performs optional Step 10a3a1 (Note 5)</w:t>
            </w:r>
          </w:p>
          <w:p w14:paraId="49E873EF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t_WaitTime.start(5.0);</w:t>
            </w:r>
          </w:p>
          <w:p w14:paraId="75B46380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5A10E0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"Steps 10a3a1-10a3a2" siclog@</w:t>
            </w:r>
          </w:p>
          <w:p w14:paraId="2E462017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transmits a DEREGISTRATION REQUEST message.</w:t>
            </w:r>
          </w:p>
          <w:p w14:paraId="5349ED78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an RRCRelease message IF step 10a3a1 was performed ELSE SS implicitly releases the RRC connection.</w:t>
            </w:r>
          </w:p>
          <w:p w14:paraId="5627E9A3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543AF246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SRB.receive(car_NR_SRB_NasPdu_IND(nr_Cell1,</w:t>
            </w:r>
          </w:p>
          <w:p w14:paraId="746D3C05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tsc_NR_RbId_SRB2,</w:t>
            </w:r>
          </w:p>
          <w:p w14:paraId="1DA48ECB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cr_NG_NAS_Ind(tsc_SHT_IntegrityProtected_Ciphered))) -&gt; value v_ReceivedAsp{</w:t>
            </w:r>
          </w:p>
          <w:p w14:paraId="4D06C8B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f_Check_NG_DeregistrationReqMOMsg (v_ReceivedAsp.Signalling.Nas[0].Pdu.Msg, crs_DeregisterType('1'B, '0'B, '01'B))) {</w:t>
            </w:r>
          </w:p>
          <w:p w14:paraId="184E7BC2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"Deregistration Request Message Failed");</w:t>
            </w:r>
          </w:p>
          <w:p w14:paraId="15EE773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85FC26E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f_NR_RRCRelease(nr_Cell1);</w:t>
            </w:r>
          </w:p>
          <w:p w14:paraId="0CB2ED2D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418A86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 w14:paraId="386C12D8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v_TimingOfLocalRelease := f_NR_RRCRelease_Local(nr_Cell1, f_NR_GetNextSendOccasion_DL(nr_Cell1));             f_Delay(0.1*int2float(f_SubFrameTiming_Duration(v_TimingOfLocalRelease, f_NR_GetCurrentTiming(nr_Cell1)))); //@sic R5s210839 sic@</w:t>
            </w:r>
          </w:p>
          <w:p w14:paraId="251BABFB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1A188E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D0E2C7C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3CD62B8" w14:textId="77777777" w:rsid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51063C" w14:textId="77777777" w:rsidR="008D58AE" w:rsidRPr="00722896" w:rsidRDefault="008D58AE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A4C83E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46E33E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1164C6C2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004C" w14:textId="77777777" w:rsidR="001127D4" w:rsidRDefault="008D58AE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41D6157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if(pc_SwitchOnOff){</w:t>
            </w:r>
          </w:p>
          <w:p w14:paraId="162C18A8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f_UT_SwitchOffUE(UT, true);</w:t>
            </w:r>
          </w:p>
          <w:p w14:paraId="34BA948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E12BC0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10a2" siclog@</w:t>
            </w:r>
          </w:p>
          <w:p w14:paraId="7D5858BC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//SS starts timer1 = 5 sec to see if UE performs optional Step 10a3a1 (Note 5)</w:t>
            </w:r>
          </w:p>
          <w:p w14:paraId="41512B65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t_WaitTime.start(5.0);</w:t>
            </w:r>
          </w:p>
          <w:p w14:paraId="61FA885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4DA32F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"Steps 10a3a1-10a3a2" siclog@</w:t>
            </w:r>
          </w:p>
          <w:p w14:paraId="347A2EA5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transmits a DEREGISTRATION REQUEST message.</w:t>
            </w:r>
          </w:p>
          <w:p w14:paraId="4E5C515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an RRCRelease message IF step 10a3a1 was performed ELSE SS implicitly releases the RRC connection.</w:t>
            </w:r>
          </w:p>
          <w:p w14:paraId="46A9A24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74C2E9DC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SRB.receive(car_NR_SRB_NasPdu_IND(nr_Cell1,</w:t>
            </w:r>
          </w:p>
          <w:p w14:paraId="749290FC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tsc_NR_RbId_SRB2,</w:t>
            </w:r>
          </w:p>
          <w:p w14:paraId="35D0FB53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cr_NG_NAS_Ind(tsc_SHT_IntegrityProtected_Ciphered))) -&gt; value v_ReceivedAsp{</w:t>
            </w:r>
          </w:p>
          <w:p w14:paraId="2D4668A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f_Check_NG_DeregistrationReqMOMsg (v_ReceivedAsp.Signalling.Nas[0].Pdu.Msg, crs_DeregisterType('1'B, '0'B, '01'B))) {</w:t>
            </w:r>
          </w:p>
          <w:p w14:paraId="0129D62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"Deregistration Request Message Failed");</w:t>
            </w:r>
          </w:p>
          <w:p w14:paraId="3D08E62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971BC5D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f_NR_RRCRelease(nr_Cell1);</w:t>
            </w:r>
          </w:p>
          <w:p w14:paraId="3B53ED17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DBB52C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t_WaitTime.timeout {</w:t>
            </w:r>
          </w:p>
          <w:p w14:paraId="3662E0A7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v_TimingOfLocalRelease := f_NR_RRCRelease_Local(nr_Cell1, f_NR_GetNextSendOccasion_DL(nr_Cell1));</w:t>
            </w:r>
          </w:p>
          <w:p w14:paraId="0A512A08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//WA#11_3_7 </w:t>
            </w:r>
            <w:r w:rsidRPr="001C5EFA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f_Delay(0.1*int2float(f_SubFrameTiming_Duration(v_TimingOfLocalRelease, f_NR_GetCurrentTiming(nr_Cell1)))); //@sic R5s210839 sic@</w:t>
            </w:r>
          </w:p>
          <w:p w14:paraId="66C633B2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1C5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f_Delay(f_SubFrameTimingDuration_Float(f_NR_GetCurrentTiming(nr_Cell1), v_TimingOfLocalRelease)); //WA#11_3_7</w:t>
            </w:r>
          </w:p>
          <w:p w14:paraId="5CBA15BE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9E1114F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61E421" w14:textId="77777777" w:rsid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79BD6D" w14:textId="77777777" w:rsidR="008D58AE" w:rsidRPr="00DA356D" w:rsidRDefault="008D58AE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229B0E1" w14:textId="77777777"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C5354" w14:textId="77777777" w:rsidR="00917A3E" w:rsidRDefault="00917A3E">
      <w:r>
        <w:separator/>
      </w:r>
    </w:p>
  </w:endnote>
  <w:endnote w:type="continuationSeparator" w:id="0">
    <w:p w14:paraId="333574AA" w14:textId="77777777" w:rsidR="00917A3E" w:rsidRDefault="0091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18A93" w14:textId="77777777" w:rsidR="00917A3E" w:rsidRDefault="00917A3E">
      <w:r>
        <w:separator/>
      </w:r>
    </w:p>
  </w:footnote>
  <w:footnote w:type="continuationSeparator" w:id="0">
    <w:p w14:paraId="0F0E032B" w14:textId="77777777" w:rsidR="00917A3E" w:rsidRDefault="00917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112D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05F0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4E6C5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14BD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5E31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5E5DE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AC99F-C227-4524-BE27-B41AE86D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582</Words>
  <Characters>6435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2021-10-11T07:23:00Z</dcterms:created>
  <dcterms:modified xsi:type="dcterms:W3CDTF">2022-01-10T13:25:00Z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