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R5s220131</w:t>
        </w:r>
      </w:fldSimple>
    </w:p>
    <w:p w14:paraId="7CB45193" w14:textId="77777777" w:rsidR="001E41F3" w:rsidRDefault="003947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47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47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4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4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4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6.1.1.5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4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D42519" w:rsidR="001E41F3" w:rsidRDefault="0066491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491A">
              <w:t>R5</w:t>
            </w:r>
            <w:r w:rsidR="00394775">
              <w:fldChar w:fldCharType="begin"/>
            </w:r>
            <w:r w:rsidR="00394775">
              <w:instrText xml:space="preserve"> DOCPROPERTY  SourceIfTsg  \* MERGEFORMAT </w:instrText>
            </w:r>
            <w:r w:rsidR="0039477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4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56306" w:rsidR="001E41F3" w:rsidRDefault="00394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</w:t>
              </w:r>
              <w:r w:rsidR="0013798E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4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4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A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2AC6" w:rsidRDefault="00CE2AC6" w:rsidP="00CE2A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5D1635" w:rsidR="00CE2AC6" w:rsidRDefault="00CE2AC6" w:rsidP="00CE2AC6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6.1.1.5 to the MCX ATS</w:t>
            </w:r>
          </w:p>
        </w:tc>
      </w:tr>
      <w:tr w:rsidR="00CE2A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E2AC6" w:rsidRDefault="00CE2AC6" w:rsidP="00CE2A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E2AC6" w:rsidRDefault="00CE2AC6" w:rsidP="00CE2A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3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336C" w:rsidRDefault="004F336C" w:rsidP="004F3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F498A3" w:rsidR="004F336C" w:rsidRDefault="004F336C" w:rsidP="004F336C">
            <w:pPr>
              <w:pStyle w:val="CRCoverPage"/>
              <w:spacing w:after="0"/>
              <w:ind w:left="100"/>
              <w:rPr>
                <w:noProof/>
              </w:rPr>
            </w:pPr>
            <w:r w:rsidRPr="0013798E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13798E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F33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336C" w:rsidRDefault="004F336C" w:rsidP="004F3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336C" w:rsidRDefault="004F336C" w:rsidP="004F3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3F9" w:rsidRDefault="002443F9" w:rsidP="0024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87113" w:rsidR="002443F9" w:rsidRDefault="002443F9" w:rsidP="002443F9">
            <w:pPr>
              <w:pStyle w:val="CRCoverPage"/>
              <w:spacing w:after="0"/>
              <w:ind w:left="100"/>
              <w:rPr>
                <w:noProof/>
              </w:rPr>
            </w:pPr>
            <w:r w:rsidRPr="0013798E">
              <w:rPr>
                <w:lang w:val="en-US"/>
              </w:rPr>
              <w:t>Test case will not be added to the MCX ATS</w:t>
            </w:r>
          </w:p>
        </w:tc>
      </w:tr>
      <w:tr w:rsidR="002443F9" w14:paraId="034AF533" w14:textId="77777777" w:rsidTr="00547111">
        <w:tc>
          <w:tcPr>
            <w:tcW w:w="2694" w:type="dxa"/>
            <w:gridSpan w:val="2"/>
          </w:tcPr>
          <w:p w14:paraId="39D9EB5B" w14:textId="77777777" w:rsidR="002443F9" w:rsidRDefault="002443F9" w:rsidP="0024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3F9" w:rsidRDefault="002443F9" w:rsidP="0024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3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3F9" w:rsidRDefault="002443F9" w:rsidP="0024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4EE25" w:rsidR="002443F9" w:rsidRDefault="002443F9" w:rsidP="0024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6.1.1.5.MCPTT</w:t>
            </w:r>
          </w:p>
        </w:tc>
      </w:tr>
      <w:tr w:rsidR="002443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43F9" w:rsidRDefault="002443F9" w:rsidP="0024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43F9" w:rsidRDefault="002443F9" w:rsidP="0024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3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43F9" w:rsidRDefault="002443F9" w:rsidP="0024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43F9" w:rsidRDefault="002443F9" w:rsidP="0024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43F9" w:rsidRDefault="002443F9" w:rsidP="0024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43F9" w:rsidRDefault="002443F9" w:rsidP="0024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43F9" w:rsidRDefault="002443F9" w:rsidP="0024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3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43F9" w:rsidRDefault="002443F9" w:rsidP="0024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43F9" w:rsidRDefault="002443F9" w:rsidP="0024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F52AF7" w:rsidR="002443F9" w:rsidRDefault="005C5A22" w:rsidP="0024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443F9" w:rsidRDefault="002443F9" w:rsidP="0024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43F9" w:rsidRDefault="002443F9" w:rsidP="0024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3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43F9" w:rsidRDefault="002443F9" w:rsidP="0024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443F9" w:rsidRDefault="002443F9" w:rsidP="0024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E34ED" w:rsidR="002443F9" w:rsidRDefault="005C5A22" w:rsidP="0024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443F9" w:rsidRDefault="002443F9" w:rsidP="0024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443F9" w:rsidRDefault="002443F9" w:rsidP="0024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3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43F9" w:rsidRDefault="002443F9" w:rsidP="0024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43F9" w:rsidRDefault="002443F9" w:rsidP="0024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130DA" w:rsidR="002443F9" w:rsidRDefault="005C5A22" w:rsidP="0024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443F9" w:rsidRDefault="002443F9" w:rsidP="0024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43F9" w:rsidRDefault="002443F9" w:rsidP="0024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3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43F9" w:rsidRDefault="002443F9" w:rsidP="0024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43F9" w:rsidRDefault="002443F9" w:rsidP="002443F9">
            <w:pPr>
              <w:pStyle w:val="CRCoverPage"/>
              <w:spacing w:after="0"/>
              <w:rPr>
                <w:noProof/>
              </w:rPr>
            </w:pPr>
          </w:p>
        </w:tc>
      </w:tr>
      <w:tr w:rsidR="005C5A2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5A22" w:rsidRDefault="005C5A22" w:rsidP="005C5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0B136E" w:rsidR="005C5A22" w:rsidRDefault="005C5A22" w:rsidP="005C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32</w:t>
            </w:r>
          </w:p>
        </w:tc>
      </w:tr>
      <w:tr w:rsidR="005C5A2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5A22" w:rsidRPr="008863B9" w:rsidRDefault="005C5A22" w:rsidP="005C5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5A22" w:rsidRPr="008863B9" w:rsidRDefault="005C5A22" w:rsidP="005C5A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5A2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5A22" w:rsidRDefault="005C5A22" w:rsidP="005C5A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5A22" w:rsidRDefault="005C5A22" w:rsidP="005C5A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219D7" w14:textId="77777777" w:rsidR="00841D2A" w:rsidRDefault="00841D2A" w:rsidP="00841D2A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6571E888" w14:textId="48B1E247" w:rsidR="008D37ED" w:rsidRDefault="00841D2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37ED" w:rsidRPr="00EC4176">
        <w:rPr>
          <w:b/>
        </w:rPr>
        <w:t>1</w:t>
      </w:r>
      <w:r w:rsidR="008D37ED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8D37ED" w:rsidRPr="00EC4176">
        <w:rPr>
          <w:b/>
        </w:rPr>
        <w:t>Overview</w:t>
      </w:r>
      <w:r w:rsidR="008D37ED">
        <w:tab/>
      </w:r>
      <w:r w:rsidR="008D37ED">
        <w:fldChar w:fldCharType="begin"/>
      </w:r>
      <w:r w:rsidR="008D37ED">
        <w:instrText xml:space="preserve"> PAGEREF _Toc93301314 \h </w:instrText>
      </w:r>
      <w:r w:rsidR="008D37ED">
        <w:fldChar w:fldCharType="separate"/>
      </w:r>
      <w:r w:rsidR="008D37ED">
        <w:t>3</w:t>
      </w:r>
      <w:r w:rsidR="008D37ED">
        <w:fldChar w:fldCharType="end"/>
      </w:r>
    </w:p>
    <w:p w14:paraId="5DF29946" w14:textId="1AD8EBE0" w:rsidR="008D37ED" w:rsidRDefault="008D37E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4176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41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_Toc93301315 \h </w:instrText>
      </w:r>
      <w:r>
        <w:fldChar w:fldCharType="separate"/>
      </w:r>
      <w:r>
        <w:t>3</w:t>
      </w:r>
      <w:r>
        <w:fldChar w:fldCharType="end"/>
      </w:r>
    </w:p>
    <w:p w14:paraId="3EEEF38A" w14:textId="6FEE0B63" w:rsidR="008D37ED" w:rsidRDefault="008D37E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4176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41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_Toc93301316 \h </w:instrText>
      </w:r>
      <w:r>
        <w:fldChar w:fldCharType="separate"/>
      </w:r>
      <w:r>
        <w:t>3</w:t>
      </w:r>
      <w:r>
        <w:fldChar w:fldCharType="end"/>
      </w:r>
    </w:p>
    <w:p w14:paraId="7001B831" w14:textId="1C2A3D0B" w:rsidR="008D37ED" w:rsidRDefault="008D37E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4176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4176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_Toc93301317 \h </w:instrText>
      </w:r>
      <w:r>
        <w:fldChar w:fldCharType="separate"/>
      </w:r>
      <w:r>
        <w:t>3</w:t>
      </w:r>
      <w:r>
        <w:fldChar w:fldCharType="end"/>
      </w:r>
    </w:p>
    <w:p w14:paraId="0D041F73" w14:textId="0B942B3D" w:rsidR="008D37ED" w:rsidRDefault="008D37E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4176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4176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_Toc93301318 \h </w:instrText>
      </w:r>
      <w:r>
        <w:fldChar w:fldCharType="separate"/>
      </w:r>
      <w:r>
        <w:t>3</w:t>
      </w:r>
      <w:r>
        <w:fldChar w:fldCharType="end"/>
      </w:r>
    </w:p>
    <w:p w14:paraId="723724C3" w14:textId="7180CE85" w:rsidR="008D37ED" w:rsidRDefault="008D37ED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4176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4176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_Toc93301319 \h </w:instrText>
      </w:r>
      <w:r>
        <w:fldChar w:fldCharType="separate"/>
      </w:r>
      <w:r>
        <w:t>3</w:t>
      </w:r>
      <w:r>
        <w:fldChar w:fldCharType="end"/>
      </w:r>
    </w:p>
    <w:p w14:paraId="488A5090" w14:textId="09C76C90" w:rsidR="008D37ED" w:rsidRDefault="008D37ED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EC4176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EC4176">
        <w:rPr>
          <w:b/>
        </w:rPr>
        <w:t>References</w:t>
      </w:r>
      <w:r>
        <w:tab/>
      </w:r>
      <w:r>
        <w:fldChar w:fldCharType="begin"/>
      </w:r>
      <w:r>
        <w:instrText xml:space="preserve"> PAGEREF _Toc93301320 \h </w:instrText>
      </w:r>
      <w:r>
        <w:fldChar w:fldCharType="separate"/>
      </w:r>
      <w:r>
        <w:t>4</w:t>
      </w:r>
      <w:r>
        <w:fldChar w:fldCharType="end"/>
      </w:r>
    </w:p>
    <w:p w14:paraId="46FBC8D3" w14:textId="17FD249A" w:rsidR="00841D2A" w:rsidRDefault="00841D2A" w:rsidP="00841D2A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44542297" w14:textId="77777777" w:rsidR="00841D2A" w:rsidRDefault="00841D2A" w:rsidP="00841D2A">
      <w:pPr>
        <w:pageBreakBefore/>
        <w:rPr>
          <w:rFonts w:ascii="Calibri" w:hAnsi="Calibri" w:cs="Calibri"/>
          <w:b/>
          <w:lang w:val="pt-BR" w:eastAsia="ja-JP"/>
        </w:rPr>
      </w:pPr>
    </w:p>
    <w:p w14:paraId="6ABFCFD2" w14:textId="77777777" w:rsidR="00841D2A" w:rsidRPr="009C2813" w:rsidRDefault="00841D2A" w:rsidP="00841D2A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93301314"/>
      <w:r w:rsidRPr="009C2813">
        <w:rPr>
          <w:b/>
        </w:rPr>
        <w:t>Overview</w:t>
      </w:r>
      <w:bookmarkEnd w:id="1"/>
      <w:bookmarkEnd w:id="2"/>
    </w:p>
    <w:p w14:paraId="5B94AABE" w14:textId="70279270" w:rsidR="00841D2A" w:rsidRPr="0013798E" w:rsidRDefault="00841D2A" w:rsidP="00841D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13798E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 w:rsidR="006A12D7">
        <w:rPr>
          <w:rFonts w:cs="Arial"/>
          <w:color w:val="000000"/>
          <w:sz w:val="24"/>
          <w:szCs w:val="24"/>
          <w:lang w:eastAsia="ja-JP"/>
        </w:rPr>
        <w:t>6.1.1.</w:t>
      </w:r>
      <w:r w:rsidR="009871EA">
        <w:rPr>
          <w:rFonts w:cs="Arial"/>
          <w:color w:val="000000"/>
          <w:sz w:val="24"/>
          <w:szCs w:val="24"/>
          <w:lang w:eastAsia="ja-JP"/>
        </w:rPr>
        <w:t>5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13798E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13798E">
        <w:rPr>
          <w:rFonts w:cs="Arial"/>
          <w:sz w:val="24"/>
          <w:szCs w:val="24"/>
          <w:lang w:val="en-US"/>
        </w:rPr>
        <w:t xml:space="preserve">test suite. </w:t>
      </w:r>
    </w:p>
    <w:p w14:paraId="716713BC" w14:textId="77777777" w:rsidR="00841D2A" w:rsidRPr="0013798E" w:rsidRDefault="00841D2A" w:rsidP="00841D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13798E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1A6D15E6" w14:textId="77777777" w:rsidR="00841D2A" w:rsidRPr="009C2813" w:rsidRDefault="00841D2A" w:rsidP="00841D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65EDE31B" w14:textId="77777777" w:rsidR="00841D2A" w:rsidRPr="0013798E" w:rsidRDefault="00841D2A" w:rsidP="0013798E">
      <w:pPr>
        <w:pStyle w:val="Heading2"/>
        <w:rPr>
          <w:b/>
        </w:rPr>
      </w:pPr>
      <w:bookmarkStart w:id="3" w:name="_Toc93301315"/>
      <w:r w:rsidRPr="0013798E">
        <w:rPr>
          <w:b/>
        </w:rPr>
        <w:t>Verification Test Summary</w:t>
      </w:r>
      <w:bookmarkEnd w:id="3"/>
      <w:r w:rsidRPr="0013798E">
        <w:rPr>
          <w:b/>
        </w:rPr>
        <w:t xml:space="preserve"> </w:t>
      </w:r>
    </w:p>
    <w:p w14:paraId="722E78BE" w14:textId="40F73945" w:rsidR="00841D2A" w:rsidRPr="009C2813" w:rsidRDefault="00841D2A" w:rsidP="00841D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582CCD">
        <w:rPr>
          <w:rFonts w:cs="Arial"/>
          <w:color w:val="000000"/>
          <w:sz w:val="24"/>
          <w:szCs w:val="24"/>
          <w:lang w:eastAsia="ja-JP"/>
        </w:rPr>
        <w:t>6.1.1.5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7BDB0D7A" w14:textId="4EF25E4C" w:rsidR="00841D2A" w:rsidRPr="009C2813" w:rsidRDefault="00841D2A" w:rsidP="00841D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1DA0F649" w14:textId="77777777" w:rsidR="00841D2A" w:rsidRPr="009C2813" w:rsidRDefault="00841D2A" w:rsidP="00841D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431516D3" w14:textId="77777777" w:rsidR="00841D2A" w:rsidRPr="009C2813" w:rsidRDefault="00841D2A" w:rsidP="00841D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1B19815C" w14:textId="77777777" w:rsidR="00841D2A" w:rsidRPr="009C2813" w:rsidRDefault="00841D2A" w:rsidP="00841D2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3563D0B3" w14:textId="77777777" w:rsidR="0013798E" w:rsidRDefault="0013798E" w:rsidP="0013798E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r w:rsidRPr="00056B69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</w:p>
    <w:p w14:paraId="514A3140" w14:textId="5D964BBF" w:rsidR="0013798E" w:rsidRDefault="0013798E" w:rsidP="0013798E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3D3195F3" w14:textId="77777777" w:rsidR="00841D2A" w:rsidRPr="009C2813" w:rsidRDefault="00841D2A" w:rsidP="00841D2A">
      <w:pPr>
        <w:pStyle w:val="Heading1"/>
        <w:rPr>
          <w:b/>
        </w:rPr>
      </w:pPr>
      <w:bookmarkStart w:id="11" w:name="_Toc68002782"/>
      <w:bookmarkStart w:id="12" w:name="_Toc93301317"/>
      <w:r w:rsidRPr="009C2813">
        <w:rPr>
          <w:b/>
        </w:rPr>
        <w:t>Branches executed</w:t>
      </w:r>
      <w:bookmarkEnd w:id="11"/>
      <w:bookmarkEnd w:id="12"/>
      <w:r w:rsidRPr="009C2813">
        <w:rPr>
          <w:b/>
        </w:rPr>
        <w:t xml:space="preserve"> </w:t>
      </w:r>
    </w:p>
    <w:p w14:paraId="32526977" w14:textId="77777777" w:rsidR="00841D2A" w:rsidRPr="009C2813" w:rsidRDefault="00841D2A" w:rsidP="00841D2A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1EA4BA12" w14:textId="77777777" w:rsidR="00841D2A" w:rsidRPr="009C2813" w:rsidRDefault="00841D2A" w:rsidP="00841D2A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0831517" w14:textId="77777777" w:rsidR="00841D2A" w:rsidRPr="009C2813" w:rsidRDefault="00841D2A" w:rsidP="00841D2A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2FCCD0F3" w14:textId="77777777" w:rsidR="00841D2A" w:rsidRPr="009C2813" w:rsidRDefault="00841D2A" w:rsidP="00841D2A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5F78B997" w14:textId="77777777" w:rsidR="00841D2A" w:rsidRPr="009C2813" w:rsidRDefault="00841D2A" w:rsidP="00841D2A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3574C25A" w14:textId="77777777" w:rsidR="00841D2A" w:rsidRPr="009C2813" w:rsidRDefault="00841D2A" w:rsidP="00841D2A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B50D122" w14:textId="77777777" w:rsidR="00841D2A" w:rsidRPr="009C2813" w:rsidRDefault="00841D2A" w:rsidP="00841D2A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4673E868" w14:textId="77777777" w:rsidR="00841D2A" w:rsidRPr="009C2813" w:rsidRDefault="00841D2A" w:rsidP="00841D2A">
      <w:pPr>
        <w:pStyle w:val="Heading1"/>
        <w:rPr>
          <w:b/>
        </w:rPr>
      </w:pPr>
      <w:bookmarkStart w:id="13" w:name="_Toc68002783"/>
      <w:bookmarkStart w:id="14" w:name="_Toc93301318"/>
      <w:r w:rsidRPr="009C2813">
        <w:rPr>
          <w:b/>
        </w:rPr>
        <w:t>Execution Log Files</w:t>
      </w:r>
      <w:bookmarkEnd w:id="13"/>
      <w:bookmarkEnd w:id="14"/>
      <w:r w:rsidRPr="009C2813">
        <w:rPr>
          <w:b/>
        </w:rPr>
        <w:t xml:space="preserve"> </w:t>
      </w:r>
    </w:p>
    <w:p w14:paraId="67A7BC90" w14:textId="77777777" w:rsidR="00841D2A" w:rsidRPr="009C2813" w:rsidRDefault="00841D2A" w:rsidP="00841D2A">
      <w:pPr>
        <w:pStyle w:val="Heading2"/>
        <w:rPr>
          <w:b/>
        </w:rPr>
      </w:pPr>
      <w:bookmarkStart w:id="15" w:name="_Toc54888067"/>
      <w:bookmarkStart w:id="16" w:name="_Toc68002784"/>
      <w:bookmarkStart w:id="17" w:name="_Toc93301319"/>
      <w:r w:rsidRPr="009C2813">
        <w:rPr>
          <w:b/>
        </w:rPr>
        <w:t>Nemergent Solutions Client v7.0</w:t>
      </w:r>
      <w:bookmarkEnd w:id="15"/>
      <w:bookmarkEnd w:id="16"/>
      <w:bookmarkEnd w:id="17"/>
    </w:p>
    <w:p w14:paraId="28F9D7E6" w14:textId="77777777" w:rsidR="00841D2A" w:rsidRPr="009C2813" w:rsidRDefault="00841D2A" w:rsidP="00841D2A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13DC6880" w14:textId="2CE03E76" w:rsidR="00841D2A" w:rsidRPr="009C2813" w:rsidRDefault="00841D2A" w:rsidP="00841D2A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</w:t>
      </w:r>
      <w:bookmarkStart w:id="18" w:name="_GoBack"/>
      <w:bookmarkEnd w:id="18"/>
      <w:r w:rsidRPr="009C2813">
        <w:rPr>
          <w:rFonts w:cs="Arial"/>
          <w:sz w:val="24"/>
          <w:szCs w:val="24"/>
        </w:rPr>
        <w:t>Log_Coversheet.txt</w:t>
      </w:r>
    </w:p>
    <w:p w14:paraId="09A1B718" w14:textId="6575D052" w:rsidR="00841D2A" w:rsidRPr="009C2813" w:rsidRDefault="00841D2A" w:rsidP="00841D2A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582CCD">
        <w:rPr>
          <w:rFonts w:cs="Arial"/>
          <w:sz w:val="24"/>
          <w:szCs w:val="24"/>
        </w:rPr>
        <w:t>6.1.1.5.</w:t>
      </w:r>
      <w:r>
        <w:rPr>
          <w:rFonts w:cs="Arial"/>
          <w:sz w:val="24"/>
          <w:szCs w:val="24"/>
        </w:rPr>
        <w:t>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1BF9B6DD" w14:textId="77777777" w:rsidR="00841D2A" w:rsidRPr="009C2813" w:rsidRDefault="00841D2A" w:rsidP="00841D2A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55E8F707" w14:textId="77777777" w:rsidR="00841D2A" w:rsidRPr="009C2813" w:rsidRDefault="00841D2A" w:rsidP="00841D2A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6559B0F7" w14:textId="77777777" w:rsidR="00841D2A" w:rsidRPr="009C2813" w:rsidRDefault="00841D2A" w:rsidP="00841D2A">
      <w:pPr>
        <w:suppressAutoHyphens/>
        <w:ind w:left="360"/>
        <w:rPr>
          <w:sz w:val="24"/>
          <w:szCs w:val="24"/>
        </w:rPr>
      </w:pPr>
    </w:p>
    <w:p w14:paraId="3CE6E360" w14:textId="77777777" w:rsidR="00841D2A" w:rsidRPr="009C2813" w:rsidRDefault="00841D2A" w:rsidP="00841D2A">
      <w:pPr>
        <w:pStyle w:val="Heading1"/>
        <w:rPr>
          <w:b/>
        </w:rPr>
      </w:pPr>
      <w:bookmarkStart w:id="19" w:name="_Toc122434496"/>
      <w:bookmarkStart w:id="20" w:name="_Toc295288973"/>
      <w:bookmarkStart w:id="21" w:name="_Toc325725668"/>
      <w:bookmarkStart w:id="22" w:name="_Toc54888068"/>
      <w:bookmarkStart w:id="23" w:name="_Toc93301320"/>
      <w:bookmarkStart w:id="24" w:name="_Toc68002785"/>
      <w:r w:rsidRPr="009C2813">
        <w:rPr>
          <w:b/>
        </w:rPr>
        <w:lastRenderedPageBreak/>
        <w:t>References</w:t>
      </w:r>
      <w:bookmarkEnd w:id="19"/>
      <w:bookmarkEnd w:id="20"/>
      <w:bookmarkEnd w:id="21"/>
      <w:bookmarkEnd w:id="22"/>
      <w:bookmarkEnd w:id="2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841D2A" w14:paraId="5E5E7A75" w14:textId="77777777" w:rsidTr="00BB79C8">
        <w:tc>
          <w:tcPr>
            <w:tcW w:w="709" w:type="dxa"/>
            <w:shd w:val="clear" w:color="auto" w:fill="auto"/>
          </w:tcPr>
          <w:bookmarkEnd w:id="24"/>
          <w:p w14:paraId="00ADA615" w14:textId="77777777" w:rsidR="00841D2A" w:rsidRPr="009C2813" w:rsidRDefault="00841D2A" w:rsidP="00BB79C8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0C91CB1" w14:textId="604D5629" w:rsidR="00841D2A" w:rsidRPr="009C2813" w:rsidRDefault="00841D2A" w:rsidP="00BB79C8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3</w:t>
            </w:r>
            <w:r w:rsidR="00582CCD">
              <w:rPr>
                <w:rFonts w:cs="Arial"/>
                <w:b/>
                <w:sz w:val="24"/>
                <w:szCs w:val="24"/>
              </w:rPr>
              <w:t>2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 w:rsidR="00582CCD">
              <w:rPr>
                <w:rFonts w:cs="Arial"/>
                <w:b/>
                <w:sz w:val="24"/>
                <w:szCs w:val="24"/>
              </w:rPr>
              <w:t>6.1.1.5</w:t>
            </w:r>
            <w:r w:rsidR="0013798E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>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95077" w14:textId="77777777" w:rsidR="00C626AE" w:rsidRDefault="00C626AE">
      <w:r>
        <w:separator/>
      </w:r>
    </w:p>
  </w:endnote>
  <w:endnote w:type="continuationSeparator" w:id="0">
    <w:p w14:paraId="06135B81" w14:textId="77777777" w:rsidR="00C626AE" w:rsidRDefault="00C62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6D948" w14:textId="77777777" w:rsidR="00C626AE" w:rsidRDefault="00C626AE">
      <w:r>
        <w:separator/>
      </w:r>
    </w:p>
  </w:footnote>
  <w:footnote w:type="continuationSeparator" w:id="0">
    <w:p w14:paraId="2FAE1D9C" w14:textId="77777777" w:rsidR="00C626AE" w:rsidRDefault="00C62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2C7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F8B3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F85C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0F5533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4F56488"/>
    <w:multiLevelType w:val="multilevel"/>
    <w:tmpl w:val="24BA4C78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98E"/>
    <w:rsid w:val="00145D43"/>
    <w:rsid w:val="00192C46"/>
    <w:rsid w:val="001A08B3"/>
    <w:rsid w:val="001A2CA0"/>
    <w:rsid w:val="001A7B60"/>
    <w:rsid w:val="001B52F0"/>
    <w:rsid w:val="001B7A65"/>
    <w:rsid w:val="001E41F3"/>
    <w:rsid w:val="002443F9"/>
    <w:rsid w:val="0026004D"/>
    <w:rsid w:val="002640DD"/>
    <w:rsid w:val="00275D12"/>
    <w:rsid w:val="00284FEB"/>
    <w:rsid w:val="002860C4"/>
    <w:rsid w:val="002B434B"/>
    <w:rsid w:val="002B5741"/>
    <w:rsid w:val="002E472E"/>
    <w:rsid w:val="00305409"/>
    <w:rsid w:val="003609EF"/>
    <w:rsid w:val="0036231A"/>
    <w:rsid w:val="0037231D"/>
    <w:rsid w:val="00374DD4"/>
    <w:rsid w:val="00394775"/>
    <w:rsid w:val="003E1A36"/>
    <w:rsid w:val="00410371"/>
    <w:rsid w:val="004242F1"/>
    <w:rsid w:val="00497B1A"/>
    <w:rsid w:val="004B75B7"/>
    <w:rsid w:val="004F336C"/>
    <w:rsid w:val="0051580D"/>
    <w:rsid w:val="00547111"/>
    <w:rsid w:val="00582CCD"/>
    <w:rsid w:val="00592D74"/>
    <w:rsid w:val="005C5A22"/>
    <w:rsid w:val="005E2C44"/>
    <w:rsid w:val="00621188"/>
    <w:rsid w:val="006257ED"/>
    <w:rsid w:val="0066491A"/>
    <w:rsid w:val="00665C47"/>
    <w:rsid w:val="00695808"/>
    <w:rsid w:val="006A12D7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1D2A"/>
    <w:rsid w:val="008626E7"/>
    <w:rsid w:val="00870EE7"/>
    <w:rsid w:val="008863B9"/>
    <w:rsid w:val="008A45A6"/>
    <w:rsid w:val="008D37ED"/>
    <w:rsid w:val="008F3789"/>
    <w:rsid w:val="008F686C"/>
    <w:rsid w:val="009148DE"/>
    <w:rsid w:val="00941E30"/>
    <w:rsid w:val="009777D9"/>
    <w:rsid w:val="009871E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26AE"/>
    <w:rsid w:val="00C66BA2"/>
    <w:rsid w:val="00C95985"/>
    <w:rsid w:val="00CC5026"/>
    <w:rsid w:val="00CC68D0"/>
    <w:rsid w:val="00CE2AC6"/>
    <w:rsid w:val="00D03F9A"/>
    <w:rsid w:val="00D06D51"/>
    <w:rsid w:val="00D24991"/>
    <w:rsid w:val="00D50255"/>
    <w:rsid w:val="00D66520"/>
    <w:rsid w:val="00D76C3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841D2A"/>
    <w:rPr>
      <w:i/>
      <w:iCs/>
    </w:rPr>
  </w:style>
  <w:style w:type="paragraph" w:customStyle="1" w:styleId="Heading">
    <w:name w:val="Heading"/>
    <w:basedOn w:val="Normal"/>
    <w:next w:val="Normal"/>
    <w:rsid w:val="00841D2A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4F94D-C2BC-4451-91A2-7EC36C44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90F47B-D850-4E36-9EC2-D92347E56D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3761ED-A9DE-45F1-9AB9-FE26E0555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7DC86D-25A5-2E41-9BC7-E4144140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36</TotalTime>
  <Pages>4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21</cp:revision>
  <cp:lastPrinted>1900-01-01T00:14:44Z</cp:lastPrinted>
  <dcterms:created xsi:type="dcterms:W3CDTF">2020-02-03T08:32:00Z</dcterms:created>
  <dcterms:modified xsi:type="dcterms:W3CDTF">2022-01-17T07:48:00Z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R5s220131</vt:lpwstr>
  </property>
  <property fmtid="{D5CDD505-2E9C-101B-9397-08002B2CF9AE}" pid="10" name="Spec#">
    <vt:lpwstr>36.579-5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6.1.1.5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