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15F9E">
        <w:fldChar w:fldCharType="begin"/>
      </w:r>
      <w:r w:rsidR="00A15F9E">
        <w:instrText xml:space="preserve"> DOCPROPERTY  TSG/WGRef  \* MERGEFORMAT </w:instrText>
      </w:r>
      <w:r w:rsidR="00A15F9E">
        <w:fldChar w:fldCharType="separate"/>
      </w:r>
      <w:r w:rsidR="003609EF">
        <w:rPr>
          <w:b/>
          <w:noProof/>
          <w:sz w:val="24"/>
        </w:rPr>
        <w:t>RAN5</w:t>
      </w:r>
      <w:r w:rsidR="00A15F9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15F9E">
        <w:fldChar w:fldCharType="begin"/>
      </w:r>
      <w:r w:rsidR="00A15F9E">
        <w:instrText xml:space="preserve"> DOCPROPERTY  MtgSeq  \* MERGEFORMAT </w:instrText>
      </w:r>
      <w:r w:rsidR="00A15F9E">
        <w:fldChar w:fldCharType="separate"/>
      </w:r>
      <w:r w:rsidR="00EB09B7" w:rsidRPr="00EB09B7">
        <w:rPr>
          <w:b/>
          <w:noProof/>
          <w:sz w:val="24"/>
        </w:rPr>
        <w:t>2022</w:t>
      </w:r>
      <w:r w:rsidR="00A15F9E">
        <w:rPr>
          <w:b/>
          <w:noProof/>
          <w:sz w:val="24"/>
        </w:rPr>
        <w:fldChar w:fldCharType="end"/>
      </w:r>
      <w:r w:rsidR="00A15F9E">
        <w:fldChar w:fldCharType="begin"/>
      </w:r>
      <w:r w:rsidR="00A15F9E">
        <w:instrText xml:space="preserve"> DOCPROPERTY  MtgTitle  \* MERGEFORMAT </w:instrText>
      </w:r>
      <w:r w:rsidR="00A15F9E">
        <w:fldChar w:fldCharType="separate"/>
      </w:r>
      <w:r w:rsidR="00EB09B7">
        <w:rPr>
          <w:b/>
          <w:noProof/>
          <w:sz w:val="24"/>
        </w:rPr>
        <w:t>-TTCN email</w:t>
      </w:r>
      <w:r w:rsidR="00A15F9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15F9E">
        <w:fldChar w:fldCharType="begin"/>
      </w:r>
      <w:r w:rsidR="00A15F9E">
        <w:instrText xml:space="preserve"> DOCPROPERTY  Tdoc#  \* MERGEFORMAT </w:instrText>
      </w:r>
      <w:r w:rsidR="00A15F9E">
        <w:fldChar w:fldCharType="separate"/>
      </w:r>
      <w:r w:rsidR="00E13F3D" w:rsidRPr="00E13F3D">
        <w:rPr>
          <w:b/>
          <w:i/>
          <w:noProof/>
          <w:sz w:val="28"/>
        </w:rPr>
        <w:t>R5s220129</w:t>
      </w:r>
      <w:r w:rsidR="00A15F9E">
        <w:rPr>
          <w:b/>
          <w:i/>
          <w:noProof/>
          <w:sz w:val="28"/>
        </w:rPr>
        <w:fldChar w:fldCharType="end"/>
      </w:r>
    </w:p>
    <w:p w14:paraId="7CB45193" w14:textId="77777777" w:rsidR="001E41F3" w:rsidRDefault="00A15F9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352A2">
        <w:fldChar w:fldCharType="begin"/>
      </w:r>
      <w:r w:rsidR="004352A2">
        <w:instrText xml:space="preserve"> DOCPROPERTY  Country  \* MERGEFORMAT </w:instrText>
      </w:r>
      <w:r w:rsidR="004352A2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15F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15F9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15F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15F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15F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MCPTT test case 5.4 to the MCX ATS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15F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UPV/EHU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4277E6" w:rsidR="001E41F3" w:rsidRDefault="004352A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352A2"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15F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TEI14_Test, MCPTT-ConTest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15F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2022-01-10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15F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15F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06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1506F" w:rsidRDefault="0031506F" w:rsidP="00315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C86BBF" w:rsidR="0031506F" w:rsidRDefault="0031506F" w:rsidP="0031506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="000F342E">
              <w:t>5.4</w:t>
            </w:r>
            <w:r>
              <w:t xml:space="preserve"> to the MCX ATS</w:t>
            </w:r>
          </w:p>
        </w:tc>
      </w:tr>
      <w:tr w:rsidR="0031506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1506F" w:rsidRDefault="0031506F" w:rsidP="003150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1506F" w:rsidRDefault="0031506F" w:rsidP="003150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196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61968" w:rsidRDefault="00561968" w:rsidP="005619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5C4177" w:rsidR="00561968" w:rsidRDefault="00561968" w:rsidP="00561968">
            <w:pPr>
              <w:pStyle w:val="CRCoverPage"/>
              <w:spacing w:after="0"/>
              <w:ind w:left="100"/>
              <w:rPr>
                <w:noProof/>
              </w:rPr>
            </w:pPr>
            <w:r w:rsidRPr="00365154">
              <w:rPr>
                <w:lang w:val="en-U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 w:rsidRPr="00365154">
              <w:rPr>
                <w:lang w:val="en-U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56196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61968" w:rsidRDefault="00561968" w:rsidP="005619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61968" w:rsidRDefault="00561968" w:rsidP="005619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05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42055" w:rsidRDefault="00942055" w:rsidP="00942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B2CA3B" w:rsidR="00942055" w:rsidRDefault="00942055" w:rsidP="00942055">
            <w:pPr>
              <w:pStyle w:val="CRCoverPage"/>
              <w:spacing w:after="0"/>
              <w:ind w:left="100"/>
              <w:rPr>
                <w:noProof/>
              </w:rPr>
            </w:pPr>
            <w:r w:rsidRPr="00365154">
              <w:rPr>
                <w:lang w:val="en-US"/>
              </w:rPr>
              <w:t>Test case will not be added to the MCX ATS</w:t>
            </w:r>
          </w:p>
        </w:tc>
      </w:tr>
      <w:tr w:rsidR="00942055" w14:paraId="034AF533" w14:textId="77777777" w:rsidTr="00547111">
        <w:tc>
          <w:tcPr>
            <w:tcW w:w="2694" w:type="dxa"/>
            <w:gridSpan w:val="2"/>
          </w:tcPr>
          <w:p w14:paraId="39D9EB5B" w14:textId="77777777" w:rsidR="00942055" w:rsidRDefault="00942055" w:rsidP="00942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42055" w:rsidRDefault="00942055" w:rsidP="00942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04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4504C" w:rsidRDefault="0044504C" w:rsidP="00445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4FE5E5" w:rsidR="0044504C" w:rsidRDefault="000F342E" w:rsidP="0044504C">
            <w:pPr>
              <w:pStyle w:val="CRCoverPage"/>
              <w:spacing w:after="0"/>
              <w:ind w:left="100"/>
              <w:rPr>
                <w:noProof/>
              </w:rPr>
            </w:pPr>
            <w:r>
              <w:t>5.4</w:t>
            </w:r>
            <w:r w:rsidR="0044504C">
              <w:t>.MCPTT</w:t>
            </w:r>
          </w:p>
        </w:tc>
      </w:tr>
      <w:tr w:rsidR="0044504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4504C" w:rsidRDefault="0044504C" w:rsidP="004450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4504C" w:rsidRDefault="0044504C" w:rsidP="004450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04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4504C" w:rsidRDefault="0044504C" w:rsidP="00445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4504C" w:rsidRDefault="0044504C" w:rsidP="00445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4504C" w:rsidRDefault="0044504C" w:rsidP="00445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4504C" w:rsidRDefault="0044504C" w:rsidP="004450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4504C" w:rsidRDefault="0044504C" w:rsidP="004450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504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4504C" w:rsidRDefault="0044504C" w:rsidP="00445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4504C" w:rsidRDefault="0044504C" w:rsidP="00445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E2899D" w:rsidR="0044504C" w:rsidRDefault="009542D8" w:rsidP="00445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4504C" w:rsidRDefault="0044504C" w:rsidP="004450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4504C" w:rsidRDefault="0044504C" w:rsidP="004450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504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4504C" w:rsidRDefault="0044504C" w:rsidP="004450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4504C" w:rsidRDefault="0044504C" w:rsidP="00445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C60236" w:rsidR="0044504C" w:rsidRDefault="009542D8" w:rsidP="00445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4504C" w:rsidRDefault="0044504C" w:rsidP="004450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4504C" w:rsidRDefault="0044504C" w:rsidP="004450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504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4504C" w:rsidRDefault="0044504C" w:rsidP="004450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4504C" w:rsidRDefault="0044504C" w:rsidP="00445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4F919C" w:rsidR="0044504C" w:rsidRDefault="009542D8" w:rsidP="00445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4504C" w:rsidRDefault="0044504C" w:rsidP="004450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4504C" w:rsidRDefault="0044504C" w:rsidP="004450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504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4504C" w:rsidRDefault="0044504C" w:rsidP="004450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4504C" w:rsidRDefault="0044504C" w:rsidP="0044504C">
            <w:pPr>
              <w:pStyle w:val="CRCoverPage"/>
              <w:spacing w:after="0"/>
              <w:rPr>
                <w:noProof/>
              </w:rPr>
            </w:pPr>
          </w:p>
        </w:tc>
      </w:tr>
      <w:tr w:rsidR="000F342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F342E" w:rsidRDefault="000F342E" w:rsidP="000F3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6FDB50" w:rsidR="000F342E" w:rsidRDefault="000F342E" w:rsidP="000F34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Pr="004A320B">
              <w:rPr>
                <w:noProof/>
              </w:rPr>
              <w:t>R5s2201</w:t>
            </w:r>
            <w:r>
              <w:rPr>
                <w:noProof/>
              </w:rPr>
              <w:t>30</w:t>
            </w:r>
          </w:p>
        </w:tc>
      </w:tr>
      <w:tr w:rsidR="000F342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F342E" w:rsidRPr="008863B9" w:rsidRDefault="000F342E" w:rsidP="000F3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F342E" w:rsidRPr="008863B9" w:rsidRDefault="000F342E" w:rsidP="000F34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342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F342E" w:rsidRDefault="000F342E" w:rsidP="000F3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F342E" w:rsidRDefault="000F342E" w:rsidP="000F34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9A3EE8" w14:textId="77777777" w:rsidR="00B30743" w:rsidRDefault="00B30743" w:rsidP="00B30743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38B3841B" w14:textId="672A1E6E" w:rsidR="009542D8" w:rsidRDefault="00B30743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542D8" w:rsidRPr="00C311A8">
        <w:rPr>
          <w:b/>
        </w:rPr>
        <w:t>1</w:t>
      </w:r>
      <w:r w:rsidR="009542D8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9542D8" w:rsidRPr="00C311A8">
        <w:rPr>
          <w:b/>
        </w:rPr>
        <w:t>Overview</w:t>
      </w:r>
      <w:r w:rsidR="009542D8">
        <w:tab/>
      </w:r>
      <w:r w:rsidR="009542D8">
        <w:fldChar w:fldCharType="begin"/>
      </w:r>
      <w:r w:rsidR="009542D8">
        <w:instrText xml:space="preserve"> PAGEREF _Toc93054710 \h </w:instrText>
      </w:r>
      <w:r w:rsidR="009542D8">
        <w:fldChar w:fldCharType="separate"/>
      </w:r>
      <w:r w:rsidR="009542D8">
        <w:t>3</w:t>
      </w:r>
      <w:r w:rsidR="009542D8">
        <w:fldChar w:fldCharType="end"/>
      </w:r>
    </w:p>
    <w:p w14:paraId="59DFD274" w14:textId="7A258731" w:rsidR="009542D8" w:rsidRDefault="009542D8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C311A8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C311A8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_Toc93054711 \h </w:instrText>
      </w:r>
      <w:r>
        <w:fldChar w:fldCharType="separate"/>
      </w:r>
      <w:r>
        <w:t>3</w:t>
      </w:r>
      <w:r>
        <w:fldChar w:fldCharType="end"/>
      </w:r>
    </w:p>
    <w:p w14:paraId="7A999363" w14:textId="19EB6346" w:rsidR="009542D8" w:rsidRDefault="009542D8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C311A8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C311A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_Toc93054712 \h </w:instrText>
      </w:r>
      <w:r>
        <w:fldChar w:fldCharType="separate"/>
      </w:r>
      <w:r>
        <w:t>3</w:t>
      </w:r>
      <w:r>
        <w:fldChar w:fldCharType="end"/>
      </w:r>
    </w:p>
    <w:p w14:paraId="70B848B4" w14:textId="19D419C0" w:rsidR="009542D8" w:rsidRDefault="009542D8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C311A8">
        <w:rPr>
          <w:b/>
        </w:rPr>
        <w:t>2.1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C311A8">
        <w:rPr>
          <w:b/>
        </w:rPr>
        <w:t>Change 1</w:t>
      </w:r>
      <w:r>
        <w:tab/>
      </w:r>
      <w:r>
        <w:fldChar w:fldCharType="begin"/>
      </w:r>
      <w:r>
        <w:instrText xml:space="preserve"> PAGEREF _Toc93054713 \h </w:instrText>
      </w:r>
      <w:r>
        <w:fldChar w:fldCharType="separate"/>
      </w:r>
      <w:r>
        <w:t>3</w:t>
      </w:r>
      <w:r>
        <w:fldChar w:fldCharType="end"/>
      </w:r>
    </w:p>
    <w:p w14:paraId="68CA1873" w14:textId="3946640B" w:rsidR="009542D8" w:rsidRDefault="009542D8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C311A8">
        <w:rPr>
          <w:b/>
        </w:rPr>
        <w:t>2.2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C311A8">
        <w:rPr>
          <w:b/>
        </w:rPr>
        <w:t>Change 2</w:t>
      </w:r>
      <w:r>
        <w:tab/>
      </w:r>
      <w:r>
        <w:fldChar w:fldCharType="begin"/>
      </w:r>
      <w:r>
        <w:instrText xml:space="preserve"> PAGEREF _Toc93054714 \h </w:instrText>
      </w:r>
      <w:r>
        <w:fldChar w:fldCharType="separate"/>
      </w:r>
      <w:r>
        <w:t>4</w:t>
      </w:r>
      <w:r>
        <w:fldChar w:fldCharType="end"/>
      </w:r>
    </w:p>
    <w:p w14:paraId="2C18E5BF" w14:textId="54396868" w:rsidR="009542D8" w:rsidRDefault="009542D8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C311A8">
        <w:rPr>
          <w:b/>
        </w:rPr>
        <w:t>2.3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C311A8">
        <w:rPr>
          <w:b/>
        </w:rPr>
        <w:t>Change 3</w:t>
      </w:r>
      <w:r>
        <w:tab/>
      </w:r>
      <w:r>
        <w:fldChar w:fldCharType="begin"/>
      </w:r>
      <w:r>
        <w:instrText xml:space="preserve"> PAGEREF _Toc93054715 \h </w:instrText>
      </w:r>
      <w:r>
        <w:fldChar w:fldCharType="separate"/>
      </w:r>
      <w:r>
        <w:t>5</w:t>
      </w:r>
      <w:r>
        <w:fldChar w:fldCharType="end"/>
      </w:r>
    </w:p>
    <w:p w14:paraId="52328E6D" w14:textId="51EBC340" w:rsidR="009542D8" w:rsidRDefault="009542D8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C311A8">
        <w:rPr>
          <w:b/>
        </w:rPr>
        <w:t>2.4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C311A8">
        <w:rPr>
          <w:b/>
        </w:rPr>
        <w:t>Change 4</w:t>
      </w:r>
      <w:r>
        <w:tab/>
      </w:r>
      <w:r>
        <w:fldChar w:fldCharType="begin"/>
      </w:r>
      <w:r>
        <w:instrText xml:space="preserve"> PAGEREF _Toc93054716 \h </w:instrText>
      </w:r>
      <w:r>
        <w:fldChar w:fldCharType="separate"/>
      </w:r>
      <w:r>
        <w:t>6</w:t>
      </w:r>
      <w:r>
        <w:fldChar w:fldCharType="end"/>
      </w:r>
    </w:p>
    <w:p w14:paraId="788ED4B8" w14:textId="395F028A" w:rsidR="009542D8" w:rsidRDefault="009542D8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C311A8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C311A8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_Toc93054717 \h </w:instrText>
      </w:r>
      <w:r>
        <w:fldChar w:fldCharType="separate"/>
      </w:r>
      <w:r>
        <w:t>7</w:t>
      </w:r>
      <w:r>
        <w:fldChar w:fldCharType="end"/>
      </w:r>
    </w:p>
    <w:p w14:paraId="1A8390FB" w14:textId="0F883C60" w:rsidR="009542D8" w:rsidRDefault="009542D8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C311A8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C311A8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_Toc93054718 \h </w:instrText>
      </w:r>
      <w:r>
        <w:fldChar w:fldCharType="separate"/>
      </w:r>
      <w:r>
        <w:t>7</w:t>
      </w:r>
      <w:r>
        <w:fldChar w:fldCharType="end"/>
      </w:r>
    </w:p>
    <w:p w14:paraId="445DA3A8" w14:textId="62457093" w:rsidR="009542D8" w:rsidRDefault="009542D8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C311A8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C311A8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_Toc93054719 \h </w:instrText>
      </w:r>
      <w:r>
        <w:fldChar w:fldCharType="separate"/>
      </w:r>
      <w:r>
        <w:t>7</w:t>
      </w:r>
      <w:r>
        <w:fldChar w:fldCharType="end"/>
      </w:r>
    </w:p>
    <w:p w14:paraId="575C3FE4" w14:textId="0CD9C41B" w:rsidR="009542D8" w:rsidRDefault="009542D8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C311A8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C311A8">
        <w:rPr>
          <w:b/>
        </w:rPr>
        <w:t>References</w:t>
      </w:r>
      <w:r>
        <w:tab/>
      </w:r>
      <w:r>
        <w:fldChar w:fldCharType="begin"/>
      </w:r>
      <w:r>
        <w:instrText xml:space="preserve"> PAGEREF _Toc93054720 \h </w:instrText>
      </w:r>
      <w:r>
        <w:fldChar w:fldCharType="separate"/>
      </w:r>
      <w:r>
        <w:t>8</w:t>
      </w:r>
      <w:r>
        <w:fldChar w:fldCharType="end"/>
      </w:r>
    </w:p>
    <w:p w14:paraId="57CC27B9" w14:textId="3C62E337" w:rsidR="00B30743" w:rsidRDefault="00B30743" w:rsidP="00B30743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4E1CB74D" w14:textId="77777777" w:rsidR="00B30743" w:rsidRDefault="00B30743" w:rsidP="00B30743">
      <w:pPr>
        <w:pageBreakBefore/>
        <w:rPr>
          <w:rFonts w:ascii="Calibri" w:hAnsi="Calibri" w:cs="Calibri"/>
          <w:b/>
          <w:lang w:val="pt-BR" w:eastAsia="ja-JP"/>
        </w:rPr>
      </w:pPr>
    </w:p>
    <w:p w14:paraId="3EB0EFAC" w14:textId="77777777" w:rsidR="00B30743" w:rsidRPr="009C2813" w:rsidRDefault="00B30743" w:rsidP="00B30743">
      <w:pPr>
        <w:pStyle w:val="Heading1"/>
        <w:tabs>
          <w:tab w:val="num" w:pos="360"/>
        </w:tabs>
        <w:autoSpaceDN w:val="0"/>
        <w:ind w:left="1134" w:hanging="1134"/>
        <w:rPr>
          <w:b/>
        </w:rPr>
      </w:pPr>
      <w:bookmarkStart w:id="1" w:name="_Toc122434485"/>
      <w:bookmarkStart w:id="2" w:name="_Toc93054710"/>
      <w:r w:rsidRPr="009C2813">
        <w:rPr>
          <w:b/>
        </w:rPr>
        <w:t>Overview</w:t>
      </w:r>
      <w:bookmarkEnd w:id="1"/>
      <w:bookmarkEnd w:id="2"/>
    </w:p>
    <w:p w14:paraId="24E76623" w14:textId="1EB7B566" w:rsidR="00B30743" w:rsidRPr="00365154" w:rsidRDefault="00B30743" w:rsidP="00B3074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n-US"/>
        </w:rPr>
      </w:pPr>
      <w:r w:rsidRPr="00365154">
        <w:rPr>
          <w:rFonts w:cs="Arial"/>
          <w:sz w:val="24"/>
          <w:szCs w:val="24"/>
          <w:lang w:val="en-US"/>
        </w:rPr>
        <w:t xml:space="preserve">This document lists all the essential changes needed to correct problems in the TTCN implementation of test case </w:t>
      </w:r>
      <w:r>
        <w:rPr>
          <w:rFonts w:cs="Arial"/>
          <w:color w:val="000000"/>
          <w:sz w:val="24"/>
          <w:szCs w:val="24"/>
          <w:lang w:eastAsia="ja-JP"/>
        </w:rPr>
        <w:t>5.4</w:t>
      </w:r>
      <w:r w:rsidRPr="00022631">
        <w:rPr>
          <w:rFonts w:cs="Arial"/>
          <w:color w:val="000000"/>
          <w:sz w:val="24"/>
          <w:szCs w:val="24"/>
          <w:lang w:eastAsia="ja-JP"/>
        </w:rPr>
        <w:t>.MCPTT</w:t>
      </w:r>
      <w:r>
        <w:rPr>
          <w:rFonts w:cs="Arial"/>
          <w:color w:val="000000"/>
          <w:sz w:val="24"/>
          <w:szCs w:val="24"/>
          <w:lang w:eastAsia="ja-JP"/>
        </w:rPr>
        <w:t xml:space="preserve"> </w:t>
      </w:r>
      <w:r w:rsidRPr="00365154">
        <w:rPr>
          <w:rFonts w:cs="Arial"/>
          <w:sz w:val="24"/>
          <w:szCs w:val="24"/>
          <w:lang w:val="en-US"/>
        </w:rPr>
        <w:t xml:space="preserve">which is part of the ATS </w:t>
      </w:r>
      <w:r w:rsidRPr="009C2813">
        <w:rPr>
          <w:rFonts w:cs="Arial"/>
          <w:sz w:val="24"/>
          <w:szCs w:val="24"/>
        </w:rPr>
        <w:t>iwd-TTCN3-B2020-09_</w:t>
      </w:r>
      <w:r w:rsidRPr="00EA49BA">
        <w:rPr>
          <w:rFonts w:cs="Arial"/>
          <w:sz w:val="24"/>
          <w:szCs w:val="24"/>
        </w:rPr>
        <w:t>D21wk49</w:t>
      </w:r>
      <w:r>
        <w:rPr>
          <w:rFonts w:cs="Arial"/>
          <w:sz w:val="24"/>
          <w:szCs w:val="24"/>
        </w:rPr>
        <w:t xml:space="preserve"> </w:t>
      </w:r>
      <w:r w:rsidRPr="00365154">
        <w:rPr>
          <w:rFonts w:cs="Arial"/>
          <w:sz w:val="24"/>
          <w:szCs w:val="24"/>
          <w:lang w:val="en-US"/>
        </w:rPr>
        <w:t xml:space="preserve">test suite. </w:t>
      </w:r>
    </w:p>
    <w:p w14:paraId="5C461F96" w14:textId="77777777" w:rsidR="00B30743" w:rsidRPr="00365154" w:rsidRDefault="00B30743" w:rsidP="00B3074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n-US"/>
        </w:rPr>
      </w:pPr>
      <w:r w:rsidRPr="00365154">
        <w:rPr>
          <w:rFonts w:cs="Arial"/>
          <w:sz w:val="24"/>
          <w:szCs w:val="24"/>
          <w:lang w:val="en-US"/>
        </w:rPr>
        <w:t xml:space="preserve">With these changes applied the test case can be demonstrated to run with one or more UEs (see section 4). Execution log files are provided as evidence. </w:t>
      </w:r>
    </w:p>
    <w:p w14:paraId="0936934A" w14:textId="77777777" w:rsidR="00B30743" w:rsidRPr="009C2813" w:rsidRDefault="00B30743" w:rsidP="00B3074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1BAE6704" w14:textId="77777777" w:rsidR="00365154" w:rsidRPr="009C2813" w:rsidRDefault="00365154" w:rsidP="00365154">
      <w:pPr>
        <w:pStyle w:val="Heading2"/>
        <w:rPr>
          <w:b/>
        </w:rPr>
      </w:pPr>
      <w:bookmarkStart w:id="3" w:name="_Toc84500498"/>
      <w:bookmarkStart w:id="4" w:name="_Toc93054711"/>
      <w:r w:rsidRPr="009C2813">
        <w:rPr>
          <w:b/>
        </w:rPr>
        <w:t>Verification Test Summary</w:t>
      </w:r>
      <w:bookmarkEnd w:id="3"/>
      <w:bookmarkEnd w:id="4"/>
      <w:r w:rsidRPr="009C2813">
        <w:rPr>
          <w:b/>
        </w:rPr>
        <w:t xml:space="preserve"> </w:t>
      </w:r>
    </w:p>
    <w:p w14:paraId="2DFBC985" w14:textId="4C94D828" w:rsidR="00B30743" w:rsidRPr="009C2813" w:rsidRDefault="00B30743" w:rsidP="00B3074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>
        <w:rPr>
          <w:rFonts w:cs="Arial"/>
          <w:color w:val="000000"/>
          <w:sz w:val="24"/>
          <w:szCs w:val="24"/>
          <w:lang w:eastAsia="ja-JP"/>
        </w:rPr>
        <w:t>5.4</w:t>
      </w:r>
      <w:r w:rsidRPr="00022631">
        <w:rPr>
          <w:rFonts w:cs="Arial"/>
          <w:color w:val="000000"/>
          <w:sz w:val="24"/>
          <w:szCs w:val="24"/>
          <w:lang w:eastAsia="ja-JP"/>
        </w:rPr>
        <w:t>.MCPTT</w:t>
      </w:r>
    </w:p>
    <w:p w14:paraId="2F6EAD50" w14:textId="77777777" w:rsidR="00B30743" w:rsidRPr="009C2813" w:rsidRDefault="00B30743" w:rsidP="00B3074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 xml:space="preserve">ATS </w:t>
      </w:r>
      <w:r w:rsidRPr="00EA49BA">
        <w:rPr>
          <w:rFonts w:cs="Arial"/>
          <w:sz w:val="24"/>
          <w:szCs w:val="24"/>
        </w:rPr>
        <w:t>iwd-TTCN3-B2020-09_D21wk49</w:t>
      </w:r>
    </w:p>
    <w:p w14:paraId="43FBA02B" w14:textId="77777777" w:rsidR="00B30743" w:rsidRPr="009C2813" w:rsidRDefault="00B30743" w:rsidP="00B3074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spellStart"/>
      <w:r w:rsidRPr="009C2813">
        <w:rPr>
          <w:rFonts w:cs="Arial"/>
          <w:sz w:val="24"/>
          <w:szCs w:val="24"/>
          <w:lang w:eastAsia="ja-JP"/>
        </w:rPr>
        <w:t>MCSTaaSting</w:t>
      </w:r>
      <w:proofErr w:type="spellEnd"/>
      <w:r w:rsidRPr="009C2813">
        <w:rPr>
          <w:rFonts w:cs="Arial"/>
          <w:sz w:val="24"/>
          <w:szCs w:val="24"/>
          <w:lang w:eastAsia="ja-JP"/>
        </w:rPr>
        <w:t xml:space="preserve"> Tester</w:t>
      </w:r>
    </w:p>
    <w:p w14:paraId="273C5DC0" w14:textId="77777777" w:rsidR="00B30743" w:rsidRPr="009C2813" w:rsidRDefault="00B30743" w:rsidP="00B3074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51E55734" w14:textId="77777777" w:rsidR="00B30743" w:rsidRPr="009C2813" w:rsidRDefault="00B30743" w:rsidP="00B3074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664F5887" w14:textId="77777777" w:rsidR="00B30743" w:rsidRDefault="00B30743" w:rsidP="00B30743">
      <w:pPr>
        <w:rPr>
          <w:rFonts w:cs="Arial"/>
          <w:lang w:eastAsia="en-GB"/>
        </w:rPr>
      </w:pPr>
    </w:p>
    <w:p w14:paraId="584706B3" w14:textId="5DFDE294" w:rsidR="00365154" w:rsidRDefault="00365154" w:rsidP="00365154">
      <w:pPr>
        <w:pStyle w:val="Heading1"/>
        <w:rPr>
          <w:b/>
        </w:rPr>
      </w:pPr>
      <w:bookmarkStart w:id="5" w:name="_Toc122434488"/>
      <w:bookmarkStart w:id="6" w:name="_Toc295288959"/>
      <w:bookmarkStart w:id="7" w:name="_Toc54888062"/>
      <w:bookmarkStart w:id="8" w:name="_Toc77086936"/>
      <w:bookmarkStart w:id="9" w:name="_Toc84500499"/>
      <w:bookmarkStart w:id="10" w:name="_Toc93054712"/>
      <w:bookmarkStart w:id="11" w:name="_Toc68002782"/>
      <w:r w:rsidRPr="00056B69">
        <w:rPr>
          <w:b/>
        </w:rPr>
        <w:t>Corrections required</w:t>
      </w:r>
      <w:bookmarkEnd w:id="5"/>
      <w:bookmarkEnd w:id="6"/>
      <w:bookmarkEnd w:id="7"/>
      <w:bookmarkEnd w:id="8"/>
      <w:bookmarkEnd w:id="9"/>
      <w:bookmarkEnd w:id="10"/>
    </w:p>
    <w:p w14:paraId="6D5A9C08" w14:textId="3E7E29A9" w:rsidR="009542D8" w:rsidRDefault="009542D8" w:rsidP="009542D8">
      <w:pPr>
        <w:rPr>
          <w:sz w:val="24"/>
          <w:szCs w:val="24"/>
        </w:rPr>
      </w:pPr>
      <w:r>
        <w:rPr>
          <w:sz w:val="24"/>
          <w:szCs w:val="24"/>
        </w:rPr>
        <w:t xml:space="preserve">Following changes are related to the need of a global entry in </w:t>
      </w:r>
      <w:proofErr w:type="spellStart"/>
      <w:r>
        <w:rPr>
          <w:sz w:val="24"/>
          <w:szCs w:val="24"/>
        </w:rPr>
        <w:t>MCX_Global_Type</w:t>
      </w:r>
      <w:proofErr w:type="spellEnd"/>
      <w:r>
        <w:rPr>
          <w:sz w:val="24"/>
          <w:szCs w:val="24"/>
        </w:rPr>
        <w:t xml:space="preserve"> to hold Floor Control </w:t>
      </w:r>
      <w:proofErr w:type="spellStart"/>
      <w:r>
        <w:rPr>
          <w:sz w:val="24"/>
          <w:szCs w:val="24"/>
        </w:rPr>
        <w:t>mc_priority</w:t>
      </w:r>
      <w:proofErr w:type="spellEnd"/>
      <w:r>
        <w:rPr>
          <w:sz w:val="24"/>
          <w:szCs w:val="24"/>
        </w:rPr>
        <w:t xml:space="preserve"> value.  This is needed at step 7 to 9 of TC 5.4:  A new mc-priority is set via UPDATE from the SS at step 7 which shall match the value in the 200 OK from the UE at step 8. Also at step 9 again a new value is used in the INVITE from the SS which shall match the mc-priority in the following 200 OK from the UE</w:t>
      </w:r>
      <w:r w:rsidR="0093198A">
        <w:rPr>
          <w:sz w:val="24"/>
          <w:szCs w:val="24"/>
        </w:rPr>
        <w:t>.</w:t>
      </w:r>
      <w:bookmarkStart w:id="12" w:name="_GoBack"/>
      <w:bookmarkEnd w:id="12"/>
    </w:p>
    <w:p w14:paraId="2CF16B64" w14:textId="77777777" w:rsidR="009542D8" w:rsidRPr="009542D8" w:rsidRDefault="009542D8" w:rsidP="009542D8">
      <w:pPr>
        <w:pStyle w:val="Heading2"/>
        <w:rPr>
          <w:b/>
        </w:rPr>
      </w:pPr>
      <w:bookmarkStart w:id="13" w:name="__RefHeading___Toc129176_2187938929"/>
      <w:bookmarkStart w:id="14" w:name="_Toc93054713"/>
      <w:bookmarkEnd w:id="13"/>
      <w:r w:rsidRPr="009542D8">
        <w:rPr>
          <w:b/>
        </w:rPr>
        <w:t>Change 1</w:t>
      </w:r>
      <w:bookmarkEnd w:id="14"/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0"/>
        <w:gridCol w:w="7619"/>
      </w:tblGrid>
      <w:tr w:rsidR="009542D8" w14:paraId="596BE912" w14:textId="77777777" w:rsidTr="00EB5E45"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8DCAB5" w14:textId="77777777" w:rsidR="009542D8" w:rsidRDefault="009542D8" w:rsidP="00D3032D">
            <w:pPr>
              <w:spacing w:before="40" w:after="40"/>
            </w:pPr>
            <w:r>
              <w:rPr>
                <w:rFonts w:ascii="Arial" w:hAnsi="Arial" w:cs="Arial"/>
                <w:b/>
              </w:rPr>
              <w:t>Record name</w:t>
            </w:r>
          </w:p>
        </w:tc>
        <w:tc>
          <w:tcPr>
            <w:tcW w:w="7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635D4" w14:textId="7D323405" w:rsidR="009542D8" w:rsidRPr="00EB5E45" w:rsidRDefault="009542D8" w:rsidP="00D3032D">
            <w:pPr>
              <w:rPr>
                <w:sz w:val="24"/>
                <w:szCs w:val="24"/>
              </w:rPr>
            </w:pPr>
            <w:proofErr w:type="spellStart"/>
            <w:r w:rsidRPr="00EB5E45">
              <w:rPr>
                <w:sz w:val="24"/>
                <w:szCs w:val="24"/>
              </w:rPr>
              <w:t>MCX_Global_Type</w:t>
            </w:r>
            <w:proofErr w:type="spellEnd"/>
          </w:p>
        </w:tc>
      </w:tr>
      <w:tr w:rsidR="009542D8" w14:paraId="699E0C1D" w14:textId="77777777" w:rsidTr="00EB5E45">
        <w:trPr>
          <w:trHeight w:val="350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D93653" w14:textId="77777777" w:rsidR="009542D8" w:rsidRDefault="009542D8" w:rsidP="00D303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EA7F4" w14:textId="55FB0131" w:rsidR="009542D8" w:rsidRPr="00EB5E45" w:rsidRDefault="00EB5E45" w:rsidP="00187AD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 w:rsidR="009542D8" w:rsidRPr="00EB5E45">
              <w:rPr>
                <w:sz w:val="24"/>
                <w:szCs w:val="24"/>
              </w:rPr>
              <w:t xml:space="preserve">eed of a global entry in </w:t>
            </w:r>
            <w:proofErr w:type="spellStart"/>
            <w:r w:rsidR="009542D8" w:rsidRPr="00EB5E45">
              <w:rPr>
                <w:sz w:val="24"/>
                <w:szCs w:val="24"/>
              </w:rPr>
              <w:t>MCX_Global_Type</w:t>
            </w:r>
            <w:proofErr w:type="spellEnd"/>
            <w:r w:rsidR="009542D8" w:rsidRPr="00EB5E45">
              <w:rPr>
                <w:sz w:val="24"/>
                <w:szCs w:val="24"/>
              </w:rPr>
              <w:t xml:space="preserve"> to hold Floor Control </w:t>
            </w:r>
            <w:proofErr w:type="spellStart"/>
            <w:r w:rsidR="009542D8" w:rsidRPr="00EB5E45">
              <w:rPr>
                <w:sz w:val="24"/>
                <w:szCs w:val="24"/>
              </w:rPr>
              <w:t>mc_priority</w:t>
            </w:r>
            <w:proofErr w:type="spellEnd"/>
            <w:r w:rsidR="009542D8" w:rsidRPr="00EB5E45">
              <w:rPr>
                <w:sz w:val="24"/>
                <w:szCs w:val="24"/>
              </w:rPr>
              <w:t xml:space="preserve"> value.  This is needed at step 7 to 9 of TC 5.4:  A new mc-priority is set via UPDATE from the SS at step 7 which shall match the value in the 200 OK from the UE at step 8. Also at step 9 again a new value is used in the INVITE from the SS which shall match the mc-priority in the following 200 OK from the UE</w:t>
            </w:r>
          </w:p>
        </w:tc>
      </w:tr>
      <w:tr w:rsidR="009542D8" w14:paraId="432995A8" w14:textId="77777777" w:rsidTr="00EB5E45"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439185" w14:textId="77777777" w:rsidR="009542D8" w:rsidRDefault="009542D8" w:rsidP="00D303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2851E" w14:textId="77777777" w:rsidR="009542D8" w:rsidRPr="00EB5E45" w:rsidRDefault="009542D8" w:rsidP="00D3032D">
            <w:pPr>
              <w:pStyle w:val="CRCoverPage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5E45">
              <w:rPr>
                <w:rFonts w:ascii="Times New Roman" w:hAnsi="Times New Roman"/>
                <w:sz w:val="24"/>
                <w:szCs w:val="24"/>
              </w:rPr>
              <w:t xml:space="preserve">New entry added in record </w:t>
            </w:r>
            <w:proofErr w:type="spellStart"/>
            <w:r w:rsidRPr="00EB5E45">
              <w:rPr>
                <w:rFonts w:ascii="Times New Roman" w:hAnsi="Times New Roman"/>
                <w:sz w:val="24"/>
                <w:szCs w:val="24"/>
              </w:rPr>
              <w:t>MCX_Global_Type</w:t>
            </w:r>
            <w:proofErr w:type="spellEnd"/>
          </w:p>
        </w:tc>
      </w:tr>
      <w:tr w:rsidR="009542D8" w14:paraId="017C3DF4" w14:textId="77777777" w:rsidTr="00EB5E45"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5F2BFE" w14:textId="77777777" w:rsidR="009542D8" w:rsidRDefault="009542D8" w:rsidP="00D303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78092" w14:textId="77777777" w:rsidR="009542D8" w:rsidRPr="00EB5E45" w:rsidRDefault="009542D8" w:rsidP="00D3032D">
            <w:pPr>
              <w:spacing w:after="0"/>
              <w:rPr>
                <w:sz w:val="24"/>
                <w:szCs w:val="24"/>
              </w:rPr>
            </w:pPr>
            <w:proofErr w:type="spellStart"/>
            <w:r w:rsidRPr="00EB5E45">
              <w:rPr>
                <w:sz w:val="24"/>
                <w:szCs w:val="24"/>
              </w:rPr>
              <w:t>MCX_IMS_Component.ttcn</w:t>
            </w:r>
            <w:proofErr w:type="spellEnd"/>
          </w:p>
        </w:tc>
      </w:tr>
      <w:tr w:rsidR="009542D8" w14:paraId="06460DD0" w14:textId="77777777" w:rsidTr="00EB5E45"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61761C" w14:textId="77777777" w:rsidR="009542D8" w:rsidRDefault="009542D8" w:rsidP="00D303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CDA0E" w14:textId="77777777" w:rsidR="009542D8" w:rsidRDefault="009542D8" w:rsidP="00D3032D">
            <w:pPr>
              <w:snapToGrid w:val="0"/>
              <w:rPr>
                <w:rFonts w:ascii="Arial" w:hAnsi="Arial" w:cs="Arial"/>
                <w:b/>
                <w:highlight w:val="cyan"/>
              </w:rPr>
            </w:pPr>
          </w:p>
        </w:tc>
      </w:tr>
    </w:tbl>
    <w:p w14:paraId="488CA1AB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</w:p>
    <w:p w14:paraId="5622E8AF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  <w:bookmarkStart w:id="15" w:name="OLE_LINK1412412111225"/>
      <w:bookmarkEnd w:id="15"/>
      <w:r>
        <w:rPr>
          <w:rFonts w:ascii="Arial" w:eastAsia="SimSun;宋体" w:hAnsi="Arial" w:cs="Arial"/>
          <w:b/>
          <w:lang w:eastAsia="en-GB"/>
        </w:rPr>
        <w:t>Before Change: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9542D8" w14:paraId="3EA49C7F" w14:textId="77777777" w:rsidTr="00EB5E45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575B7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type record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MCX_Global_Type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{                                                 /* @status    APPROVED (MCX) */</w:t>
            </w:r>
          </w:p>
          <w:p w14:paraId="47C1B5C9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MCX_SecurityParameters_Type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SecurityParameters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optional,</w:t>
            </w:r>
          </w:p>
          <w:p w14:paraId="6D67C4B9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MCX_GroupInfoList_Type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GroupInfoList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,</w:t>
            </w:r>
          </w:p>
          <w:p w14:paraId="40F2CBD7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charstring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  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ClientId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optional,</w:t>
            </w:r>
          </w:p>
          <w:p w14:paraId="3D82E0D4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PortNumber_Type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MediaControlPortUE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,</w:t>
            </w:r>
          </w:p>
          <w:p w14:paraId="60F80A2B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integer             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FloorControlSeqNums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[2],</w:t>
            </w:r>
          </w:p>
          <w:p w14:paraId="26AAF5B4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lastRenderedPageBreak/>
              <w:t xml:space="preserve">    O4_Type                     SSRC_UE optional,</w:t>
            </w:r>
          </w:p>
          <w:p w14:paraId="07A0CB51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};</w:t>
            </w:r>
          </w:p>
        </w:tc>
      </w:tr>
    </w:tbl>
    <w:p w14:paraId="4C148535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  <w:bookmarkStart w:id="16" w:name="OLE_LINK14124121112251"/>
      <w:bookmarkEnd w:id="16"/>
    </w:p>
    <w:p w14:paraId="4A47309F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  <w:r>
        <w:rPr>
          <w:rFonts w:ascii="Arial" w:eastAsia="SimSun;宋体" w:hAnsi="Arial" w:cs="Arial"/>
          <w:b/>
          <w:lang w:eastAsia="en-GB"/>
        </w:rPr>
        <w:t>After Change: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9542D8" w14:paraId="1EADDC5E" w14:textId="77777777" w:rsidTr="00EB5E45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132F5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type record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MCX_Global_Type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{                                                 /* @status    APPROVED (MCX) */</w:t>
            </w:r>
          </w:p>
          <w:p w14:paraId="1CACA9C3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MCX_SecurityParameters_Type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SecurityParameters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optional,</w:t>
            </w:r>
          </w:p>
          <w:p w14:paraId="26F95FA1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MCX_GroupInfoList_Type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GroupInfoList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,</w:t>
            </w:r>
          </w:p>
          <w:p w14:paraId="47D66965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charstring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  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ClientId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optional,</w:t>
            </w:r>
          </w:p>
          <w:p w14:paraId="07963398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PortNumber_Type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MediaControlPortUE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,</w:t>
            </w:r>
          </w:p>
          <w:p w14:paraId="2845F0EA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integer             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FloorControlSeqNums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[2],</w:t>
            </w:r>
          </w:p>
          <w:p w14:paraId="1E37F84F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O4_Type                     SSRC_UE optiona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l,</w:t>
            </w:r>
          </w:p>
          <w:p w14:paraId="643DA41F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integer             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FloorControl_mc_priority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optional</w:t>
            </w:r>
          </w:p>
          <w:p w14:paraId="2BCE26A9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};</w:t>
            </w:r>
          </w:p>
        </w:tc>
      </w:tr>
    </w:tbl>
    <w:p w14:paraId="0321EE2D" w14:textId="77777777" w:rsidR="009542D8" w:rsidRPr="009542D8" w:rsidRDefault="009542D8" w:rsidP="009542D8">
      <w:pPr>
        <w:pStyle w:val="Heading2"/>
        <w:rPr>
          <w:b/>
        </w:rPr>
      </w:pPr>
      <w:bookmarkStart w:id="17" w:name="__RefHeading___Toc129178_2187938929"/>
      <w:bookmarkStart w:id="18" w:name="_Toc93054714"/>
      <w:bookmarkEnd w:id="17"/>
      <w:r w:rsidRPr="009542D8">
        <w:rPr>
          <w:b/>
        </w:rPr>
        <w:t>Change 2</w:t>
      </w:r>
      <w:bookmarkEnd w:id="18"/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0"/>
        <w:gridCol w:w="7523"/>
      </w:tblGrid>
      <w:tr w:rsidR="009542D8" w14:paraId="174D4B69" w14:textId="77777777" w:rsidTr="00EB5E45"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16F7A8" w14:textId="77777777" w:rsidR="009542D8" w:rsidRDefault="009542D8" w:rsidP="00D3032D">
            <w:pPr>
              <w:spacing w:before="40" w:after="40"/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7DCC5" w14:textId="77777777" w:rsidR="009542D8" w:rsidRPr="00EB5E45" w:rsidRDefault="009542D8" w:rsidP="00D3032D">
            <w:pPr>
              <w:rPr>
                <w:sz w:val="24"/>
                <w:szCs w:val="24"/>
              </w:rPr>
            </w:pPr>
            <w:r w:rsidRPr="00EB5E45">
              <w:rPr>
                <w:sz w:val="24"/>
                <w:szCs w:val="24"/>
              </w:rPr>
              <w:t xml:space="preserve"> </w:t>
            </w:r>
            <w:proofErr w:type="spellStart"/>
            <w:r w:rsidRPr="00EB5E45">
              <w:rPr>
                <w:sz w:val="24"/>
                <w:szCs w:val="24"/>
              </w:rPr>
              <w:t>fl_MCX_SDP_MediaDescription_CheckFloorControl</w:t>
            </w:r>
            <w:proofErr w:type="spellEnd"/>
          </w:p>
        </w:tc>
      </w:tr>
      <w:tr w:rsidR="009542D8" w14:paraId="20C5B69B" w14:textId="77777777" w:rsidTr="00EB5E45">
        <w:trPr>
          <w:trHeight w:val="350"/>
        </w:trPr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52A675" w14:textId="77777777" w:rsidR="009542D8" w:rsidRDefault="009542D8" w:rsidP="00D303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0F4A2" w14:textId="015D9C55" w:rsidR="009542D8" w:rsidRPr="00EB5E45" w:rsidRDefault="009542D8" w:rsidP="00D3032D">
            <w:pPr>
              <w:pStyle w:val="CRCoverPage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5E45">
              <w:rPr>
                <w:rFonts w:ascii="Times New Roman" w:hAnsi="Times New Roman"/>
                <w:sz w:val="24"/>
                <w:szCs w:val="24"/>
              </w:rPr>
              <w:t>See Change 1</w:t>
            </w:r>
          </w:p>
        </w:tc>
      </w:tr>
      <w:tr w:rsidR="009542D8" w14:paraId="798C74EF" w14:textId="77777777" w:rsidTr="00EB5E45"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FB2449" w14:textId="77777777" w:rsidR="009542D8" w:rsidRDefault="009542D8" w:rsidP="00D303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BE567" w14:textId="77777777" w:rsidR="009542D8" w:rsidRPr="00EB5E45" w:rsidRDefault="009542D8" w:rsidP="00D3032D">
            <w:pPr>
              <w:pStyle w:val="CRCoverPage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5E45">
              <w:rPr>
                <w:rFonts w:ascii="Times New Roman" w:hAnsi="Times New Roman"/>
                <w:sz w:val="24"/>
                <w:szCs w:val="24"/>
              </w:rPr>
              <w:t xml:space="preserve">Mc-priority of </w:t>
            </w:r>
            <w:proofErr w:type="spellStart"/>
            <w:r w:rsidRPr="00EB5E45">
              <w:rPr>
                <w:rFonts w:ascii="Times New Roman" w:hAnsi="Times New Roman"/>
                <w:sz w:val="24"/>
                <w:szCs w:val="24"/>
              </w:rPr>
              <w:t>v_ExpectedFloorControlParameters</w:t>
            </w:r>
            <w:proofErr w:type="spellEnd"/>
            <w:r w:rsidRPr="00EB5E45">
              <w:rPr>
                <w:rFonts w:ascii="Times New Roman" w:hAnsi="Times New Roman"/>
                <w:sz w:val="24"/>
                <w:szCs w:val="24"/>
              </w:rPr>
              <w:t xml:space="preserve"> depends on the value set in global record </w:t>
            </w:r>
            <w:proofErr w:type="spellStart"/>
            <w:r w:rsidRPr="00EB5E45">
              <w:rPr>
                <w:rFonts w:ascii="Times New Roman" w:hAnsi="Times New Roman"/>
                <w:sz w:val="24"/>
                <w:szCs w:val="24"/>
              </w:rPr>
              <w:t>vc_Global.FloorControl_mc_priority</w:t>
            </w:r>
            <w:proofErr w:type="spellEnd"/>
          </w:p>
        </w:tc>
      </w:tr>
      <w:tr w:rsidR="009542D8" w14:paraId="67ADD05D" w14:textId="77777777" w:rsidTr="00EB5E45"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6EF0D5" w14:textId="77777777" w:rsidR="009542D8" w:rsidRDefault="009542D8" w:rsidP="00D303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9E688" w14:textId="77777777" w:rsidR="009542D8" w:rsidRPr="00EB5E45" w:rsidRDefault="009542D8" w:rsidP="00D3032D">
            <w:pPr>
              <w:spacing w:after="0"/>
              <w:rPr>
                <w:sz w:val="24"/>
                <w:szCs w:val="24"/>
              </w:rPr>
            </w:pPr>
            <w:proofErr w:type="spellStart"/>
            <w:r w:rsidRPr="00EB5E45">
              <w:rPr>
                <w:sz w:val="24"/>
                <w:szCs w:val="24"/>
              </w:rPr>
              <w:t>MCX_SDP_Messages.ttcn</w:t>
            </w:r>
            <w:proofErr w:type="spellEnd"/>
          </w:p>
        </w:tc>
      </w:tr>
      <w:tr w:rsidR="009542D8" w14:paraId="2E0A2518" w14:textId="77777777" w:rsidTr="00EB5E45"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1F5B47" w14:textId="77777777" w:rsidR="009542D8" w:rsidRDefault="009542D8" w:rsidP="00D303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5DF3" w14:textId="77777777" w:rsidR="009542D8" w:rsidRDefault="009542D8" w:rsidP="00D3032D">
            <w:pPr>
              <w:snapToGrid w:val="0"/>
              <w:rPr>
                <w:rFonts w:ascii="Arial" w:hAnsi="Arial" w:cs="Arial"/>
                <w:b/>
                <w:highlight w:val="cyan"/>
              </w:rPr>
            </w:pPr>
          </w:p>
        </w:tc>
      </w:tr>
    </w:tbl>
    <w:p w14:paraId="563DE02F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</w:p>
    <w:p w14:paraId="1ECE5C71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  <w:bookmarkStart w:id="19" w:name="OLE_LINK141241211122511"/>
      <w:bookmarkEnd w:id="19"/>
      <w:r>
        <w:rPr>
          <w:rFonts w:ascii="Arial" w:eastAsia="SimSun;宋体" w:hAnsi="Arial" w:cs="Arial"/>
          <w:b/>
          <w:lang w:eastAsia="en-GB"/>
        </w:rPr>
        <w:t>Before Change: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9542D8" w14:paraId="1CC70468" w14:textId="77777777" w:rsidTr="00EB5E45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2E12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fl_MCX_SDP_MediaDescription_CheckFloorControl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(…)</w:t>
            </w:r>
          </w:p>
          <w:p w14:paraId="0D9D4C46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{</w:t>
            </w:r>
          </w:p>
          <w:p w14:paraId="6683C3E9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…</w:t>
            </w:r>
          </w:p>
          <w:p w14:paraId="67FFC178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</w:p>
          <w:p w14:paraId="59AE1426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// Check floor control parameters</w:t>
            </w:r>
          </w:p>
          <w:p w14:paraId="0647E3CE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select 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p_OfferAnswer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 {</w:t>
            </w:r>
          </w:p>
          <w:p w14:paraId="0EFAFBD4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case (SDP_OFFER) {</w:t>
            </w:r>
          </w:p>
          <w:p w14:paraId="4D9BAB03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if 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p_IsInitialOffer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 {</w:t>
            </w:r>
          </w:p>
          <w:p w14:paraId="67FC785D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v_InitialOffer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true;</w:t>
            </w:r>
          </w:p>
          <w:p w14:paraId="5BA285AA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}</w:t>
            </w:r>
          </w:p>
          <w:p w14:paraId="04EEAA98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v_ExpectedFloorControlParameters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cr_MCPTT_SDP_FloorControlParameters_OFFER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v_Queuing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v_InitialOffer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p_ImplicitGrantRequest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531348E8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}</w:t>
            </w:r>
          </w:p>
          <w:p w14:paraId="25E0D542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case (SDP_ANSWER) {</w:t>
            </w:r>
          </w:p>
          <w:p w14:paraId="3D620ACF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ab/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v_ExpectedFloorControlParameters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cr_MCPTT_SDP_FloorControlParameters_ANSWER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v_Queuing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);</w:t>
            </w:r>
          </w:p>
          <w:p w14:paraId="75458C20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}</w:t>
            </w:r>
          </w:p>
          <w:p w14:paraId="081D9B2B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}</w:t>
            </w:r>
          </w:p>
          <w:p w14:paraId="72D677B1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</w:p>
          <w:p w14:paraId="28BAAE8C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...</w:t>
            </w:r>
          </w:p>
        </w:tc>
      </w:tr>
    </w:tbl>
    <w:p w14:paraId="1A00D191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  <w:bookmarkStart w:id="20" w:name="OLE_LINK141241211122512"/>
      <w:bookmarkEnd w:id="20"/>
    </w:p>
    <w:p w14:paraId="2C745B9A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  <w:r>
        <w:rPr>
          <w:rFonts w:ascii="Arial" w:eastAsia="SimSun;宋体" w:hAnsi="Arial" w:cs="Arial"/>
          <w:b/>
          <w:lang w:eastAsia="en-GB"/>
        </w:rPr>
        <w:t>After Change: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9542D8" w14:paraId="10E56C03" w14:textId="77777777" w:rsidTr="00EB5E45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AF811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fl_MCX_SDP_MediaDescription_CheckFloorControl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(…)</w:t>
            </w:r>
          </w:p>
          <w:p w14:paraId="7F3B64D6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{</w:t>
            </w:r>
          </w:p>
          <w:p w14:paraId="24985C95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…</w:t>
            </w:r>
          </w:p>
          <w:p w14:paraId="042476E8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</w:p>
          <w:p w14:paraId="05F24D4B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// Check floor control parameters</w:t>
            </w:r>
          </w:p>
          <w:p w14:paraId="3B8BF3C3" w14:textId="1D1E0F61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select 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p_OfferAnswer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) </w:t>
            </w:r>
          </w:p>
          <w:p w14:paraId="03135E8E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case (SDP_OFFER) {</w:t>
            </w:r>
          </w:p>
          <w:p w14:paraId="191F117B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if 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p_IsInitialOffer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 {</w:t>
            </w:r>
          </w:p>
          <w:p w14:paraId="57EE4F63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v_InitialOffer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true;</w:t>
            </w:r>
          </w:p>
          <w:p w14:paraId="6C68602E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}</w:t>
            </w:r>
          </w:p>
          <w:p w14:paraId="7B3EAF08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v_ExpectedFloorControlParameters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cr_MCPTT_SDP_FloorControlParameters_OFFER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v_Queuing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v_InitialOffer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p_ImplicitGrantRequest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2ECDBC85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}</w:t>
            </w:r>
          </w:p>
          <w:p w14:paraId="25C60279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lastRenderedPageBreak/>
              <w:t xml:space="preserve">      case (SDP_ANSWER) {</w:t>
            </w:r>
          </w:p>
          <w:p w14:paraId="3859B2BA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ab/>
              <w:t xml:space="preserve"> if 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isvalue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vc_Global.FloorControl_mc_priority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)) { </w:t>
            </w:r>
          </w:p>
          <w:p w14:paraId="642A4A15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ab/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v_ExpectedFloorControlParameters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cr_MCPTT_SDP_FloorControlParameters_ANSWER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v_Queuing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vc_Global.FloorControl_mc_priority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);</w:t>
            </w:r>
          </w:p>
          <w:p w14:paraId="4568F087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ab/>
              <w:t xml:space="preserve"> } else {</w:t>
            </w:r>
          </w:p>
          <w:p w14:paraId="65E05045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ab/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v_ExpectedFloorControlParameters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cr_MCPTT_SDP_FloorControlParameters_ANSWER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v_Queuing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);</w:t>
            </w:r>
          </w:p>
          <w:p w14:paraId="6974501D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ab/>
              <w:t xml:space="preserve"> }</w:t>
            </w:r>
          </w:p>
          <w:p w14:paraId="2E325BB4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}</w:t>
            </w:r>
          </w:p>
          <w:p w14:paraId="5CF4C2D5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}</w:t>
            </w:r>
          </w:p>
          <w:p w14:paraId="34E3594B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</w:tc>
      </w:tr>
    </w:tbl>
    <w:p w14:paraId="01EF37D5" w14:textId="77777777" w:rsidR="009542D8" w:rsidRPr="009542D8" w:rsidRDefault="009542D8" w:rsidP="009542D8">
      <w:pPr>
        <w:pStyle w:val="Heading2"/>
        <w:rPr>
          <w:b/>
        </w:rPr>
      </w:pPr>
      <w:bookmarkStart w:id="21" w:name="__RefHeading___Toc129180_2187938929"/>
      <w:bookmarkStart w:id="22" w:name="_Toc93054715"/>
      <w:bookmarkEnd w:id="21"/>
      <w:r w:rsidRPr="009542D8">
        <w:rPr>
          <w:b/>
        </w:rPr>
        <w:lastRenderedPageBreak/>
        <w:t>Change 3</w:t>
      </w:r>
      <w:bookmarkEnd w:id="22"/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23"/>
      </w:tblGrid>
      <w:tr w:rsidR="009542D8" w14:paraId="0540650D" w14:textId="77777777" w:rsidTr="00EB5E45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65CD3D" w14:textId="77777777" w:rsidR="009542D8" w:rsidRDefault="009542D8" w:rsidP="00D3032D">
            <w:pPr>
              <w:spacing w:before="40" w:after="40"/>
            </w:pPr>
            <w:r>
              <w:rPr>
                <w:rFonts w:ascii="Arial" w:hAnsi="Arial" w:cs="Arial"/>
                <w:b/>
              </w:rPr>
              <w:t>Template name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FA095" w14:textId="77777777" w:rsidR="009542D8" w:rsidRPr="00EB5E45" w:rsidRDefault="009542D8" w:rsidP="00D3032D">
            <w:pPr>
              <w:rPr>
                <w:sz w:val="24"/>
                <w:szCs w:val="24"/>
              </w:rPr>
            </w:pPr>
            <w:r w:rsidRPr="00EB5E45">
              <w:rPr>
                <w:sz w:val="24"/>
                <w:szCs w:val="24"/>
              </w:rPr>
              <w:t xml:space="preserve"> </w:t>
            </w:r>
            <w:proofErr w:type="spellStart"/>
            <w:r w:rsidRPr="00EB5E45">
              <w:rPr>
                <w:sz w:val="24"/>
                <w:szCs w:val="24"/>
              </w:rPr>
              <w:t>cs_MCX_IMS_PTC_Global_Init</w:t>
            </w:r>
            <w:proofErr w:type="spellEnd"/>
          </w:p>
        </w:tc>
      </w:tr>
      <w:tr w:rsidR="009542D8" w14:paraId="3DB5DBD1" w14:textId="77777777" w:rsidTr="00EB5E45">
        <w:trPr>
          <w:trHeight w:val="35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714CF0" w14:textId="77777777" w:rsidR="009542D8" w:rsidRDefault="009542D8" w:rsidP="00D303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0FFE6" w14:textId="2540C991" w:rsidR="009542D8" w:rsidRPr="00EB5E45" w:rsidRDefault="009542D8" w:rsidP="00D3032D">
            <w:pPr>
              <w:pStyle w:val="CRCoverPage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5E45">
              <w:rPr>
                <w:rFonts w:ascii="Times New Roman" w:hAnsi="Times New Roman"/>
                <w:sz w:val="24"/>
                <w:szCs w:val="24"/>
              </w:rPr>
              <w:t xml:space="preserve">See Change 1 </w:t>
            </w:r>
          </w:p>
        </w:tc>
      </w:tr>
      <w:tr w:rsidR="009542D8" w14:paraId="7041871F" w14:textId="77777777" w:rsidTr="00EB5E45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BEC2C9" w14:textId="77777777" w:rsidR="009542D8" w:rsidRDefault="009542D8" w:rsidP="00D303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22711" w14:textId="41818489" w:rsidR="009542D8" w:rsidRPr="00EB5E45" w:rsidRDefault="009542D8" w:rsidP="00D3032D">
            <w:pPr>
              <w:pStyle w:val="CRCoverPage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5E45">
              <w:rPr>
                <w:rFonts w:ascii="Times New Roman" w:hAnsi="Times New Roman"/>
                <w:sz w:val="24"/>
                <w:szCs w:val="24"/>
              </w:rPr>
              <w:t xml:space="preserve">Entry </w:t>
            </w:r>
            <w:proofErr w:type="spellStart"/>
            <w:r w:rsidRPr="00EB5E45">
              <w:rPr>
                <w:rFonts w:ascii="Times New Roman" w:hAnsi="Times New Roman"/>
                <w:sz w:val="24"/>
                <w:szCs w:val="24"/>
              </w:rPr>
              <w:t>FloorControl_mc_priority</w:t>
            </w:r>
            <w:proofErr w:type="spellEnd"/>
            <w:r w:rsidRPr="00EB5E45">
              <w:rPr>
                <w:rFonts w:ascii="Times New Roman" w:hAnsi="Times New Roman"/>
                <w:sz w:val="24"/>
                <w:szCs w:val="24"/>
              </w:rPr>
              <w:t xml:space="preserve"> set to omit in initialization template</w:t>
            </w:r>
          </w:p>
        </w:tc>
      </w:tr>
      <w:tr w:rsidR="009542D8" w14:paraId="43B895A8" w14:textId="77777777" w:rsidTr="00EB5E45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E9A933" w14:textId="77777777" w:rsidR="009542D8" w:rsidRDefault="009542D8" w:rsidP="00D303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CC399" w14:textId="77777777" w:rsidR="009542D8" w:rsidRPr="00EB5E45" w:rsidRDefault="009542D8" w:rsidP="00D3032D">
            <w:pPr>
              <w:spacing w:after="0"/>
              <w:rPr>
                <w:sz w:val="24"/>
                <w:szCs w:val="24"/>
              </w:rPr>
            </w:pPr>
            <w:proofErr w:type="spellStart"/>
            <w:r w:rsidRPr="00EB5E45">
              <w:rPr>
                <w:sz w:val="24"/>
                <w:szCs w:val="24"/>
              </w:rPr>
              <w:t>MCX_IMS_Component.ttcn</w:t>
            </w:r>
            <w:proofErr w:type="spellEnd"/>
          </w:p>
        </w:tc>
      </w:tr>
      <w:tr w:rsidR="009542D8" w14:paraId="05B00BFD" w14:textId="77777777" w:rsidTr="00EB5E45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52160A" w14:textId="77777777" w:rsidR="009542D8" w:rsidRDefault="009542D8" w:rsidP="00D303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44677" w14:textId="77777777" w:rsidR="009542D8" w:rsidRDefault="009542D8" w:rsidP="00D3032D">
            <w:pPr>
              <w:snapToGrid w:val="0"/>
              <w:rPr>
                <w:rFonts w:ascii="Arial" w:hAnsi="Arial" w:cs="Arial"/>
                <w:b/>
                <w:highlight w:val="cyan"/>
              </w:rPr>
            </w:pPr>
          </w:p>
        </w:tc>
      </w:tr>
    </w:tbl>
    <w:p w14:paraId="4DC8AAB2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</w:p>
    <w:p w14:paraId="26495AF0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  <w:bookmarkStart w:id="23" w:name="OLE_LINK14124121112252"/>
      <w:bookmarkEnd w:id="23"/>
      <w:r>
        <w:rPr>
          <w:rFonts w:ascii="Arial" w:eastAsia="SimSun;宋体" w:hAnsi="Arial" w:cs="Arial"/>
          <w:b/>
          <w:lang w:eastAsia="en-GB"/>
        </w:rPr>
        <w:t>Before Change: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9542D8" w14:paraId="7087750A" w14:textId="77777777" w:rsidTr="00EB5E45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26EB8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template (value)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MCX_Global_Type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cs_MCX_IMS_PTC_Global_Init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</w:t>
            </w:r>
          </w:p>
          <w:p w14:paraId="14CE7844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{ /* @status    APPROVED (MCX) */</w:t>
            </w:r>
          </w:p>
          <w:p w14:paraId="4FE88000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SecurityParameters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omit,</w:t>
            </w:r>
          </w:p>
          <w:p w14:paraId="25835BCA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GroupInfoList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{},</w:t>
            </w:r>
          </w:p>
          <w:p w14:paraId="3B651B6A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ClientId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omit,</w:t>
            </w:r>
          </w:p>
          <w:p w14:paraId="30D992D7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MediaControlPortUE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0,</w:t>
            </w:r>
          </w:p>
          <w:p w14:paraId="25E31A13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FloorControlSeqNums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{ 0, 0 },</w:t>
            </w:r>
          </w:p>
          <w:p w14:paraId="146C07D2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SSRC_UE := omit</w:t>
            </w:r>
          </w:p>
          <w:p w14:paraId="0F74D09E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</w:p>
          <w:p w14:paraId="0F740243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};</w:t>
            </w:r>
          </w:p>
        </w:tc>
      </w:tr>
    </w:tbl>
    <w:p w14:paraId="17A20363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  <w:bookmarkStart w:id="24" w:name="OLE_LINK141241211122521"/>
      <w:bookmarkEnd w:id="24"/>
    </w:p>
    <w:p w14:paraId="3D689F18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  <w:r>
        <w:rPr>
          <w:rFonts w:ascii="Arial" w:eastAsia="SimSun;宋体" w:hAnsi="Arial" w:cs="Arial"/>
          <w:b/>
          <w:lang w:eastAsia="en-GB"/>
        </w:rPr>
        <w:t>After Change: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9542D8" w14:paraId="4BDEBAED" w14:textId="77777777" w:rsidTr="00EB5E45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C230C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template (value)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MCX_Global_Type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cs_MCX_IMS_PTC_Global_Init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</w:t>
            </w:r>
          </w:p>
          <w:p w14:paraId="73C98090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{ /* @status    APPROVED (MCX) */</w:t>
            </w:r>
          </w:p>
          <w:p w14:paraId="1456023C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SecurityParameters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omit,</w:t>
            </w:r>
          </w:p>
          <w:p w14:paraId="42A07D41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GroupInfoList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{},</w:t>
            </w:r>
          </w:p>
          <w:p w14:paraId="21F20F11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ClientId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omit,</w:t>
            </w:r>
          </w:p>
          <w:p w14:paraId="5E38BA98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MediaControlPortUE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0,</w:t>
            </w:r>
          </w:p>
          <w:p w14:paraId="415B34A2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FloorControlSeqNums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{ 0, 0 },</w:t>
            </w:r>
          </w:p>
          <w:p w14:paraId="62FEF567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SSRC_UE := omit,</w:t>
            </w:r>
          </w:p>
          <w:p w14:paraId="6A19665A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FloorControl_mc_priority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:= omit </w:t>
            </w:r>
          </w:p>
          <w:p w14:paraId="6B788726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</w:p>
          <w:p w14:paraId="09E5B1B2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};</w:t>
            </w:r>
          </w:p>
        </w:tc>
      </w:tr>
    </w:tbl>
    <w:p w14:paraId="0C50629E" w14:textId="77777777" w:rsidR="009542D8" w:rsidRPr="009542D8" w:rsidRDefault="009542D8" w:rsidP="009542D8">
      <w:pPr>
        <w:pStyle w:val="Heading2"/>
        <w:rPr>
          <w:b/>
        </w:rPr>
      </w:pPr>
      <w:bookmarkStart w:id="25" w:name="__RefHeading___Toc129180_21879389291"/>
      <w:bookmarkStart w:id="26" w:name="_Toc93054716"/>
      <w:bookmarkEnd w:id="25"/>
      <w:r w:rsidRPr="009542D8">
        <w:rPr>
          <w:b/>
        </w:rPr>
        <w:t>Change 4</w:t>
      </w:r>
      <w:bookmarkEnd w:id="26"/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23"/>
      </w:tblGrid>
      <w:tr w:rsidR="009542D8" w14:paraId="13E6DE37" w14:textId="77777777" w:rsidTr="00EB5E45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A0C61D" w14:textId="77777777" w:rsidR="009542D8" w:rsidRDefault="009542D8" w:rsidP="00D3032D">
            <w:pPr>
              <w:spacing w:before="40" w:after="40"/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D4D30" w14:textId="77777777" w:rsidR="009542D8" w:rsidRPr="00EB5E45" w:rsidRDefault="009542D8" w:rsidP="00D3032D">
            <w:pPr>
              <w:rPr>
                <w:sz w:val="24"/>
                <w:szCs w:val="24"/>
              </w:rPr>
            </w:pPr>
            <w:r w:rsidRPr="00EB5E45">
              <w:rPr>
                <w:sz w:val="24"/>
                <w:szCs w:val="24"/>
              </w:rPr>
              <w:t xml:space="preserve"> f_TC_5_4_MCPTT_MCX_IMS</w:t>
            </w:r>
          </w:p>
        </w:tc>
      </w:tr>
      <w:tr w:rsidR="009542D8" w14:paraId="7FDBFE36" w14:textId="77777777" w:rsidTr="00EB5E45">
        <w:trPr>
          <w:trHeight w:val="35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E7AB2A" w14:textId="77777777" w:rsidR="009542D8" w:rsidRDefault="009542D8" w:rsidP="00D303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DA1FC" w14:textId="1944FDC7" w:rsidR="009542D8" w:rsidRPr="00EB5E45" w:rsidRDefault="009542D8" w:rsidP="00D3032D">
            <w:pPr>
              <w:pStyle w:val="CRCoverPage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5E45">
              <w:rPr>
                <w:rFonts w:ascii="Times New Roman" w:hAnsi="Times New Roman"/>
                <w:sz w:val="24"/>
                <w:szCs w:val="24"/>
              </w:rPr>
              <w:t>See Change 1</w:t>
            </w:r>
          </w:p>
        </w:tc>
      </w:tr>
      <w:tr w:rsidR="009542D8" w14:paraId="2231723E" w14:textId="77777777" w:rsidTr="00EB5E45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B44A44" w14:textId="77777777" w:rsidR="009542D8" w:rsidRDefault="009542D8" w:rsidP="00D303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1D4DD" w14:textId="77777777" w:rsidR="009542D8" w:rsidRPr="00EB5E45" w:rsidRDefault="009542D8" w:rsidP="00D3032D">
            <w:pPr>
              <w:pStyle w:val="CRCoverPage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5E45">
              <w:rPr>
                <w:rFonts w:ascii="Times New Roman" w:hAnsi="Times New Roman"/>
                <w:sz w:val="24"/>
                <w:szCs w:val="24"/>
              </w:rPr>
              <w:t xml:space="preserve"> - Mc-priority value is set in global record in order to use the correct value when matching SDP/</w:t>
            </w:r>
            <w:proofErr w:type="spellStart"/>
            <w:r w:rsidRPr="00EB5E45">
              <w:rPr>
                <w:rFonts w:ascii="Times New Roman" w:hAnsi="Times New Roman"/>
                <w:sz w:val="24"/>
                <w:szCs w:val="24"/>
              </w:rPr>
              <w:t>FloorControl</w:t>
            </w:r>
            <w:proofErr w:type="spellEnd"/>
            <w:r w:rsidRPr="00EB5E45">
              <w:rPr>
                <w:rFonts w:ascii="Times New Roman" w:hAnsi="Times New Roman"/>
                <w:sz w:val="24"/>
                <w:szCs w:val="24"/>
              </w:rPr>
              <w:t xml:space="preserve"> received contents.</w:t>
            </w:r>
          </w:p>
          <w:p w14:paraId="55A00B09" w14:textId="77777777" w:rsidR="009542D8" w:rsidRPr="00EB5E45" w:rsidRDefault="009542D8" w:rsidP="00D3032D">
            <w:pPr>
              <w:pStyle w:val="CRCoverPage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5E45">
              <w:rPr>
                <w:rFonts w:ascii="Times New Roman" w:hAnsi="Times New Roman"/>
                <w:sz w:val="24"/>
                <w:szCs w:val="24"/>
              </w:rPr>
              <w:t xml:space="preserve">- ‘GROUP_CALL’ must be passed as parameter to function </w:t>
            </w:r>
            <w:proofErr w:type="spellStart"/>
            <w:r w:rsidRPr="00EB5E45">
              <w:rPr>
                <w:rFonts w:ascii="Times New Roman" w:hAnsi="Times New Roman"/>
                <w:sz w:val="24"/>
                <w:szCs w:val="24"/>
              </w:rPr>
              <w:t>f_MCX_InviteMT_SendINVITE</w:t>
            </w:r>
            <w:proofErr w:type="spellEnd"/>
          </w:p>
          <w:p w14:paraId="77D42F8F" w14:textId="77777777" w:rsidR="009542D8" w:rsidRPr="00EB5E45" w:rsidRDefault="009542D8" w:rsidP="00D3032D">
            <w:pPr>
              <w:pStyle w:val="CRCoverPage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42D8" w14:paraId="64DDE102" w14:textId="77777777" w:rsidTr="00EB5E45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F88093" w14:textId="77777777" w:rsidR="009542D8" w:rsidRDefault="009542D8" w:rsidP="00D303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96F41" w14:textId="77777777" w:rsidR="009542D8" w:rsidRPr="00EB5E45" w:rsidRDefault="009542D8" w:rsidP="00D3032D">
            <w:pPr>
              <w:spacing w:after="0"/>
              <w:rPr>
                <w:sz w:val="24"/>
                <w:szCs w:val="24"/>
              </w:rPr>
            </w:pPr>
            <w:proofErr w:type="spellStart"/>
            <w:r w:rsidRPr="00EB5E45">
              <w:rPr>
                <w:sz w:val="24"/>
                <w:szCs w:val="24"/>
              </w:rPr>
              <w:t>MCPTT_ClientConfiguration_MCX_IMS.ttcn</w:t>
            </w:r>
            <w:proofErr w:type="spellEnd"/>
          </w:p>
        </w:tc>
      </w:tr>
      <w:tr w:rsidR="009542D8" w14:paraId="3BB9F651" w14:textId="77777777" w:rsidTr="00EB5E45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0E061C" w14:textId="77777777" w:rsidR="009542D8" w:rsidRDefault="009542D8" w:rsidP="00D303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MCC160 Comment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D27BA" w14:textId="77777777" w:rsidR="009542D8" w:rsidRDefault="009542D8" w:rsidP="00D3032D">
            <w:pPr>
              <w:snapToGrid w:val="0"/>
              <w:rPr>
                <w:rFonts w:ascii="Arial" w:hAnsi="Arial" w:cs="Arial"/>
                <w:b/>
                <w:highlight w:val="cyan"/>
              </w:rPr>
            </w:pPr>
          </w:p>
        </w:tc>
      </w:tr>
    </w:tbl>
    <w:p w14:paraId="682B62E8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</w:p>
    <w:p w14:paraId="637E442F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  <w:bookmarkStart w:id="27" w:name="OLE_LINK1412412111225211"/>
      <w:bookmarkEnd w:id="27"/>
      <w:r>
        <w:rPr>
          <w:rFonts w:ascii="Arial" w:eastAsia="SimSun;宋体" w:hAnsi="Arial" w:cs="Arial"/>
          <w:b/>
          <w:lang w:eastAsia="en-GB"/>
        </w:rPr>
        <w:t>Before Change: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9542D8" w14:paraId="72095821" w14:textId="77777777" w:rsidTr="00EB5E45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A9A1C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function f_TC_5_4_MCPTT_MCX_IMS(...)</w:t>
            </w:r>
          </w:p>
          <w:p w14:paraId="77C7189B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{</w:t>
            </w:r>
          </w:p>
          <w:p w14:paraId="2C07FD01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…</w:t>
            </w:r>
          </w:p>
          <w:p w14:paraId="4981CB3B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@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siclog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"Steps 7 - 8"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siclog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@</w:t>
            </w:r>
          </w:p>
          <w:p w14:paraId="135E754C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2;</w:t>
            </w:r>
          </w:p>
          <w:p w14:paraId="29C69670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v_SdpMessageTX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f_MCPTT_SdpOffer_TX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(-,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v_FmtAudio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42861882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v_SdpInfoRX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f_MCPTT_SdpInfo_RX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(-, SDP_ANSWER);</w:t>
            </w:r>
          </w:p>
          <w:p w14:paraId="2D671A8E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v_ContactSS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f_MCX_CallSetupMO_ContactSS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(MCPTT,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v_SessionID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          // same Contact as in the response for the INVITE creating the dialog (200 OK)</w:t>
            </w:r>
          </w:p>
          <w:p w14:paraId="67727F91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f_MCX_SendUPDATE_Receive200OK(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v_InviteRequestWithSdpMO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v_ContactSS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v_SdpMessageTX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v_SdpInfoRX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2E94D08B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f_IMS_PreliminaryPass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(__FILE__, __LINE__, "Step 8");</w:t>
            </w:r>
          </w:p>
          <w:p w14:paraId="1E11296F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136F3F00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3;</w:t>
            </w:r>
          </w:p>
          <w:p w14:paraId="2DD094E7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v_SdpMessageTX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f_MCPTT_SdpOffer_TX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(-,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v_FmtAudio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35ED3AB5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@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siclog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"Step 9"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siclog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@</w:t>
            </w:r>
          </w:p>
          <w:p w14:paraId="68F214F5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v_InviteRequestWithSdpMT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f_MCX_InviteMT_SendINVITE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(MCPTT, -, -, 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v_ContactSS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v_SdpMessageTX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tsc_MCX_ReInvite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2A1AE7BA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f_MCPTT_InviteMT_Receive200OK_SendACK(-,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v_InviteRequestWithSdpMT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-, PRE_EST_SESSION_ESTAB_MOD,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v_SdpInfoRX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6538938C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f_IMS_PreliminaryPass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(__FILE__, __LINE__, "Step 9");</w:t>
            </w:r>
          </w:p>
          <w:p w14:paraId="46815EEA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6C2316EA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@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siclog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"Step 10 Void"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siclog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@</w:t>
            </w:r>
          </w:p>
          <w:p w14:paraId="1932FC08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...</w:t>
            </w:r>
          </w:p>
          <w:p w14:paraId="53FB7D78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}</w:t>
            </w:r>
          </w:p>
        </w:tc>
      </w:tr>
    </w:tbl>
    <w:p w14:paraId="6B86EDA3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  <w:bookmarkStart w:id="28" w:name="OLE_LINK1412412111225212"/>
      <w:bookmarkEnd w:id="28"/>
    </w:p>
    <w:p w14:paraId="3257659A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  <w:r>
        <w:rPr>
          <w:rFonts w:ascii="Arial" w:eastAsia="SimSun;宋体" w:hAnsi="Arial" w:cs="Arial"/>
          <w:b/>
          <w:lang w:eastAsia="en-GB"/>
        </w:rPr>
        <w:t>After Change: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9542D8" w14:paraId="3B2C6104" w14:textId="77777777" w:rsidTr="00EB5E45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18143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function f_TC_5_4_MCPTT_MCX_IMS(...)</w:t>
            </w:r>
          </w:p>
          <w:p w14:paraId="2F28C9A6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{</w:t>
            </w:r>
          </w:p>
          <w:p w14:paraId="4ACCA4C5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…</w:t>
            </w:r>
          </w:p>
          <w:p w14:paraId="27D9EDA3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@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siclog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"Steps 7 - 8"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siclog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@</w:t>
            </w:r>
          </w:p>
          <w:p w14:paraId="6E7E5869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2;</w:t>
            </w:r>
          </w:p>
          <w:p w14:paraId="001297F4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vc_Global.FloorControl_mc_priority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;</w:t>
            </w:r>
          </w:p>
          <w:p w14:paraId="645C1D04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v_SdpMessageTX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f_MCPTT_SdpOffer_TX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(-,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v_FmtAudio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3CD21731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v_SdpInfoRX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f_MCPTT_SdpInfo_RX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(-, SDP_ANSWER);</w:t>
            </w:r>
          </w:p>
          <w:p w14:paraId="62D09A20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v_ContactSS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f_MCX_CallSetupMO_ContactSS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(MCPTT,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v_SessionID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          // same Contact as in the response for the INVITE creating the dialog (200 OK)</w:t>
            </w:r>
          </w:p>
          <w:p w14:paraId="77B5A9F8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f_MCX_SendUPDATE_Receive200OK(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v_InviteRequestWithSdpMO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v_ContactSS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v_SdpMessageTX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v_SdpInfoRX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0F4681F6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f_IMS_PreliminaryPass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(__FILE__, __LINE__, "Step 8");</w:t>
            </w:r>
          </w:p>
          <w:p w14:paraId="1EF47F61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24C76AE1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3;</w:t>
            </w:r>
          </w:p>
          <w:p w14:paraId="115C0DE3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vc_Global.FloorControl_mc_priority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;</w:t>
            </w:r>
          </w:p>
          <w:p w14:paraId="138D7045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v_SdpMessageTX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f_MCPTT_SdpOffer_TX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(-,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v_FmtAudio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3418C063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@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siclog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"Step 9"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siclog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@</w:t>
            </w:r>
          </w:p>
          <w:p w14:paraId="34996E15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v_InviteRequestWithSdpMT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f_MCX_InviteMT_SendINVITE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(MCPTT, 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GROUP_CALL</w:t>
            </w: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-, 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v_ContactSS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v_SdpMessageTX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tsc_MCX_ReInvite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7D20E67B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f_MCPTT_InviteMT_Receive200OK_SendACK(-,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v_InviteRequestWithSdpMT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-, PRE_EST_SESSION_ESTAB_MOD,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v_SdpInfoRX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7236E821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f_IMS_PreliminaryPass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(__FILE__, __LINE__, "Step 9");</w:t>
            </w:r>
          </w:p>
          <w:p w14:paraId="3F74261C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65E6DE34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@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siclog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"Step 10 Void"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siclog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@</w:t>
            </w:r>
          </w:p>
          <w:p w14:paraId="64E76F84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...</w:t>
            </w:r>
          </w:p>
          <w:p w14:paraId="1DAE1A1C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}</w:t>
            </w:r>
          </w:p>
        </w:tc>
      </w:tr>
    </w:tbl>
    <w:p w14:paraId="6FEA21C0" w14:textId="041DC8BA" w:rsidR="009542D8" w:rsidRDefault="009542D8" w:rsidP="009542D8"/>
    <w:p w14:paraId="0D042FCD" w14:textId="77777777" w:rsidR="00B30743" w:rsidRPr="009C2813" w:rsidRDefault="00B30743" w:rsidP="00B30743">
      <w:pPr>
        <w:pStyle w:val="Heading1"/>
        <w:rPr>
          <w:b/>
        </w:rPr>
      </w:pPr>
      <w:bookmarkStart w:id="29" w:name="_Toc93054717"/>
      <w:r w:rsidRPr="009C2813">
        <w:rPr>
          <w:b/>
        </w:rPr>
        <w:lastRenderedPageBreak/>
        <w:t>Branches executed</w:t>
      </w:r>
      <w:bookmarkEnd w:id="11"/>
      <w:bookmarkEnd w:id="29"/>
      <w:r w:rsidRPr="009C2813">
        <w:rPr>
          <w:b/>
        </w:rPr>
        <w:t xml:space="preserve"> </w:t>
      </w:r>
    </w:p>
    <w:p w14:paraId="74AA8F81" w14:textId="77777777" w:rsidR="00B30743" w:rsidRPr="009C2813" w:rsidRDefault="00B30743" w:rsidP="00B30743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4E50455E" w14:textId="77777777" w:rsidR="00B30743" w:rsidRPr="009C2813" w:rsidRDefault="00B30743" w:rsidP="00B30743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</w:t>
      </w:r>
      <w:proofErr w:type="spellStart"/>
      <w:r w:rsidRPr="009C2813">
        <w:rPr>
          <w:rFonts w:cs="Arial"/>
          <w:color w:val="000000"/>
          <w:sz w:val="24"/>
          <w:szCs w:val="24"/>
        </w:rPr>
        <w:t>aes-cbc</w:t>
      </w:r>
      <w:proofErr w:type="spellEnd"/>
    </w:p>
    <w:p w14:paraId="78820A93" w14:textId="77777777" w:rsidR="00B30743" w:rsidRPr="009C2813" w:rsidRDefault="00B30743" w:rsidP="00B30743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</w:t>
      </w:r>
      <w:proofErr w:type="spellStart"/>
      <w:r w:rsidRPr="009C2813">
        <w:rPr>
          <w:rFonts w:cs="Arial"/>
          <w:color w:val="000000"/>
          <w:sz w:val="24"/>
          <w:szCs w:val="24"/>
        </w:rPr>
        <w:t>encrpytion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2FDCAB08" w14:textId="77777777" w:rsidR="00B30743" w:rsidRPr="009C2813" w:rsidRDefault="00B30743" w:rsidP="00B30743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3F9A0EAC" w14:textId="77777777" w:rsidR="00B30743" w:rsidRPr="009C2813" w:rsidRDefault="00B30743" w:rsidP="00B30743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1431C23D" w14:textId="77777777" w:rsidR="00B30743" w:rsidRPr="009C2813" w:rsidRDefault="00B30743" w:rsidP="00B30743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53F56B43" w14:textId="77777777" w:rsidR="00B30743" w:rsidRPr="009C2813" w:rsidRDefault="00B30743" w:rsidP="00B30743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0920BFA9" w14:textId="77777777" w:rsidR="00B30743" w:rsidRPr="009C2813" w:rsidRDefault="00B30743" w:rsidP="00B30743">
      <w:pPr>
        <w:pStyle w:val="Heading1"/>
        <w:rPr>
          <w:b/>
        </w:rPr>
      </w:pPr>
      <w:bookmarkStart w:id="30" w:name="_Toc68002783"/>
      <w:bookmarkStart w:id="31" w:name="_Toc93054718"/>
      <w:r w:rsidRPr="009C2813">
        <w:rPr>
          <w:b/>
        </w:rPr>
        <w:t>Execution Log Files</w:t>
      </w:r>
      <w:bookmarkEnd w:id="30"/>
      <w:bookmarkEnd w:id="31"/>
      <w:r w:rsidRPr="009C2813">
        <w:rPr>
          <w:b/>
        </w:rPr>
        <w:t xml:space="preserve"> </w:t>
      </w:r>
    </w:p>
    <w:p w14:paraId="48657376" w14:textId="77777777" w:rsidR="00B30743" w:rsidRPr="009C2813" w:rsidRDefault="00B30743" w:rsidP="00B30743">
      <w:pPr>
        <w:pStyle w:val="Heading2"/>
        <w:rPr>
          <w:b/>
        </w:rPr>
      </w:pPr>
      <w:bookmarkStart w:id="32" w:name="_Toc54888067"/>
      <w:bookmarkStart w:id="33" w:name="_Toc68002784"/>
      <w:bookmarkStart w:id="34" w:name="_Toc93054719"/>
      <w:r w:rsidRPr="009C2813">
        <w:rPr>
          <w:b/>
        </w:rPr>
        <w:t>Nemergent Solutions Client v7.0</w:t>
      </w:r>
      <w:bookmarkEnd w:id="32"/>
      <w:bookmarkEnd w:id="33"/>
      <w:bookmarkEnd w:id="34"/>
    </w:p>
    <w:p w14:paraId="770B5120" w14:textId="77777777" w:rsidR="00B30743" w:rsidRPr="009C2813" w:rsidRDefault="00B30743" w:rsidP="00B3074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 xml:space="preserve">passed this test case against the </w:t>
      </w:r>
      <w:proofErr w:type="spellStart"/>
      <w:r w:rsidRPr="009C2813">
        <w:rPr>
          <w:rFonts w:cs="Arial"/>
          <w:sz w:val="24"/>
          <w:szCs w:val="24"/>
        </w:rPr>
        <w:t>MCSTaaSting</w:t>
      </w:r>
      <w:proofErr w:type="spellEnd"/>
      <w:r w:rsidRPr="009C2813">
        <w:rPr>
          <w:rFonts w:cs="Arial"/>
          <w:sz w:val="24"/>
          <w:szCs w:val="24"/>
        </w:rPr>
        <w:t xml:space="preserve">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083441F9" w14:textId="16D836BC" w:rsidR="00B30743" w:rsidRPr="009C2813" w:rsidRDefault="00B30743" w:rsidP="00B30743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57D39EFC" w14:textId="6EE7AA81" w:rsidR="00B30743" w:rsidRPr="009C2813" w:rsidRDefault="00B30743" w:rsidP="00B30743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Signalling-TC</w:t>
      </w:r>
      <w:r>
        <w:rPr>
          <w:rFonts w:cs="Arial"/>
          <w:sz w:val="24"/>
          <w:szCs w:val="24"/>
        </w:rPr>
        <w:t>5.4.MCPTT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6C8705DB" w14:textId="77777777" w:rsidR="00B30743" w:rsidRPr="009C2813" w:rsidRDefault="00B30743" w:rsidP="00B30743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</w:t>
      </w:r>
      <w:proofErr w:type="spellStart"/>
      <w:r w:rsidRPr="009C2813">
        <w:rPr>
          <w:rFonts w:cs="Arial"/>
          <w:sz w:val="24"/>
          <w:szCs w:val="24"/>
        </w:rPr>
        <w:t>PIXIT.cfg</w:t>
      </w:r>
      <w:proofErr w:type="spellEnd"/>
      <w:r w:rsidRPr="009C2813">
        <w:rPr>
          <w:rFonts w:cs="Arial"/>
          <w:sz w:val="24"/>
          <w:szCs w:val="24"/>
        </w:rPr>
        <w:t xml:space="preserve"> (Titan configuration and PIXITs)</w:t>
      </w:r>
    </w:p>
    <w:p w14:paraId="12F89A5F" w14:textId="77777777" w:rsidR="00B30743" w:rsidRPr="009C2813" w:rsidRDefault="00B30743" w:rsidP="00B30743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6646F312" w14:textId="77777777" w:rsidR="00B30743" w:rsidRPr="009C2813" w:rsidRDefault="00B30743" w:rsidP="00B30743">
      <w:pPr>
        <w:suppressAutoHyphens/>
        <w:ind w:left="360"/>
        <w:rPr>
          <w:sz w:val="24"/>
          <w:szCs w:val="24"/>
        </w:rPr>
      </w:pPr>
    </w:p>
    <w:p w14:paraId="4AE7DB18" w14:textId="77777777" w:rsidR="00B30743" w:rsidRPr="009C2813" w:rsidRDefault="00B30743" w:rsidP="00B30743">
      <w:pPr>
        <w:pStyle w:val="Heading1"/>
        <w:rPr>
          <w:b/>
        </w:rPr>
      </w:pPr>
      <w:bookmarkStart w:id="35" w:name="_Toc122434496"/>
      <w:bookmarkStart w:id="36" w:name="_Toc295288973"/>
      <w:bookmarkStart w:id="37" w:name="_Toc325725668"/>
      <w:bookmarkStart w:id="38" w:name="_Toc54888068"/>
      <w:bookmarkStart w:id="39" w:name="_Toc93054720"/>
      <w:bookmarkStart w:id="40" w:name="_Toc68002785"/>
      <w:r w:rsidRPr="009C2813">
        <w:rPr>
          <w:b/>
        </w:rPr>
        <w:t>References</w:t>
      </w:r>
      <w:bookmarkEnd w:id="35"/>
      <w:bookmarkEnd w:id="36"/>
      <w:bookmarkEnd w:id="37"/>
      <w:bookmarkEnd w:id="38"/>
      <w:bookmarkEnd w:id="39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B30743" w14:paraId="027F6962" w14:textId="77777777" w:rsidTr="00F32FFE">
        <w:tc>
          <w:tcPr>
            <w:tcW w:w="709" w:type="dxa"/>
            <w:shd w:val="clear" w:color="auto" w:fill="auto"/>
          </w:tcPr>
          <w:bookmarkEnd w:id="40"/>
          <w:p w14:paraId="3BCD1497" w14:textId="77777777" w:rsidR="00B30743" w:rsidRPr="009C2813" w:rsidRDefault="00B30743" w:rsidP="00F32FFE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459BBBC6" w14:textId="538D5EE2" w:rsidR="00B30743" w:rsidRPr="009C2813" w:rsidRDefault="00B30743" w:rsidP="00F32FFE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B141CE">
              <w:rPr>
                <w:rFonts w:cs="Arial"/>
                <w:b/>
                <w:sz w:val="24"/>
                <w:szCs w:val="24"/>
              </w:rPr>
              <w:t>R5s2201</w:t>
            </w:r>
            <w:r>
              <w:rPr>
                <w:rFonts w:cs="Arial"/>
                <w:b/>
                <w:sz w:val="24"/>
                <w:szCs w:val="24"/>
              </w:rPr>
              <w:t>30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: Supporting information for the addition of MCPTT test case </w:t>
            </w:r>
            <w:r>
              <w:rPr>
                <w:rFonts w:cs="Arial"/>
                <w:b/>
                <w:sz w:val="24"/>
                <w:szCs w:val="24"/>
              </w:rPr>
              <w:t>5.4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CFA8EE5" w14:textId="77777777" w:rsidR="00B30743" w:rsidRDefault="00B30743" w:rsidP="00B30743">
      <w:pPr>
        <w:rPr>
          <w:noProof/>
        </w:rPr>
      </w:pPr>
    </w:p>
    <w:p w14:paraId="68C9CD36" w14:textId="2226AE46" w:rsidR="001E41F3" w:rsidRDefault="001E41F3" w:rsidP="00B30743">
      <w:pPr>
        <w:tabs>
          <w:tab w:val="left" w:pos="924"/>
        </w:tabs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7282D2" w14:textId="77777777" w:rsidR="00A15F9E" w:rsidRDefault="00A15F9E">
      <w:r>
        <w:separator/>
      </w:r>
    </w:p>
  </w:endnote>
  <w:endnote w:type="continuationSeparator" w:id="0">
    <w:p w14:paraId="58482A86" w14:textId="77777777" w:rsidR="00A15F9E" w:rsidRDefault="00A15F9E">
      <w:r>
        <w:continuationSeparator/>
      </w:r>
    </w:p>
  </w:endnote>
  <w:endnote w:type="continuationNotice" w:id="1">
    <w:p w14:paraId="47276F36" w14:textId="77777777" w:rsidR="00A15F9E" w:rsidRDefault="00A15F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ambria"/>
    <w:panose1 w:val="020B06040202020202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imSun;宋体">
    <w:panose1 w:val="020B0604020202020204"/>
    <w:charset w:val="80"/>
    <w:family w:val="roman"/>
    <w:notTrueType/>
    <w:pitch w:val="default"/>
  </w:font>
  <w:font w:name="Liberation Serif">
    <w:altName w:val="Times New Roman"/>
    <w:panose1 w:val="020B0604020202020204"/>
    <w:charset w:val="01"/>
    <w:family w:val="roman"/>
    <w:pitch w:val="variable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8F02A7" w14:textId="77777777" w:rsidR="00A15F9E" w:rsidRDefault="00A15F9E">
      <w:r>
        <w:separator/>
      </w:r>
    </w:p>
  </w:footnote>
  <w:footnote w:type="continuationSeparator" w:id="0">
    <w:p w14:paraId="458DD235" w14:textId="77777777" w:rsidR="00A15F9E" w:rsidRDefault="00A15F9E">
      <w:r>
        <w:continuationSeparator/>
      </w:r>
    </w:p>
  </w:footnote>
  <w:footnote w:type="continuationNotice" w:id="1">
    <w:p w14:paraId="07CD7841" w14:textId="77777777" w:rsidR="00A15F9E" w:rsidRDefault="00A15F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8CD2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07EB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B6561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20F9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64F56488"/>
    <w:multiLevelType w:val="multilevel"/>
    <w:tmpl w:val="24BA4C78"/>
    <w:lvl w:ilvl="0">
      <w:start w:val="2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2"/>
  </w:num>
  <w:num w:numId="6">
    <w:abstractNumId w:val="2"/>
  </w:num>
  <w:num w:numId="7">
    <w:abstractNumId w:val="2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342E"/>
    <w:rsid w:val="00145D43"/>
    <w:rsid w:val="00187ADA"/>
    <w:rsid w:val="00192C46"/>
    <w:rsid w:val="001A08B3"/>
    <w:rsid w:val="001A2CA0"/>
    <w:rsid w:val="001A7B60"/>
    <w:rsid w:val="001B52F0"/>
    <w:rsid w:val="001B7A65"/>
    <w:rsid w:val="001E41F3"/>
    <w:rsid w:val="00201233"/>
    <w:rsid w:val="0026004D"/>
    <w:rsid w:val="002640DD"/>
    <w:rsid w:val="00275D12"/>
    <w:rsid w:val="00284FEB"/>
    <w:rsid w:val="002860C4"/>
    <w:rsid w:val="002B5741"/>
    <w:rsid w:val="002E472E"/>
    <w:rsid w:val="00305409"/>
    <w:rsid w:val="0031506F"/>
    <w:rsid w:val="003609EF"/>
    <w:rsid w:val="0036231A"/>
    <w:rsid w:val="00365154"/>
    <w:rsid w:val="00374DD4"/>
    <w:rsid w:val="003E1A36"/>
    <w:rsid w:val="00410371"/>
    <w:rsid w:val="004242F1"/>
    <w:rsid w:val="004352A2"/>
    <w:rsid w:val="0044504C"/>
    <w:rsid w:val="004B75B7"/>
    <w:rsid w:val="0051580D"/>
    <w:rsid w:val="00547111"/>
    <w:rsid w:val="00561968"/>
    <w:rsid w:val="00592D74"/>
    <w:rsid w:val="005E2C44"/>
    <w:rsid w:val="00621188"/>
    <w:rsid w:val="006257ED"/>
    <w:rsid w:val="00665C47"/>
    <w:rsid w:val="00695808"/>
    <w:rsid w:val="006B46FB"/>
    <w:rsid w:val="006E1DD6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635E"/>
    <w:rsid w:val="008F3789"/>
    <w:rsid w:val="008F686C"/>
    <w:rsid w:val="00903EEE"/>
    <w:rsid w:val="009148DE"/>
    <w:rsid w:val="0092530E"/>
    <w:rsid w:val="0093198A"/>
    <w:rsid w:val="00941E30"/>
    <w:rsid w:val="00942055"/>
    <w:rsid w:val="009542D8"/>
    <w:rsid w:val="009777D9"/>
    <w:rsid w:val="00991B88"/>
    <w:rsid w:val="009A5753"/>
    <w:rsid w:val="009A579D"/>
    <w:rsid w:val="009E3297"/>
    <w:rsid w:val="009F734F"/>
    <w:rsid w:val="00A15F9E"/>
    <w:rsid w:val="00A246B6"/>
    <w:rsid w:val="00A47E70"/>
    <w:rsid w:val="00A50CF0"/>
    <w:rsid w:val="00A7671C"/>
    <w:rsid w:val="00AA2CBC"/>
    <w:rsid w:val="00AC5820"/>
    <w:rsid w:val="00AD1CD8"/>
    <w:rsid w:val="00B258BB"/>
    <w:rsid w:val="00B30743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5E45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B30743"/>
    <w:rPr>
      <w:i/>
      <w:iCs/>
    </w:rPr>
  </w:style>
  <w:style w:type="paragraph" w:customStyle="1" w:styleId="Heading">
    <w:name w:val="Heading"/>
    <w:basedOn w:val="Normal"/>
    <w:next w:val="Normal"/>
    <w:rsid w:val="00B30743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  <w:style w:type="paragraph" w:styleId="BodyText">
    <w:name w:val="Body Text"/>
    <w:basedOn w:val="Normal"/>
    <w:link w:val="BodyTextChar"/>
    <w:rsid w:val="009542D8"/>
    <w:pPr>
      <w:suppressAutoHyphens/>
      <w:overflowPunct w:val="0"/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rsid w:val="009542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10" ma:contentTypeDescription="Crear nuevo documento." ma:contentTypeScope="" ma:versionID="356546081b5a3fa3eea650e0bbf7874c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75d8aee769307c3f860b547936176107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556DA-F3BF-4F50-B013-469DAC57A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046A0D-8116-458D-9825-89E0EA8932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055DD0-69F9-4CA7-92CA-06A0721EC0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E5B995D-B07D-5043-B907-5BB6DAA82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46</TotalTime>
  <Pages>7</Pages>
  <Words>1760</Words>
  <Characters>10033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Fidel Liberal</cp:lastModifiedBy>
  <cp:revision>20</cp:revision>
  <cp:lastPrinted>1900-01-01T00:14:44Z</cp:lastPrinted>
  <dcterms:created xsi:type="dcterms:W3CDTF">2020-02-03T08:32:00Z</dcterms:created>
  <dcterms:modified xsi:type="dcterms:W3CDTF">2022-01-17T07:41:00Z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2022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Dec 2021</vt:lpwstr>
  </property>
  <property fmtid="{D5CDD505-2E9C-101B-9397-08002B2CF9AE}" pid="8" name="EndDate">
    <vt:lpwstr>31st Dec 2022</vt:lpwstr>
  </property>
  <property fmtid="{D5CDD505-2E9C-101B-9397-08002B2CF9AE}" pid="9" name="Tdoc#">
    <vt:lpwstr>R5s220129</vt:lpwstr>
  </property>
  <property fmtid="{D5CDD505-2E9C-101B-9397-08002B2CF9AE}" pid="10" name="Spec#">
    <vt:lpwstr>36.579-5</vt:lpwstr>
  </property>
  <property fmtid="{D5CDD505-2E9C-101B-9397-08002B2CF9AE}" pid="11" name="Cr#">
    <vt:lpwstr>0062</vt:lpwstr>
  </property>
  <property fmtid="{D5CDD505-2E9C-101B-9397-08002B2CF9AE}" pid="12" name="Revision">
    <vt:lpwstr>-</vt:lpwstr>
  </property>
  <property fmtid="{D5CDD505-2E9C-101B-9397-08002B2CF9AE}" pid="13" name="Version">
    <vt:lpwstr>14.5.0</vt:lpwstr>
  </property>
  <property fmtid="{D5CDD505-2E9C-101B-9397-08002B2CF9AE}" pid="14" name="CrTitle">
    <vt:lpwstr>Addition of MCPTT test case 5.4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2022-01-10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