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148E9" w:rsidRDefault="005148E9" w:rsidP="005148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R5s220122</w:t>
        </w:r>
      </w:fldSimple>
    </w:p>
    <w:p w:rsidR="005148E9" w:rsidRDefault="005148E9" w:rsidP="005148E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10th Dec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148E9" w:rsidTr="005148E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48E9" w:rsidRDefault="005148E9" w:rsidP="005148E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148E9" w:rsidTr="005148E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148E9" w:rsidRDefault="005148E9" w:rsidP="005148E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148E9" w:rsidTr="005148E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148E9" w:rsidRDefault="005148E9" w:rsidP="005148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48E9" w:rsidTr="005148E9">
        <w:tc>
          <w:tcPr>
            <w:tcW w:w="142" w:type="dxa"/>
            <w:tcBorders>
              <w:left w:val="single" w:sz="4" w:space="0" w:color="auto"/>
            </w:tcBorders>
          </w:tcPr>
          <w:p w:rsidR="005148E9" w:rsidRDefault="005148E9" w:rsidP="005148E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5148E9" w:rsidRPr="00410371" w:rsidRDefault="005148E9" w:rsidP="005148E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:rsidR="005148E9" w:rsidRDefault="005148E9" w:rsidP="005148E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148E9" w:rsidRPr="00410371" w:rsidRDefault="005148E9" w:rsidP="005148E9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2322</w:t>
              </w:r>
            </w:fldSimple>
          </w:p>
        </w:tc>
        <w:tc>
          <w:tcPr>
            <w:tcW w:w="709" w:type="dxa"/>
          </w:tcPr>
          <w:p w:rsidR="005148E9" w:rsidRDefault="005148E9" w:rsidP="005148E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5148E9" w:rsidRPr="00410371" w:rsidRDefault="005148E9" w:rsidP="005148E9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5148E9" w:rsidRDefault="005148E9" w:rsidP="005148E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5148E9" w:rsidRPr="00410371" w:rsidRDefault="005148E9" w:rsidP="005148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148E9" w:rsidRDefault="005148E9" w:rsidP="005148E9">
            <w:pPr>
              <w:pStyle w:val="CRCoverPage"/>
              <w:spacing w:after="0"/>
              <w:rPr>
                <w:noProof/>
              </w:rPr>
            </w:pPr>
          </w:p>
        </w:tc>
      </w:tr>
      <w:tr w:rsidR="005148E9" w:rsidTr="005148E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148E9" w:rsidRDefault="005148E9" w:rsidP="005148E9">
            <w:pPr>
              <w:pStyle w:val="CRCoverPage"/>
              <w:spacing w:after="0"/>
              <w:rPr>
                <w:noProof/>
              </w:rPr>
            </w:pPr>
          </w:p>
        </w:tc>
      </w:tr>
      <w:tr w:rsidR="005148E9" w:rsidTr="005148E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148E9" w:rsidRPr="00F25D98" w:rsidRDefault="005148E9" w:rsidP="005148E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148E9" w:rsidTr="005148E9">
        <w:tc>
          <w:tcPr>
            <w:tcW w:w="9641" w:type="dxa"/>
            <w:gridSpan w:val="9"/>
          </w:tcPr>
          <w:p w:rsidR="005148E9" w:rsidRDefault="005148E9" w:rsidP="005148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5148E9" w:rsidRDefault="005148E9" w:rsidP="005148E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148E9" w:rsidTr="005148E9">
        <w:tc>
          <w:tcPr>
            <w:tcW w:w="2835" w:type="dxa"/>
          </w:tcPr>
          <w:p w:rsidR="005148E9" w:rsidRDefault="005148E9" w:rsidP="005148E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5148E9" w:rsidRDefault="005148E9" w:rsidP="005148E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148E9" w:rsidRDefault="005148E9" w:rsidP="005148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148E9" w:rsidRDefault="005148E9" w:rsidP="005148E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148E9" w:rsidRDefault="005148E9" w:rsidP="005148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5148E9" w:rsidRDefault="005148E9" w:rsidP="005148E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148E9" w:rsidRDefault="005148E9" w:rsidP="005148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5148E9" w:rsidRDefault="005148E9" w:rsidP="005148E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148E9" w:rsidRDefault="005148E9" w:rsidP="005148E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5148E9" w:rsidRDefault="005148E9" w:rsidP="005148E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148E9" w:rsidTr="005148E9">
        <w:tc>
          <w:tcPr>
            <w:tcW w:w="9640" w:type="dxa"/>
            <w:gridSpan w:val="11"/>
          </w:tcPr>
          <w:p w:rsidR="005148E9" w:rsidRDefault="005148E9" w:rsidP="005148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48E9" w:rsidTr="005148E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148E9" w:rsidRDefault="005148E9" w:rsidP="005148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148E9" w:rsidRDefault="005148E9" w:rsidP="005148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 test case 7.1.1.3.7</w:t>
              </w:r>
            </w:fldSimple>
          </w:p>
        </w:tc>
      </w:tr>
      <w:tr w:rsidR="005148E9" w:rsidTr="005148E9">
        <w:tc>
          <w:tcPr>
            <w:tcW w:w="1843" w:type="dxa"/>
            <w:tcBorders>
              <w:left w:val="single" w:sz="4" w:space="0" w:color="auto"/>
            </w:tcBorders>
          </w:tcPr>
          <w:p w:rsidR="005148E9" w:rsidRDefault="005148E9" w:rsidP="005148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148E9" w:rsidRDefault="005148E9" w:rsidP="005148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48E9" w:rsidTr="005148E9">
        <w:tc>
          <w:tcPr>
            <w:tcW w:w="1843" w:type="dxa"/>
            <w:tcBorders>
              <w:left w:val="single" w:sz="4" w:space="0" w:color="auto"/>
            </w:tcBorders>
          </w:tcPr>
          <w:p w:rsidR="005148E9" w:rsidRDefault="005148E9" w:rsidP="005148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148E9" w:rsidRDefault="005148E9" w:rsidP="005148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5148E9" w:rsidTr="005148E9">
        <w:tc>
          <w:tcPr>
            <w:tcW w:w="1843" w:type="dxa"/>
            <w:tcBorders>
              <w:left w:val="single" w:sz="4" w:space="0" w:color="auto"/>
            </w:tcBorders>
          </w:tcPr>
          <w:p w:rsidR="005148E9" w:rsidRDefault="005148E9" w:rsidP="005148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148E9" w:rsidRDefault="005148E9" w:rsidP="005148E9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5148E9" w:rsidTr="005148E9">
        <w:tc>
          <w:tcPr>
            <w:tcW w:w="1843" w:type="dxa"/>
            <w:tcBorders>
              <w:left w:val="single" w:sz="4" w:space="0" w:color="auto"/>
            </w:tcBorders>
          </w:tcPr>
          <w:p w:rsidR="005148E9" w:rsidRDefault="005148E9" w:rsidP="005148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148E9" w:rsidRDefault="005148E9" w:rsidP="005148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48E9" w:rsidTr="005148E9">
        <w:tc>
          <w:tcPr>
            <w:tcW w:w="1843" w:type="dxa"/>
            <w:tcBorders>
              <w:left w:val="single" w:sz="4" w:space="0" w:color="auto"/>
            </w:tcBorders>
          </w:tcPr>
          <w:p w:rsidR="005148E9" w:rsidRDefault="005148E9" w:rsidP="005148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5148E9" w:rsidRDefault="005148E9" w:rsidP="005148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5148E9" w:rsidRDefault="005148E9" w:rsidP="005148E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148E9" w:rsidRDefault="005148E9" w:rsidP="005148E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148E9" w:rsidRDefault="005148E9" w:rsidP="005148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2022-01-07</w:t>
              </w:r>
            </w:fldSimple>
          </w:p>
        </w:tc>
      </w:tr>
      <w:tr w:rsidR="005148E9" w:rsidTr="005148E9">
        <w:tc>
          <w:tcPr>
            <w:tcW w:w="1843" w:type="dxa"/>
            <w:tcBorders>
              <w:left w:val="single" w:sz="4" w:space="0" w:color="auto"/>
            </w:tcBorders>
          </w:tcPr>
          <w:p w:rsidR="005148E9" w:rsidRDefault="005148E9" w:rsidP="005148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148E9" w:rsidRDefault="005148E9" w:rsidP="005148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148E9" w:rsidRDefault="005148E9" w:rsidP="005148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148E9" w:rsidRDefault="005148E9" w:rsidP="005148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148E9" w:rsidRDefault="005148E9" w:rsidP="005148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48E9" w:rsidTr="005148E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148E9" w:rsidRDefault="005148E9" w:rsidP="005148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5148E9" w:rsidRDefault="005148E9" w:rsidP="005148E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5148E9" w:rsidRDefault="005148E9" w:rsidP="005148E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148E9" w:rsidRDefault="005148E9" w:rsidP="005148E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148E9" w:rsidRDefault="005148E9" w:rsidP="005148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5148E9" w:rsidTr="005148E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148E9" w:rsidRDefault="005148E9" w:rsidP="005148E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5148E9" w:rsidRDefault="005148E9" w:rsidP="005148E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5148E9" w:rsidRDefault="005148E9" w:rsidP="005148E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148E9" w:rsidRPr="007C2097" w:rsidRDefault="005148E9" w:rsidP="005148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148E9" w:rsidTr="005148E9">
        <w:tc>
          <w:tcPr>
            <w:tcW w:w="1843" w:type="dxa"/>
          </w:tcPr>
          <w:p w:rsidR="005148E9" w:rsidRDefault="005148E9" w:rsidP="005148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148E9" w:rsidRDefault="005148E9" w:rsidP="005148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48E9" w:rsidTr="005148E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148E9" w:rsidRDefault="005148E9" w:rsidP="005148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148E9" w:rsidRDefault="005148E9" w:rsidP="005148E9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>
              <w:rPr>
                <w:rFonts w:cs="Arial"/>
                <w:lang w:eastAsia="en-GB"/>
              </w:rPr>
              <w:t xml:space="preserve">In test case 7.1.1.3.7, for FR2 120Khz, </w:t>
            </w:r>
            <w:r w:rsidRPr="008734F4">
              <w:rPr>
                <w:noProof/>
              </w:rPr>
              <w:t>based on the UL-DL pattern configuration and K2=4</w:t>
            </w:r>
            <w:r>
              <w:rPr>
                <w:noProof/>
              </w:rPr>
              <w:t>, it is recommended to choose subframe 5, slot 0 for the UL grant scheduling to expect UL Data on subframe 5, slot 4 so that TTCN can control the subframe where the UL Grant is transmitted</w:t>
            </w:r>
          </w:p>
          <w:p w:rsidR="005148E9" w:rsidRDefault="005148E9" w:rsidP="005148E9">
            <w:pPr>
              <w:pStyle w:val="CRCoverPage"/>
              <w:spacing w:after="0"/>
              <w:rPr>
                <w:noProof/>
              </w:rPr>
            </w:pPr>
          </w:p>
          <w:p w:rsidR="005148E9" w:rsidRDefault="005148E9" w:rsidP="005148E9">
            <w:pPr>
              <w:pStyle w:val="CRCoverPage"/>
              <w:spacing w:after="0"/>
              <w:ind w:left="720"/>
              <w:rPr>
                <w:noProof/>
              </w:rPr>
            </w:pPr>
            <w:r>
              <w:rPr>
                <w:noProof/>
              </w:rPr>
              <w:t xml:space="preserve">Similarly, for FR1 30Khz, </w:t>
            </w:r>
            <w:r w:rsidRPr="008734F4">
              <w:rPr>
                <w:noProof/>
              </w:rPr>
              <w:t>based on the UL-DL pattern configuration and K2=4</w:t>
            </w:r>
            <w:r>
              <w:rPr>
                <w:noProof/>
              </w:rPr>
              <w:t>, it is recommended to choose subframe 2, slot 0 for the UL grant scheduling to expect the UL Data on subframe 4, slot 0 so that TTCN can control the subframe where the UL Grant is transmitted</w:t>
            </w:r>
          </w:p>
          <w:p w:rsidR="005148E9" w:rsidRDefault="005148E9" w:rsidP="005148E9">
            <w:pPr>
              <w:pStyle w:val="CRCoverPage"/>
              <w:spacing w:after="0"/>
              <w:ind w:left="720"/>
              <w:rPr>
                <w:noProof/>
              </w:rPr>
            </w:pPr>
          </w:p>
          <w:p w:rsidR="005148E9" w:rsidRPr="002E008A" w:rsidRDefault="005148E9" w:rsidP="005148E9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the 7.1.1.3.7 ENDC, TP1 should be tested accurately as per Prose where Steps 3 and 4 can happen in any order. </w:t>
            </w:r>
          </w:p>
        </w:tc>
      </w:tr>
      <w:tr w:rsidR="005148E9" w:rsidTr="005148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148E9" w:rsidRDefault="005148E9" w:rsidP="005148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148E9" w:rsidRPr="00CF39F2" w:rsidRDefault="005148E9" w:rsidP="005148E9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5148E9" w:rsidTr="005148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148E9" w:rsidRDefault="005148E9" w:rsidP="005148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148E9" w:rsidRDefault="005148E9" w:rsidP="005148E9">
            <w:pPr>
              <w:pStyle w:val="CRCoverPage"/>
              <w:numPr>
                <w:ilvl w:val="0"/>
                <w:numId w:val="34"/>
              </w:numPr>
              <w:spacing w:after="0"/>
              <w:rPr>
                <w:noProof/>
              </w:rPr>
            </w:pPr>
            <w:r w:rsidRPr="008734F4">
              <w:rPr>
                <w:noProof/>
              </w:rPr>
              <w:t>Changed the subframe to 2 when SCS 30 is configured</w:t>
            </w:r>
          </w:p>
          <w:p w:rsidR="005148E9" w:rsidRDefault="005148E9" w:rsidP="005148E9">
            <w:pPr>
              <w:pStyle w:val="CRCoverPage"/>
              <w:spacing w:after="0"/>
              <w:ind w:left="720"/>
              <w:rPr>
                <w:noProof/>
              </w:rPr>
            </w:pPr>
            <w:r w:rsidRPr="008734F4">
              <w:rPr>
                <w:noProof/>
              </w:rPr>
              <w:t xml:space="preserve">Changed the subframe to </w:t>
            </w:r>
            <w:r>
              <w:rPr>
                <w:noProof/>
              </w:rPr>
              <w:t>5</w:t>
            </w:r>
            <w:r w:rsidRPr="008734F4">
              <w:rPr>
                <w:noProof/>
              </w:rPr>
              <w:t xml:space="preserve"> when SCS </w:t>
            </w:r>
            <w:r>
              <w:rPr>
                <w:noProof/>
              </w:rPr>
              <w:t>12</w:t>
            </w:r>
            <w:r w:rsidRPr="008734F4">
              <w:rPr>
                <w:noProof/>
              </w:rPr>
              <w:t>0 is configured</w:t>
            </w:r>
          </w:p>
          <w:p w:rsidR="005148E9" w:rsidRDefault="005148E9" w:rsidP="005148E9">
            <w:pPr>
              <w:pStyle w:val="CRCoverPage"/>
              <w:spacing w:after="0"/>
              <w:ind w:left="720"/>
              <w:rPr>
                <w:noProof/>
              </w:rPr>
            </w:pPr>
          </w:p>
          <w:p w:rsidR="005148E9" w:rsidRDefault="005148E9" w:rsidP="005148E9">
            <w:pPr>
              <w:pStyle w:val="CRCoverPage"/>
              <w:numPr>
                <w:ilvl w:val="0"/>
                <w:numId w:val="3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Introduced the alt mechanism at Steps 3 and 4 to handle the </w:t>
            </w:r>
            <w:r w:rsidRPr="006E47DD">
              <w:t>MAC PDU containing Power Headroom MAC Control Element</w:t>
            </w:r>
            <w:r>
              <w:rPr>
                <w:noProof/>
              </w:rPr>
              <w:t xml:space="preserve"> and </w:t>
            </w:r>
            <w:proofErr w:type="spellStart"/>
            <w:r w:rsidRPr="006E47DD">
              <w:rPr>
                <w:i/>
                <w:iCs/>
              </w:rPr>
              <w:t>RRCReconfigurationComplete</w:t>
            </w:r>
            <w:proofErr w:type="spellEnd"/>
            <w:r>
              <w:rPr>
                <w:noProof/>
              </w:rPr>
              <w:t xml:space="preserve"> as done similarly to Steps 10 and 11</w:t>
            </w:r>
          </w:p>
          <w:p w:rsidR="005148E9" w:rsidRPr="006316B2" w:rsidRDefault="005148E9" w:rsidP="005148E9">
            <w:pPr>
              <w:pStyle w:val="CRCoverPage"/>
              <w:spacing w:after="0"/>
              <w:rPr>
                <w:noProof/>
              </w:rPr>
            </w:pPr>
          </w:p>
        </w:tc>
      </w:tr>
      <w:tr w:rsidR="005148E9" w:rsidTr="005148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148E9" w:rsidRDefault="005148E9" w:rsidP="005148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148E9" w:rsidRPr="00CF39F2" w:rsidRDefault="005148E9" w:rsidP="005148E9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5148E9" w:rsidTr="005148E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148E9" w:rsidRDefault="005148E9" w:rsidP="005148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148E9" w:rsidRPr="00CF39F2" w:rsidRDefault="005148E9" w:rsidP="005148E9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6C0AEE">
              <w:rPr>
                <w:noProof/>
              </w:rPr>
              <w:t>T</w:t>
            </w:r>
            <w:r>
              <w:rPr>
                <w:noProof/>
              </w:rPr>
              <w:t>C implementation</w:t>
            </w:r>
            <w:r w:rsidRPr="006C0AEE">
              <w:rPr>
                <w:noProof/>
              </w:rPr>
              <w:t xml:space="preserve"> will </w:t>
            </w:r>
            <w:r>
              <w:rPr>
                <w:noProof/>
              </w:rPr>
              <w:t>FAIL</w:t>
            </w:r>
            <w:r w:rsidRPr="006C0AEE">
              <w:rPr>
                <w:noProof/>
              </w:rPr>
              <w:t xml:space="preserve"> </w:t>
            </w:r>
            <w:r>
              <w:rPr>
                <w:noProof/>
              </w:rPr>
              <w:t xml:space="preserve">conformant UEs </w:t>
            </w:r>
            <w:r w:rsidRPr="006C0AEE">
              <w:rPr>
                <w:noProof/>
              </w:rPr>
              <w:t>when testing with SCS 30KHz</w:t>
            </w:r>
            <w:r>
              <w:rPr>
                <w:noProof/>
              </w:rPr>
              <w:t xml:space="preserve"> and SCS 120 Khz and TP1 shall not be tested correctly in 7.1.1.3.7 ENDC</w:t>
            </w:r>
          </w:p>
        </w:tc>
      </w:tr>
      <w:tr w:rsidR="005148E9" w:rsidTr="005148E9">
        <w:tc>
          <w:tcPr>
            <w:tcW w:w="2694" w:type="dxa"/>
            <w:gridSpan w:val="2"/>
          </w:tcPr>
          <w:p w:rsidR="005148E9" w:rsidRDefault="005148E9" w:rsidP="005148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148E9" w:rsidRDefault="005148E9" w:rsidP="005148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48E9" w:rsidTr="005148E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148E9" w:rsidRDefault="005148E9" w:rsidP="005148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148E9" w:rsidRDefault="005148E9" w:rsidP="005148E9">
            <w:pPr>
              <w:pStyle w:val="CRCoverPage"/>
              <w:spacing w:after="0"/>
              <w:rPr>
                <w:noProof/>
              </w:rPr>
            </w:pPr>
            <w:r w:rsidRPr="0074149F">
              <w:rPr>
                <w:noProof/>
              </w:rPr>
              <w:t>7.1.1.</w:t>
            </w:r>
            <w:r>
              <w:rPr>
                <w:noProof/>
              </w:rPr>
              <w:t>3</w:t>
            </w:r>
            <w:r w:rsidRPr="0074149F">
              <w:rPr>
                <w:noProof/>
              </w:rPr>
              <w:t>.</w:t>
            </w:r>
            <w:r>
              <w:rPr>
                <w:noProof/>
              </w:rPr>
              <w:t>7.ENDC, 7.1.1.3.7.NR5GC</w:t>
            </w:r>
          </w:p>
        </w:tc>
      </w:tr>
      <w:tr w:rsidR="005148E9" w:rsidTr="005148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148E9" w:rsidRDefault="005148E9" w:rsidP="005148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148E9" w:rsidRDefault="005148E9" w:rsidP="005148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48E9" w:rsidTr="005148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148E9" w:rsidRDefault="005148E9" w:rsidP="005148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48E9" w:rsidRDefault="005148E9" w:rsidP="005148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148E9" w:rsidRDefault="005148E9" w:rsidP="005148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5148E9" w:rsidRDefault="005148E9" w:rsidP="005148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148E9" w:rsidRDefault="005148E9" w:rsidP="005148E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148E9" w:rsidTr="005148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148E9" w:rsidRDefault="005148E9" w:rsidP="005148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148E9" w:rsidRDefault="005148E9" w:rsidP="005148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148E9" w:rsidRDefault="005148E9" w:rsidP="005148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148E9" w:rsidRDefault="005148E9" w:rsidP="005148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148E9" w:rsidRDefault="005148E9" w:rsidP="005148E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148E9" w:rsidTr="005148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148E9" w:rsidRDefault="005148E9" w:rsidP="005148E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148E9" w:rsidRDefault="005148E9" w:rsidP="005148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148E9" w:rsidRDefault="005148E9" w:rsidP="005148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148E9" w:rsidRDefault="005148E9" w:rsidP="005148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148E9" w:rsidRDefault="005148E9" w:rsidP="005148E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148E9" w:rsidTr="005148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148E9" w:rsidRDefault="005148E9" w:rsidP="005148E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148E9" w:rsidRDefault="005148E9" w:rsidP="005148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148E9" w:rsidRDefault="005148E9" w:rsidP="005148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148E9" w:rsidRDefault="005148E9" w:rsidP="005148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148E9" w:rsidRDefault="005148E9" w:rsidP="005148E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148E9" w:rsidTr="005148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148E9" w:rsidRDefault="005148E9" w:rsidP="005148E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148E9" w:rsidRDefault="005148E9" w:rsidP="005148E9">
            <w:pPr>
              <w:pStyle w:val="CRCoverPage"/>
              <w:spacing w:after="0"/>
              <w:rPr>
                <w:noProof/>
              </w:rPr>
            </w:pPr>
          </w:p>
        </w:tc>
      </w:tr>
      <w:tr w:rsidR="005148E9" w:rsidTr="005148E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148E9" w:rsidRDefault="005148E9" w:rsidP="005148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148E9" w:rsidRDefault="005148E9" w:rsidP="005148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148E9" w:rsidRPr="008863B9" w:rsidTr="005148E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148E9" w:rsidRPr="008863B9" w:rsidRDefault="005148E9" w:rsidP="005148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5148E9" w:rsidRPr="008863B9" w:rsidRDefault="005148E9" w:rsidP="005148E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148E9" w:rsidTr="005148E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48E9" w:rsidRDefault="005148E9" w:rsidP="005148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148E9" w:rsidRDefault="005148E9" w:rsidP="005148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" w:name="_GoBack"/>
      <w:bookmarkEnd w:id="1"/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2" w:name="_Toc92382226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2"/>
    </w:p>
    <w:p w:rsidR="00C06529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C06529" w:rsidRPr="001B7B16">
        <w:rPr>
          <w:rFonts w:ascii="Arial" w:hAnsi="Arial" w:cs="Arial"/>
          <w:iCs/>
        </w:rPr>
        <w:t>Table of Contents</w:t>
      </w:r>
      <w:r w:rsidR="00C06529">
        <w:tab/>
      </w:r>
      <w:r w:rsidR="00C06529">
        <w:fldChar w:fldCharType="begin"/>
      </w:r>
      <w:r w:rsidR="00C06529">
        <w:instrText xml:space="preserve"> PAGEREF _Toc92382226 \h </w:instrText>
      </w:r>
      <w:r w:rsidR="00C06529">
        <w:fldChar w:fldCharType="separate"/>
      </w:r>
      <w:r w:rsidR="00C06529">
        <w:t>3</w:t>
      </w:r>
      <w:r w:rsidR="00C06529">
        <w:fldChar w:fldCharType="end"/>
      </w:r>
    </w:p>
    <w:p w:rsidR="00C06529" w:rsidRDefault="00C0652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1B7B16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1B7B16">
        <w:rPr>
          <w:b/>
        </w:rPr>
        <w:t xml:space="preserve">Corrections required </w:t>
      </w:r>
      <w:r>
        <w:t>for test case 7.1.1.3.7</w:t>
      </w:r>
      <w:r>
        <w:tab/>
      </w:r>
      <w:r>
        <w:fldChar w:fldCharType="begin"/>
      </w:r>
      <w:r>
        <w:instrText xml:space="preserve"> PAGEREF _Toc92382227 \h </w:instrText>
      </w:r>
      <w:r>
        <w:fldChar w:fldCharType="separate"/>
      </w:r>
      <w:r>
        <w:t>3</w:t>
      </w:r>
      <w:r>
        <w:fldChar w:fldCharType="end"/>
      </w:r>
    </w:p>
    <w:p w:rsidR="00C06529" w:rsidRDefault="00C0652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B7B16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B7B16">
        <w:rPr>
          <w:rFonts w:cs="Arial"/>
          <w:b/>
          <w:color w:val="000000"/>
          <w:lang w:eastAsia="en-GB"/>
        </w:rPr>
        <w:t xml:space="preserve">Correction to </w:t>
      </w:r>
      <w:r w:rsidRPr="001B7B16">
        <w:rPr>
          <w:rFonts w:cs="Arial"/>
          <w:lang w:eastAsia="en-GB"/>
        </w:rPr>
        <w:t>f_TC_7_1_1_3_7_NR5GC</w:t>
      </w:r>
      <w:r>
        <w:tab/>
      </w:r>
      <w:r>
        <w:fldChar w:fldCharType="begin"/>
      </w:r>
      <w:r>
        <w:instrText xml:space="preserve"> PAGEREF _Toc92382228 \h </w:instrText>
      </w:r>
      <w:r>
        <w:fldChar w:fldCharType="separate"/>
      </w:r>
      <w:r>
        <w:t>3</w:t>
      </w:r>
      <w:r>
        <w:fldChar w:fldCharType="end"/>
      </w:r>
    </w:p>
    <w:p w:rsidR="00C06529" w:rsidRDefault="00C0652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B7B16">
        <w:rPr>
          <w:rFonts w:cs="Arial"/>
          <w:b/>
          <w:lang w:eastAsia="en-GB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B7B16">
        <w:rPr>
          <w:rFonts w:cs="Arial"/>
          <w:b/>
          <w:color w:val="000000"/>
          <w:lang w:eastAsia="en-GB"/>
        </w:rPr>
        <w:t xml:space="preserve">Correction to </w:t>
      </w:r>
      <w:r w:rsidRPr="001B7B16">
        <w:rPr>
          <w:rFonts w:cs="Arial"/>
          <w:lang w:eastAsia="en-GB"/>
        </w:rPr>
        <w:t>f_TC_7_1_1_3_7_ENDC</w:t>
      </w:r>
      <w:r>
        <w:tab/>
      </w:r>
      <w:r>
        <w:fldChar w:fldCharType="begin"/>
      </w:r>
      <w:r>
        <w:instrText xml:space="preserve"> PAGEREF _Toc92382229 \h </w:instrText>
      </w:r>
      <w:r>
        <w:fldChar w:fldCharType="separate"/>
      </w:r>
      <w:r>
        <w:t>5</w:t>
      </w:r>
      <w:r>
        <w:fldChar w:fldCharType="end"/>
      </w:r>
    </w:p>
    <w:p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:rsidR="007A73E5" w:rsidRPr="0074149F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" w:name="_Toc122434488"/>
      <w:bookmarkStart w:id="4" w:name="_Toc295288959"/>
      <w:bookmarkStart w:id="5" w:name="_Toc92382227"/>
      <w:r w:rsidRPr="00854C55">
        <w:rPr>
          <w:b/>
        </w:rPr>
        <w:t xml:space="preserve">Corrections </w:t>
      </w:r>
      <w:r w:rsidRPr="0074149F">
        <w:rPr>
          <w:b/>
        </w:rPr>
        <w:t>required</w:t>
      </w:r>
      <w:bookmarkEnd w:id="3"/>
      <w:bookmarkEnd w:id="4"/>
      <w:r w:rsidR="00460215" w:rsidRPr="0074149F">
        <w:rPr>
          <w:b/>
        </w:rPr>
        <w:t xml:space="preserve"> </w:t>
      </w:r>
      <w:r w:rsidR="0074149F" w:rsidRPr="0074149F">
        <w:rPr>
          <w:noProof/>
        </w:rPr>
        <w:t>for test case 7.1.1.</w:t>
      </w:r>
      <w:r w:rsidR="00063818">
        <w:rPr>
          <w:noProof/>
        </w:rPr>
        <w:t>3</w:t>
      </w:r>
      <w:r w:rsidR="0074149F" w:rsidRPr="0074149F">
        <w:rPr>
          <w:noProof/>
        </w:rPr>
        <w:t>.</w:t>
      </w:r>
      <w:r w:rsidR="00063818">
        <w:rPr>
          <w:noProof/>
        </w:rPr>
        <w:t>7</w:t>
      </w:r>
      <w:bookmarkEnd w:id="5"/>
    </w:p>
    <w:p w:rsidR="005D27CA" w:rsidRDefault="005D27CA" w:rsidP="005D27CA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6" w:name="_Toc92382228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1C78A6" w:rsidRPr="0043377E">
        <w:rPr>
          <w:rFonts w:cs="Arial"/>
          <w:lang w:eastAsia="en-GB"/>
        </w:rPr>
        <w:t>f_TC_7_1_1_</w:t>
      </w:r>
      <w:r w:rsidR="00063818">
        <w:rPr>
          <w:rFonts w:cs="Arial"/>
          <w:lang w:eastAsia="en-GB"/>
        </w:rPr>
        <w:t>3</w:t>
      </w:r>
      <w:r w:rsidR="001C78A6" w:rsidRPr="0043377E">
        <w:rPr>
          <w:rFonts w:cs="Arial"/>
          <w:lang w:eastAsia="en-GB"/>
        </w:rPr>
        <w:t>_</w:t>
      </w:r>
      <w:r w:rsidR="00063818">
        <w:rPr>
          <w:rFonts w:cs="Arial"/>
          <w:lang w:eastAsia="en-GB"/>
        </w:rPr>
        <w:t>7</w:t>
      </w:r>
      <w:r w:rsidR="001C78A6" w:rsidRPr="0043377E">
        <w:rPr>
          <w:rFonts w:cs="Arial"/>
          <w:lang w:eastAsia="en-GB"/>
        </w:rPr>
        <w:t>_</w:t>
      </w:r>
      <w:r w:rsidR="00063818">
        <w:rPr>
          <w:rFonts w:cs="Arial"/>
          <w:lang w:eastAsia="en-GB"/>
        </w:rPr>
        <w:t>NR5GC</w:t>
      </w:r>
      <w:bookmarkEnd w:id="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CA" w:rsidRPr="00CC39F9" w:rsidRDefault="0043377E" w:rsidP="005D27CA">
            <w:pPr>
              <w:rPr>
                <w:rFonts w:ascii="Arial" w:hAnsi="Arial" w:cs="Arial"/>
                <w:lang w:eastAsia="en-GB"/>
              </w:rPr>
            </w:pPr>
            <w:r w:rsidRPr="0043377E">
              <w:rPr>
                <w:rFonts w:ascii="Arial" w:hAnsi="Arial" w:cs="Arial"/>
                <w:lang w:eastAsia="en-GB"/>
              </w:rPr>
              <w:t>f_TC_7_1_1_</w:t>
            </w:r>
            <w:r w:rsidR="00063818">
              <w:rPr>
                <w:rFonts w:ascii="Arial" w:hAnsi="Arial" w:cs="Arial"/>
                <w:lang w:eastAsia="en-GB"/>
              </w:rPr>
              <w:t>3</w:t>
            </w:r>
            <w:r w:rsidRPr="0043377E">
              <w:rPr>
                <w:rFonts w:ascii="Arial" w:hAnsi="Arial" w:cs="Arial"/>
                <w:lang w:eastAsia="en-GB"/>
              </w:rPr>
              <w:t>_</w:t>
            </w:r>
            <w:r w:rsidR="00063818">
              <w:rPr>
                <w:rFonts w:ascii="Arial" w:hAnsi="Arial" w:cs="Arial"/>
                <w:lang w:eastAsia="en-GB"/>
              </w:rPr>
              <w:t>7</w:t>
            </w:r>
            <w:r w:rsidRPr="0043377E">
              <w:rPr>
                <w:rFonts w:ascii="Arial" w:hAnsi="Arial" w:cs="Arial"/>
                <w:lang w:eastAsia="en-GB"/>
              </w:rPr>
              <w:t>_NR</w:t>
            </w:r>
            <w:r w:rsidR="00063818">
              <w:rPr>
                <w:rFonts w:ascii="Arial" w:hAnsi="Arial" w:cs="Arial"/>
                <w:lang w:eastAsia="en-GB"/>
              </w:rPr>
              <w:t>5GC</w:t>
            </w:r>
          </w:p>
        </w:tc>
      </w:tr>
      <w:tr w:rsidR="00FA485A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AAF" w:rsidRDefault="00544AAF" w:rsidP="00544AAF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eastAsia="en-GB"/>
              </w:rPr>
              <w:t xml:space="preserve">In test case 7.1.1.3.7, for FR2 120Khz, </w:t>
            </w:r>
            <w:r w:rsidRPr="008734F4">
              <w:rPr>
                <w:noProof/>
              </w:rPr>
              <w:t>based on the UL-DL pattern configuration and K2=4</w:t>
            </w:r>
            <w:r>
              <w:rPr>
                <w:noProof/>
              </w:rPr>
              <w:t>, it is recommended to choose subframe 5, slot 0 for the UL grant scheduling to expect UL Data on subframe 5, slot 4 so that TTCN can control the subframe where the UL Grant is transmitted</w:t>
            </w:r>
          </w:p>
          <w:p w:rsidR="00544AAF" w:rsidRDefault="00544AAF" w:rsidP="00544AAF">
            <w:pPr>
              <w:pStyle w:val="CRCoverPage"/>
              <w:spacing w:after="0"/>
              <w:rPr>
                <w:noProof/>
              </w:rPr>
            </w:pPr>
          </w:p>
          <w:p w:rsidR="00FA485A" w:rsidRPr="005206EB" w:rsidRDefault="00544AAF" w:rsidP="000638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Similarly, for FR1 30Khz, </w:t>
            </w:r>
            <w:r w:rsidRPr="008734F4">
              <w:rPr>
                <w:noProof/>
              </w:rPr>
              <w:t>based on the UL-DL pattern configuration and K2=4</w:t>
            </w:r>
            <w:r>
              <w:rPr>
                <w:noProof/>
              </w:rPr>
              <w:t>, it is recommended to choose subframe 2, slot 0 for the UL grant scheduling to expect the UL Data on subframe 4, slot 0 so that TTCN can control the subframe where the UL Grant is transmitted.</w:t>
            </w:r>
          </w:p>
        </w:tc>
      </w:tr>
      <w:tr w:rsidR="00FA485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818" w:rsidRDefault="00063818" w:rsidP="00063818">
            <w:pPr>
              <w:pStyle w:val="CRCoverPage"/>
              <w:spacing w:after="0"/>
              <w:rPr>
                <w:noProof/>
              </w:rPr>
            </w:pPr>
            <w:r w:rsidRPr="008734F4">
              <w:rPr>
                <w:noProof/>
              </w:rPr>
              <w:t>Changed the subframe to 2 when SCS 30 is configured</w:t>
            </w:r>
          </w:p>
          <w:p w:rsidR="00FA485A" w:rsidRPr="00A72665" w:rsidRDefault="00063818" w:rsidP="00063818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8734F4">
              <w:rPr>
                <w:noProof/>
              </w:rPr>
              <w:t xml:space="preserve">Changed the subframe to </w:t>
            </w:r>
            <w:r>
              <w:rPr>
                <w:noProof/>
              </w:rPr>
              <w:t>5</w:t>
            </w:r>
            <w:r w:rsidRPr="008734F4">
              <w:rPr>
                <w:noProof/>
              </w:rPr>
              <w:t xml:space="preserve"> when SCS </w:t>
            </w:r>
            <w:r>
              <w:rPr>
                <w:noProof/>
              </w:rPr>
              <w:t>12</w:t>
            </w:r>
            <w:r w:rsidRPr="008734F4">
              <w:rPr>
                <w:noProof/>
              </w:rPr>
              <w:t>0 is configured</w:t>
            </w:r>
          </w:p>
        </w:tc>
      </w:tr>
      <w:tr w:rsidR="00FA485A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5A" w:rsidRPr="00CC39F9" w:rsidRDefault="00ED5EB4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MAC_NR5GC</w:t>
            </w:r>
          </w:p>
        </w:tc>
      </w:tr>
      <w:tr w:rsidR="00220349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49" w:rsidRDefault="00220349" w:rsidP="00220349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818" w:rsidRPr="00063818" w:rsidRDefault="00063818" w:rsidP="00063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>function f_TC_7_1_1_3_7_NR5</w:t>
            </w:r>
            <w:proofErr w:type="gramStart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>GC(</w:t>
            </w:r>
            <w:proofErr w:type="gramEnd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:rsidR="00063818" w:rsidRDefault="00063818" w:rsidP="00063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>/UE power headroom reporting / Periodic reporting / DL pathloss change reporting</w:t>
            </w:r>
          </w:p>
          <w:p w:rsidR="00063818" w:rsidRDefault="00063818" w:rsidP="00063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063818" w:rsidRDefault="00063818" w:rsidP="00063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063818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:rsidR="00063818" w:rsidRDefault="00063818" w:rsidP="00063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 </w:t>
            </w:r>
          </w:p>
          <w:p w:rsidR="00063818" w:rsidRPr="00063818" w:rsidRDefault="00063818" w:rsidP="00063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lastRenderedPageBreak/>
              <w:t xml:space="preserve">      </w:t>
            </w:r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>//@sic R5s190767 sic@</w:t>
            </w:r>
          </w:p>
          <w:p w:rsidR="00063818" w:rsidRPr="00063818" w:rsidRDefault="00063818" w:rsidP="00063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>NR_ResourceAllocation_Type</w:t>
            </w:r>
            <w:proofErr w:type="spellEnd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>v_NR_ResourceAllocation</w:t>
            </w:r>
            <w:proofErr w:type="spellEnd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063818" w:rsidRPr="00063818" w:rsidRDefault="00063818" w:rsidP="00063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>NR_UplinkBWP_Type</w:t>
            </w:r>
            <w:proofErr w:type="spellEnd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>v_NR_</w:t>
            </w:r>
            <w:proofErr w:type="gramStart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>UplinkBWP</w:t>
            </w:r>
            <w:proofErr w:type="spellEnd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 xml:space="preserve"> ;</w:t>
            </w:r>
            <w:proofErr w:type="gramEnd"/>
          </w:p>
          <w:p w:rsidR="00063818" w:rsidRDefault="00063818" w:rsidP="00063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 </w:t>
            </w:r>
            <w:r w:rsidR="00766D2D" w:rsidRPr="00063818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</w:p>
          <w:p w:rsidR="00063818" w:rsidRDefault="00063818" w:rsidP="00063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Pr="00063818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:rsidR="00063818" w:rsidRDefault="00063818" w:rsidP="00063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:rsidR="00063818" w:rsidRPr="00063818" w:rsidRDefault="00063818" w:rsidP="00063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>//@</w:t>
            </w:r>
            <w:proofErr w:type="spellStart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 xml:space="preserve"> "Steps 1" </w:t>
            </w:r>
            <w:proofErr w:type="spellStart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063818" w:rsidRPr="00063818" w:rsidRDefault="00063818" w:rsidP="00063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>v_MAC_</w:t>
            </w:r>
            <w:proofErr w:type="gramStart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>f_NR_CellInfo_GetMAC_CellGroupConfig</w:t>
            </w:r>
            <w:proofErr w:type="spellEnd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063818" w:rsidRPr="00063818" w:rsidRDefault="00063818" w:rsidP="00063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>v_MAC_CellGroupConfig.phr_</w:t>
            </w:r>
            <w:proofErr w:type="gramStart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>Config</w:t>
            </w:r>
            <w:proofErr w:type="spellEnd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>= cs_38508_PHR_Config_Setup(cs_PHR_Config_7137(false,  sf500)); //@sic R5-197026 sic@</w:t>
            </w:r>
          </w:p>
          <w:p w:rsidR="00063818" w:rsidRPr="00063818" w:rsidRDefault="00063818" w:rsidP="00063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>f_NR_CellInfo_SetMAC_</w:t>
            </w:r>
            <w:proofErr w:type="gramStart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>v_MAC_CellGroupConfig</w:t>
            </w:r>
            <w:proofErr w:type="spellEnd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063818" w:rsidRPr="00063818" w:rsidRDefault="00063818" w:rsidP="00063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>SCGConfig</w:t>
            </w:r>
            <w:proofErr w:type="spellEnd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>= cs_38508_CellGroupConfig (</w:t>
            </w:r>
            <w:proofErr w:type="spellStart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>tsc_NR_CellGroupId_MCG</w:t>
            </w:r>
            <w:proofErr w:type="spellEnd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063818" w:rsidRPr="00063818" w:rsidRDefault="00063818" w:rsidP="00063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omit,</w:t>
            </w:r>
          </w:p>
          <w:p w:rsidR="00063818" w:rsidRPr="00063818" w:rsidRDefault="00063818" w:rsidP="00063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:rsidR="00063818" w:rsidRPr="00063818" w:rsidRDefault="00063818" w:rsidP="00063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>v_MAC_CellGroupConfig</w:t>
            </w:r>
            <w:proofErr w:type="spellEnd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063818" w:rsidRPr="00063818" w:rsidRDefault="00063818" w:rsidP="00063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 xml:space="preserve">     v_V1530</w:t>
            </w:r>
            <w:proofErr w:type="gramStart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>Ext :</w:t>
            </w:r>
            <w:proofErr w:type="gramEnd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>= cs_NR_RRCReconfiguration_v1530_IEs(bit2oct(encvalue(v_SCGConfig)));</w:t>
            </w:r>
          </w:p>
          <w:p w:rsidR="00063818" w:rsidRPr="00063818" w:rsidRDefault="00063818" w:rsidP="00063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proofErr w:type="spellStart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>t_Watchdog.start</w:t>
            </w:r>
            <w:proofErr w:type="spellEnd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063818" w:rsidRPr="00063818" w:rsidRDefault="00063818" w:rsidP="00063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 xml:space="preserve">     //The SS transmits UL grant to the UE at every 10ms in PDCCH occasion.</w:t>
            </w:r>
          </w:p>
          <w:p w:rsidR="00063818" w:rsidRDefault="00063818" w:rsidP="00063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proofErr w:type="spellStart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>f_NR_ULGrantConfiguration_</w:t>
            </w:r>
            <w:proofErr w:type="gramStart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>StartPeriodicGrant</w:t>
            </w:r>
            <w:proofErr w:type="spellEnd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>v_NR_ResourceAllocation</w:t>
            </w:r>
            <w:proofErr w:type="spellEnd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>, 10);</w:t>
            </w:r>
          </w:p>
          <w:p w:rsidR="007B2E1B" w:rsidRDefault="007B2E1B" w:rsidP="00063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7B2E1B" w:rsidRPr="007B2E1B" w:rsidRDefault="007B2E1B" w:rsidP="007B2E1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 </w:t>
            </w:r>
            <w:r w:rsidRPr="007B2E1B">
              <w:rPr>
                <w:rFonts w:ascii="Courier New" w:hAnsi="Courier New" w:cs="Courier New"/>
                <w:color w:val="000000"/>
                <w:lang w:eastAsia="de-DE"/>
              </w:rPr>
              <w:t>//@</w:t>
            </w:r>
            <w:proofErr w:type="spellStart"/>
            <w:r w:rsidRPr="007B2E1B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B2E1B">
              <w:rPr>
                <w:rFonts w:ascii="Courier New" w:hAnsi="Courier New" w:cs="Courier New"/>
                <w:color w:val="000000"/>
                <w:lang w:eastAsia="de-DE"/>
              </w:rPr>
              <w:t xml:space="preserve"> "Steps 2" </w:t>
            </w:r>
            <w:proofErr w:type="spellStart"/>
            <w:r w:rsidRPr="007B2E1B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B2E1B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063818" w:rsidRDefault="007B2E1B" w:rsidP="007B2E1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E1B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proofErr w:type="spellStart"/>
            <w:r w:rsidRPr="007B2E1B">
              <w:rPr>
                <w:rFonts w:ascii="Courier New" w:hAnsi="Courier New" w:cs="Courier New"/>
                <w:color w:val="000000"/>
                <w:lang w:eastAsia="de-DE"/>
              </w:rPr>
              <w:t>f_NR_SendRRCReconfiguration</w:t>
            </w:r>
            <w:proofErr w:type="spellEnd"/>
            <w:r w:rsidRPr="007B2E1B">
              <w:rPr>
                <w:rFonts w:ascii="Courier New" w:hAnsi="Courier New" w:cs="Courier New"/>
                <w:color w:val="000000"/>
                <w:lang w:eastAsia="de-DE"/>
              </w:rPr>
              <w:t xml:space="preserve"> (nr_Cell1, </w:t>
            </w:r>
            <w:proofErr w:type="gramStart"/>
            <w:r w:rsidRPr="007B2E1B">
              <w:rPr>
                <w:rFonts w:ascii="Courier New" w:hAnsi="Courier New" w:cs="Courier New"/>
                <w:color w:val="000000"/>
                <w:lang w:eastAsia="de-DE"/>
              </w:rPr>
              <w:t>-,-</w:t>
            </w:r>
            <w:proofErr w:type="gramEnd"/>
            <w:r w:rsidRPr="007B2E1B">
              <w:rPr>
                <w:rFonts w:ascii="Courier New" w:hAnsi="Courier New" w:cs="Courier New"/>
                <w:color w:val="000000"/>
                <w:lang w:eastAsia="de-DE"/>
              </w:rPr>
              <w:t>, v_V1530Ext,-,-,-,false);</w:t>
            </w:r>
          </w:p>
          <w:p w:rsidR="007B2E1B" w:rsidRDefault="007B2E1B" w:rsidP="007B2E1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:rsidR="00063818" w:rsidRPr="00063818" w:rsidRDefault="00063818" w:rsidP="00063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</w:t>
            </w:r>
            <w:r w:rsidRPr="00063818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:rsidR="00766D2D" w:rsidRPr="0043377E" w:rsidRDefault="00766D2D" w:rsidP="00766D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818" w:rsidRPr="00063818" w:rsidRDefault="00063818" w:rsidP="00063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>function f_TC_7_1_1_3_7_NR5</w:t>
            </w:r>
            <w:proofErr w:type="gramStart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>GC(</w:t>
            </w:r>
            <w:proofErr w:type="gramEnd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:rsidR="00063818" w:rsidRDefault="00063818" w:rsidP="00063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>/UE power headroom reporting / Periodic reporting / DL pathloss change reporting</w:t>
            </w:r>
          </w:p>
          <w:p w:rsidR="00063818" w:rsidRDefault="00063818" w:rsidP="00063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063818" w:rsidRDefault="00063818" w:rsidP="00063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063818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:rsidR="00063818" w:rsidRDefault="00063818" w:rsidP="00063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 </w:t>
            </w:r>
          </w:p>
          <w:p w:rsidR="00063818" w:rsidRPr="00063818" w:rsidRDefault="00063818" w:rsidP="00063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  </w:t>
            </w:r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>//@sic R5s190767 sic@</w:t>
            </w:r>
          </w:p>
          <w:p w:rsidR="00063818" w:rsidRDefault="00063818" w:rsidP="00063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>NR_ResourceAllocation_Type</w:t>
            </w:r>
            <w:proofErr w:type="spellEnd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>v_NR_ResourceAllocation</w:t>
            </w:r>
            <w:proofErr w:type="spellEnd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ED5EB4" w:rsidRPr="00063818" w:rsidRDefault="00ED5EB4" w:rsidP="00063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 xml:space="preserve">var </w:t>
            </w:r>
            <w:proofErr w:type="spellStart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>NR_UplinkBWP_Type</w:t>
            </w:r>
            <w:proofErr w:type="spellEnd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>v_NR_</w:t>
            </w:r>
            <w:proofErr w:type="gramStart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>UplinkBWP</w:t>
            </w:r>
            <w:proofErr w:type="spellEnd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 xml:space="preserve"> ;</w:t>
            </w:r>
            <w:proofErr w:type="gramEnd"/>
          </w:p>
          <w:p w:rsidR="00766D2D" w:rsidRDefault="00063818" w:rsidP="00766D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06381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var </w:t>
            </w:r>
            <w:proofErr w:type="spellStart"/>
            <w:r w:rsidRPr="0006381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SubcarrierSpacing</w:t>
            </w:r>
            <w:proofErr w:type="spellEnd"/>
            <w:r w:rsidRPr="0006381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06381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v_SCS</w:t>
            </w:r>
            <w:proofErr w:type="spellEnd"/>
            <w:r w:rsidRPr="0006381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; //WA#</w:t>
            </w:r>
          </w:p>
          <w:p w:rsidR="00063818" w:rsidRDefault="00063818" w:rsidP="00766D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063818" w:rsidRDefault="00063818" w:rsidP="00766D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063818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:rsidR="00063818" w:rsidRDefault="00063818" w:rsidP="00766D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063818" w:rsidRPr="00063818" w:rsidRDefault="00063818" w:rsidP="00063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>//@</w:t>
            </w:r>
            <w:proofErr w:type="spellStart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 xml:space="preserve"> "Steps 1" </w:t>
            </w:r>
            <w:proofErr w:type="spellStart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063818" w:rsidRPr="00063818" w:rsidRDefault="00063818" w:rsidP="00063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>v_MAC_</w:t>
            </w:r>
            <w:proofErr w:type="gramStart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>f_NR_CellInfo_GetMAC_CellGroupConfig</w:t>
            </w:r>
            <w:proofErr w:type="spellEnd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063818" w:rsidRPr="00063818" w:rsidRDefault="00063818" w:rsidP="00063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>v_MAC_CellGroupConfig.phr_</w:t>
            </w:r>
            <w:proofErr w:type="gramStart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>Config</w:t>
            </w:r>
            <w:proofErr w:type="spellEnd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>= cs_38508_PHR_Config_Setup(cs_PHR_Config_7137(false,  sf500)); //@sic R5-197026 sic@</w:t>
            </w:r>
          </w:p>
          <w:p w:rsidR="00063818" w:rsidRPr="00063818" w:rsidRDefault="00063818" w:rsidP="00063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>f_NR_CellInfo_SetMAC_</w:t>
            </w:r>
            <w:proofErr w:type="gramStart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>v_MAC_CellGroupConfig</w:t>
            </w:r>
            <w:proofErr w:type="spellEnd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063818" w:rsidRPr="00063818" w:rsidRDefault="00063818" w:rsidP="00063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>SCGConfig</w:t>
            </w:r>
            <w:proofErr w:type="spellEnd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>= cs_38508_CellGroupConfig (</w:t>
            </w:r>
            <w:proofErr w:type="spellStart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>tsc_NR_CellGroupId_MCG</w:t>
            </w:r>
            <w:proofErr w:type="spellEnd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063818" w:rsidRPr="00063818" w:rsidRDefault="00063818" w:rsidP="00063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omit,</w:t>
            </w:r>
          </w:p>
          <w:p w:rsidR="00063818" w:rsidRPr="00063818" w:rsidRDefault="00063818" w:rsidP="00063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:rsidR="00063818" w:rsidRPr="00063818" w:rsidRDefault="00063818" w:rsidP="00063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>v_MAC_CellGroupConfig</w:t>
            </w:r>
            <w:proofErr w:type="spellEnd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063818" w:rsidRPr="00063818" w:rsidRDefault="00063818" w:rsidP="00063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 xml:space="preserve">     v_V1530</w:t>
            </w:r>
            <w:proofErr w:type="gramStart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>Ext :</w:t>
            </w:r>
            <w:proofErr w:type="gramEnd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>= cs_NR_RRCReconfiguration_v1530_IEs(bit2oct(encvalue(v_SCGConfig)));</w:t>
            </w:r>
          </w:p>
          <w:p w:rsidR="00063818" w:rsidRPr="00063818" w:rsidRDefault="00063818" w:rsidP="00063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proofErr w:type="spellStart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>t_Watchdog.start</w:t>
            </w:r>
            <w:proofErr w:type="spellEnd"/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063818" w:rsidRPr="00063818" w:rsidRDefault="00063818" w:rsidP="00063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 xml:space="preserve">     //The SS transmits UL grant to the UE at every 10ms in PDCCH occasion.</w:t>
            </w:r>
          </w:p>
          <w:p w:rsidR="00063818" w:rsidRPr="00063818" w:rsidRDefault="00063818" w:rsidP="00063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063818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proofErr w:type="spellStart"/>
            <w:r w:rsidRPr="0006381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</w:t>
            </w:r>
            <w:proofErr w:type="gramStart"/>
            <w:r w:rsidRPr="0006381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SCS</w:t>
            </w:r>
            <w:proofErr w:type="spellEnd"/>
            <w:r w:rsidRPr="0006381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:=</w:t>
            </w:r>
            <w:proofErr w:type="gramEnd"/>
            <w:r w:rsidRPr="0006381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06381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f_NR_CellInfo_GetSCS</w:t>
            </w:r>
            <w:proofErr w:type="spellEnd"/>
            <w:r w:rsidRPr="0006381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(nr_Cell1); //WA#</w:t>
            </w:r>
          </w:p>
          <w:p w:rsidR="00063818" w:rsidRPr="00063818" w:rsidRDefault="00063818" w:rsidP="00063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06381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if (</w:t>
            </w:r>
            <w:proofErr w:type="spellStart"/>
            <w:r w:rsidRPr="0006381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v_SCS</w:t>
            </w:r>
            <w:proofErr w:type="spellEnd"/>
            <w:r w:rsidRPr="0006381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== kHz30) </w:t>
            </w:r>
          </w:p>
          <w:p w:rsidR="00063818" w:rsidRPr="00063818" w:rsidRDefault="00063818" w:rsidP="00063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06381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{</w:t>
            </w:r>
          </w:p>
          <w:p w:rsidR="00063818" w:rsidRPr="00063818" w:rsidRDefault="00063818" w:rsidP="00063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06381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</w:t>
            </w:r>
            <w:proofErr w:type="spellStart"/>
            <w:r w:rsidRPr="0006381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f_NR_ULGrantConfiguration_</w:t>
            </w:r>
            <w:proofErr w:type="gramStart"/>
            <w:r w:rsidRPr="0006381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StartPeriodicGrant</w:t>
            </w:r>
            <w:proofErr w:type="spellEnd"/>
            <w:r w:rsidRPr="0006381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gramEnd"/>
            <w:r w:rsidRPr="0006381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nr_Cell1, </w:t>
            </w:r>
            <w:proofErr w:type="spellStart"/>
            <w:r w:rsidRPr="0006381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cs_TimingInfo_SubFrame</w:t>
            </w:r>
            <w:proofErr w:type="spellEnd"/>
            <w:r w:rsidRPr="0006381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(2), </w:t>
            </w:r>
            <w:proofErr w:type="spellStart"/>
            <w:r w:rsidRPr="0006381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v_NR_ResourceAllocation</w:t>
            </w:r>
            <w:proofErr w:type="spellEnd"/>
            <w:r w:rsidRPr="0006381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 10);</w:t>
            </w:r>
          </w:p>
          <w:p w:rsidR="00063818" w:rsidRPr="00063818" w:rsidRDefault="00063818" w:rsidP="00063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06381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} else {</w:t>
            </w:r>
          </w:p>
          <w:p w:rsidR="00063818" w:rsidRPr="00063818" w:rsidRDefault="00063818" w:rsidP="00063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06381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</w:t>
            </w:r>
            <w:proofErr w:type="spellStart"/>
            <w:r w:rsidRPr="0006381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f_NR_ULGrantConfiguration_</w:t>
            </w:r>
            <w:proofErr w:type="gramStart"/>
            <w:r w:rsidRPr="0006381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StartPeriodicGrant</w:t>
            </w:r>
            <w:proofErr w:type="spellEnd"/>
            <w:r w:rsidRPr="0006381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gramEnd"/>
            <w:r w:rsidRPr="0006381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nr_Cell1, </w:t>
            </w:r>
            <w:proofErr w:type="spellStart"/>
            <w:r w:rsidRPr="0006381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cs_TimingInfo_SubFrame</w:t>
            </w:r>
            <w:proofErr w:type="spellEnd"/>
            <w:r w:rsidRPr="0006381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(5), </w:t>
            </w:r>
            <w:proofErr w:type="spellStart"/>
            <w:r w:rsidRPr="0006381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v_NR_ResourceAllocation</w:t>
            </w:r>
            <w:proofErr w:type="spellEnd"/>
            <w:r w:rsidRPr="0006381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 10);</w:t>
            </w:r>
          </w:p>
          <w:p w:rsidR="00063818" w:rsidRDefault="00063818" w:rsidP="0006381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6381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}</w:t>
            </w:r>
          </w:p>
          <w:p w:rsidR="00063818" w:rsidRDefault="00063818" w:rsidP="00766D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7B2E1B" w:rsidRPr="007B2E1B" w:rsidRDefault="007B2E1B" w:rsidP="007B2E1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r w:rsidRPr="007B2E1B">
              <w:rPr>
                <w:rFonts w:ascii="Courier New" w:hAnsi="Courier New" w:cs="Courier New"/>
                <w:color w:val="000000"/>
                <w:lang w:eastAsia="de-DE"/>
              </w:rPr>
              <w:t>//@</w:t>
            </w:r>
            <w:proofErr w:type="spellStart"/>
            <w:r w:rsidRPr="007B2E1B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B2E1B">
              <w:rPr>
                <w:rFonts w:ascii="Courier New" w:hAnsi="Courier New" w:cs="Courier New"/>
                <w:color w:val="000000"/>
                <w:lang w:eastAsia="de-DE"/>
              </w:rPr>
              <w:t xml:space="preserve"> "Steps 2" </w:t>
            </w:r>
            <w:proofErr w:type="spellStart"/>
            <w:r w:rsidRPr="007B2E1B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B2E1B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7B2E1B" w:rsidRDefault="007B2E1B" w:rsidP="007B2E1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B2E1B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proofErr w:type="spellStart"/>
            <w:r w:rsidRPr="007B2E1B">
              <w:rPr>
                <w:rFonts w:ascii="Courier New" w:hAnsi="Courier New" w:cs="Courier New"/>
                <w:color w:val="000000"/>
                <w:lang w:eastAsia="de-DE"/>
              </w:rPr>
              <w:t>f_NR_SendRRCReconfiguration</w:t>
            </w:r>
            <w:proofErr w:type="spellEnd"/>
            <w:r w:rsidRPr="007B2E1B">
              <w:rPr>
                <w:rFonts w:ascii="Courier New" w:hAnsi="Courier New" w:cs="Courier New"/>
                <w:color w:val="000000"/>
                <w:lang w:eastAsia="de-DE"/>
              </w:rPr>
              <w:t xml:space="preserve"> (nr_Cell1, </w:t>
            </w:r>
            <w:proofErr w:type="gramStart"/>
            <w:r w:rsidRPr="007B2E1B">
              <w:rPr>
                <w:rFonts w:ascii="Courier New" w:hAnsi="Courier New" w:cs="Courier New"/>
                <w:color w:val="000000"/>
                <w:lang w:eastAsia="de-DE"/>
              </w:rPr>
              <w:t>-,-</w:t>
            </w:r>
            <w:proofErr w:type="gramEnd"/>
            <w:r w:rsidRPr="007B2E1B">
              <w:rPr>
                <w:rFonts w:ascii="Courier New" w:hAnsi="Courier New" w:cs="Courier New"/>
                <w:color w:val="000000"/>
                <w:lang w:eastAsia="de-DE"/>
              </w:rPr>
              <w:t>, v_V1530Ext,-,-,-,false);</w:t>
            </w:r>
          </w:p>
          <w:p w:rsidR="007B2E1B" w:rsidRDefault="007B2E1B" w:rsidP="007B2E1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063818" w:rsidRPr="00DA356D" w:rsidRDefault="00063818" w:rsidP="00766D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r w:rsidRPr="00063818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</w:tc>
      </w:tr>
    </w:tbl>
    <w:p w:rsidR="004D6DF7" w:rsidRDefault="004D6DF7" w:rsidP="004D6DF7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7" w:name="_Toc92382229"/>
      <w:r w:rsidRPr="00B52828">
        <w:rPr>
          <w:rFonts w:cs="Arial"/>
          <w:b/>
          <w:color w:val="000000"/>
          <w:lang w:eastAsia="en-GB"/>
        </w:rPr>
        <w:lastRenderedPageBreak/>
        <w:t xml:space="preserve">Correction to </w:t>
      </w:r>
      <w:r w:rsidRPr="0043377E">
        <w:rPr>
          <w:rFonts w:cs="Arial"/>
          <w:lang w:eastAsia="en-GB"/>
        </w:rPr>
        <w:t>f_TC_7_1_1_</w:t>
      </w:r>
      <w:r>
        <w:rPr>
          <w:rFonts w:cs="Arial"/>
          <w:lang w:eastAsia="en-GB"/>
        </w:rPr>
        <w:t>3</w:t>
      </w:r>
      <w:r w:rsidRPr="0043377E">
        <w:rPr>
          <w:rFonts w:cs="Arial"/>
          <w:lang w:eastAsia="en-GB"/>
        </w:rPr>
        <w:t>_</w:t>
      </w:r>
      <w:r>
        <w:rPr>
          <w:rFonts w:cs="Arial"/>
          <w:lang w:eastAsia="en-GB"/>
        </w:rPr>
        <w:t>7</w:t>
      </w:r>
      <w:r w:rsidRPr="0043377E">
        <w:rPr>
          <w:rFonts w:cs="Arial"/>
          <w:lang w:eastAsia="en-GB"/>
        </w:rPr>
        <w:t>_</w:t>
      </w:r>
      <w:r>
        <w:rPr>
          <w:rFonts w:cs="Arial"/>
          <w:lang w:eastAsia="en-GB"/>
        </w:rPr>
        <w:t>ENDC</w:t>
      </w:r>
      <w:bookmarkEnd w:id="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D6DF7" w:rsidTr="005148E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DF7" w:rsidRDefault="004D6DF7" w:rsidP="005148E9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DF7" w:rsidRPr="00CC39F9" w:rsidRDefault="004D6DF7" w:rsidP="005148E9">
            <w:pPr>
              <w:rPr>
                <w:rFonts w:ascii="Arial" w:hAnsi="Arial" w:cs="Arial"/>
                <w:lang w:eastAsia="en-GB"/>
              </w:rPr>
            </w:pPr>
            <w:r w:rsidRPr="0043377E">
              <w:rPr>
                <w:rFonts w:ascii="Arial" w:hAnsi="Arial" w:cs="Arial"/>
                <w:lang w:eastAsia="en-GB"/>
              </w:rPr>
              <w:t>f_TC_7_1_1_</w:t>
            </w:r>
            <w:r>
              <w:rPr>
                <w:rFonts w:ascii="Arial" w:hAnsi="Arial" w:cs="Arial"/>
                <w:lang w:eastAsia="en-GB"/>
              </w:rPr>
              <w:t>3</w:t>
            </w:r>
            <w:r w:rsidRPr="0043377E">
              <w:rPr>
                <w:rFonts w:ascii="Arial" w:hAnsi="Arial" w:cs="Arial"/>
                <w:lang w:eastAsia="en-GB"/>
              </w:rPr>
              <w:t>_</w:t>
            </w:r>
            <w:r>
              <w:rPr>
                <w:rFonts w:ascii="Arial" w:hAnsi="Arial" w:cs="Arial"/>
                <w:lang w:eastAsia="en-GB"/>
              </w:rPr>
              <w:t>7</w:t>
            </w:r>
            <w:r w:rsidRPr="0043377E">
              <w:rPr>
                <w:rFonts w:ascii="Arial" w:hAnsi="Arial" w:cs="Arial"/>
                <w:lang w:eastAsia="en-GB"/>
              </w:rPr>
              <w:t>_</w:t>
            </w:r>
            <w:r>
              <w:rPr>
                <w:rFonts w:ascii="Arial" w:hAnsi="Arial" w:cs="Arial"/>
                <w:lang w:eastAsia="en-GB"/>
              </w:rPr>
              <w:t>ENDC</w:t>
            </w:r>
          </w:p>
        </w:tc>
      </w:tr>
      <w:tr w:rsidR="004D6DF7" w:rsidTr="005148E9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DF7" w:rsidRDefault="004D6DF7" w:rsidP="005148E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B83" w:rsidRDefault="00C06B83" w:rsidP="00C06B83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</w:rPr>
            </w:pPr>
            <w:r>
              <w:rPr>
                <w:rFonts w:cs="Arial"/>
                <w:lang w:eastAsia="en-GB"/>
              </w:rPr>
              <w:t xml:space="preserve">In test case 7.1.1.3.7, for FR2 120Khz, </w:t>
            </w:r>
            <w:r w:rsidRPr="008734F4">
              <w:rPr>
                <w:noProof/>
              </w:rPr>
              <w:t>based on the UL-DL pattern configuration and K2=4</w:t>
            </w:r>
            <w:r>
              <w:rPr>
                <w:noProof/>
              </w:rPr>
              <w:t xml:space="preserve">, it is recommended to choose subframe 5, slot 0 for the UL grant scheduling to expect UL Data on subframe 5, slot 4 </w:t>
            </w:r>
            <w:r w:rsidR="00665706">
              <w:rPr>
                <w:noProof/>
              </w:rPr>
              <w:t>so that TTCN can control the subframe where the UL Grant is transmitted</w:t>
            </w:r>
          </w:p>
          <w:p w:rsidR="00C06B83" w:rsidRDefault="00C06B83" w:rsidP="00C06B83">
            <w:pPr>
              <w:pStyle w:val="CRCoverPage"/>
              <w:spacing w:after="0"/>
              <w:rPr>
                <w:noProof/>
              </w:rPr>
            </w:pPr>
          </w:p>
          <w:p w:rsidR="00E167C0" w:rsidRDefault="00C06B83" w:rsidP="00665706">
            <w:pPr>
              <w:pStyle w:val="CRCoverPage"/>
              <w:spacing w:after="0"/>
              <w:ind w:left="720"/>
              <w:rPr>
                <w:noProof/>
              </w:rPr>
            </w:pPr>
            <w:r>
              <w:rPr>
                <w:noProof/>
              </w:rPr>
              <w:t xml:space="preserve">Similarly, for FR1 30Khz, </w:t>
            </w:r>
            <w:r w:rsidRPr="008734F4">
              <w:rPr>
                <w:noProof/>
              </w:rPr>
              <w:t>based on the UL-DL pattern configuration and K2=4</w:t>
            </w:r>
            <w:r>
              <w:rPr>
                <w:noProof/>
              </w:rPr>
              <w:t xml:space="preserve">, it is recommended to choose subframe 2, slot 0 for the UL grant scheduling to expect the UL Data on subframe 4, slot 0 </w:t>
            </w:r>
            <w:r w:rsidR="00665706">
              <w:rPr>
                <w:noProof/>
              </w:rPr>
              <w:t>so that TTCN can control the subframe where the UL Grant is transmitted.</w:t>
            </w:r>
          </w:p>
          <w:p w:rsidR="00665706" w:rsidRDefault="00665706" w:rsidP="00665706">
            <w:pPr>
              <w:pStyle w:val="CRCoverPage"/>
              <w:spacing w:after="0"/>
              <w:ind w:left="720"/>
              <w:rPr>
                <w:noProof/>
              </w:rPr>
            </w:pPr>
          </w:p>
          <w:p w:rsidR="00C06B83" w:rsidRPr="009B0B50" w:rsidRDefault="00C06B83" w:rsidP="00C06B83">
            <w:pPr>
              <w:pStyle w:val="CRCoverPage"/>
              <w:numPr>
                <w:ilvl w:val="0"/>
                <w:numId w:val="36"/>
              </w:numPr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lastRenderedPageBreak/>
              <w:t>In the 7.1.1.3.7 ENDC, TP1 should be tested accurately as per Prose where Steps 3 and 4 can happen in any order.</w:t>
            </w:r>
          </w:p>
        </w:tc>
      </w:tr>
      <w:tr w:rsidR="004D6DF7" w:rsidTr="005148E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DF7" w:rsidRDefault="004D6DF7" w:rsidP="005148E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B83" w:rsidRDefault="00C06B83" w:rsidP="00C06B83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</w:rPr>
            </w:pPr>
            <w:r w:rsidRPr="008734F4">
              <w:rPr>
                <w:noProof/>
              </w:rPr>
              <w:t>Changed the subframe to 2 when SCS 30 is configured</w:t>
            </w:r>
          </w:p>
          <w:p w:rsidR="00C06B83" w:rsidRDefault="00C06B83" w:rsidP="00C06B83">
            <w:pPr>
              <w:pStyle w:val="CRCoverPage"/>
              <w:spacing w:after="0"/>
              <w:ind w:left="720"/>
              <w:rPr>
                <w:noProof/>
              </w:rPr>
            </w:pPr>
            <w:r w:rsidRPr="008734F4">
              <w:rPr>
                <w:noProof/>
              </w:rPr>
              <w:t xml:space="preserve">Changed the subframe to </w:t>
            </w:r>
            <w:r>
              <w:rPr>
                <w:noProof/>
              </w:rPr>
              <w:t>5</w:t>
            </w:r>
            <w:r w:rsidRPr="008734F4">
              <w:rPr>
                <w:noProof/>
              </w:rPr>
              <w:t xml:space="preserve"> when SCS </w:t>
            </w:r>
            <w:r>
              <w:rPr>
                <w:noProof/>
              </w:rPr>
              <w:t>12</w:t>
            </w:r>
            <w:r w:rsidRPr="008734F4">
              <w:rPr>
                <w:noProof/>
              </w:rPr>
              <w:t>0 is configured</w:t>
            </w:r>
          </w:p>
          <w:p w:rsidR="00C06B83" w:rsidRDefault="00C06B83" w:rsidP="00C06B83">
            <w:pPr>
              <w:pStyle w:val="CRCoverPage"/>
              <w:spacing w:after="0"/>
              <w:ind w:left="720"/>
              <w:rPr>
                <w:noProof/>
              </w:rPr>
            </w:pPr>
          </w:p>
          <w:p w:rsidR="004D6DF7" w:rsidRPr="00C06B83" w:rsidRDefault="00C06B83" w:rsidP="005148E9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Introduced the alt mechanism </w:t>
            </w:r>
            <w:r w:rsidR="00443FA3">
              <w:rPr>
                <w:noProof/>
              </w:rPr>
              <w:t xml:space="preserve">at Steps 3 and 4 </w:t>
            </w:r>
            <w:r>
              <w:rPr>
                <w:noProof/>
              </w:rPr>
              <w:t xml:space="preserve">to handle the </w:t>
            </w:r>
            <w:r w:rsidRPr="006E47DD">
              <w:t>MAC PDU containing Power Headroom MAC Control Element</w:t>
            </w:r>
            <w:r>
              <w:rPr>
                <w:noProof/>
              </w:rPr>
              <w:t xml:space="preserve"> and </w:t>
            </w:r>
            <w:proofErr w:type="spellStart"/>
            <w:r w:rsidRPr="006E47DD">
              <w:rPr>
                <w:i/>
                <w:iCs/>
              </w:rPr>
              <w:t>RRCReconfigurationComplete</w:t>
            </w:r>
            <w:proofErr w:type="spellEnd"/>
            <w:r>
              <w:rPr>
                <w:noProof/>
              </w:rPr>
              <w:t xml:space="preserve"> as done similarly to Steps 10 and 11</w:t>
            </w:r>
          </w:p>
        </w:tc>
      </w:tr>
      <w:tr w:rsidR="004D6DF7" w:rsidTr="005148E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DF7" w:rsidRDefault="004D6DF7" w:rsidP="005148E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DF7" w:rsidRPr="00CC39F9" w:rsidRDefault="004D6DF7" w:rsidP="005148E9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MAC_ENDC_NR</w:t>
            </w:r>
          </w:p>
        </w:tc>
      </w:tr>
      <w:tr w:rsidR="004D6DF7" w:rsidTr="005148E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DF7" w:rsidRDefault="004D6DF7" w:rsidP="005148E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DF7" w:rsidRDefault="004D6DF7" w:rsidP="005148E9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4D6DF7" w:rsidRDefault="004D6DF7" w:rsidP="004D6DF7">
      <w:pPr>
        <w:spacing w:after="0"/>
        <w:rPr>
          <w:rFonts w:ascii="Arial" w:hAnsi="Arial"/>
          <w:b/>
          <w:lang w:eastAsia="en-GB"/>
        </w:rPr>
      </w:pPr>
    </w:p>
    <w:p w:rsidR="004D6DF7" w:rsidRDefault="004D6DF7" w:rsidP="004D6DF7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D6DF7" w:rsidRPr="00CD057D" w:rsidTr="005148E9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EB4" w:rsidRPr="00ED5EB4" w:rsidRDefault="00ED5EB4" w:rsidP="00ED5E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D5EB4">
              <w:rPr>
                <w:rFonts w:ascii="Courier New" w:hAnsi="Courier New" w:cs="Courier New"/>
                <w:color w:val="000000"/>
                <w:lang w:eastAsia="de-DE"/>
              </w:rPr>
              <w:t>function f_TC_7_1_1_3_7_ENDC_</w:t>
            </w:r>
            <w:proofErr w:type="gramStart"/>
            <w:r w:rsidRPr="00ED5EB4">
              <w:rPr>
                <w:rFonts w:ascii="Courier New" w:hAnsi="Courier New" w:cs="Courier New"/>
                <w:color w:val="000000"/>
                <w:lang w:eastAsia="de-DE"/>
              </w:rPr>
              <w:t>NR(</w:t>
            </w:r>
            <w:proofErr w:type="gramEnd"/>
            <w:r w:rsidRPr="00ED5EB4">
              <w:rPr>
                <w:rFonts w:ascii="Courier New" w:hAnsi="Courier New" w:cs="Courier New"/>
                <w:color w:val="000000"/>
                <w:lang w:eastAsia="de-DE"/>
              </w:rPr>
              <w:t>) runs on ENDC_NR_PTC</w:t>
            </w:r>
          </w:p>
          <w:p w:rsidR="004D6DF7" w:rsidRDefault="00ED5EB4" w:rsidP="00ED5E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D5EB4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ED5EB4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ED5EB4">
              <w:rPr>
                <w:rFonts w:ascii="Courier New" w:hAnsi="Courier New" w:cs="Courier New"/>
                <w:color w:val="000000"/>
                <w:lang w:eastAsia="de-DE"/>
              </w:rPr>
              <w:t>/UE power headroom reporting / Periodic reporting / DL pathloss change reporting</w:t>
            </w:r>
          </w:p>
          <w:p w:rsidR="00ED5EB4" w:rsidRDefault="004D6DF7" w:rsidP="005148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:rsidR="004D6DF7" w:rsidRDefault="00ED5EB4" w:rsidP="005148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  </w:t>
            </w:r>
            <w:r w:rsidR="004D6DF7" w:rsidRPr="00063818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:rsidR="004D6DF7" w:rsidRDefault="004D6DF7" w:rsidP="005148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 </w:t>
            </w:r>
          </w:p>
          <w:p w:rsidR="00ED5EB4" w:rsidRPr="00ED5EB4" w:rsidRDefault="004D6DF7" w:rsidP="00ED5E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="00ED5EB4" w:rsidRPr="00ED5EB4">
              <w:rPr>
                <w:rFonts w:ascii="Courier New" w:hAnsi="Courier New" w:cs="Courier New"/>
                <w:color w:val="000000"/>
                <w:lang w:eastAsia="de-DE"/>
              </w:rPr>
              <w:t xml:space="preserve">var </w:t>
            </w:r>
            <w:proofErr w:type="spellStart"/>
            <w:r w:rsidR="00ED5EB4" w:rsidRPr="00ED5EB4">
              <w:rPr>
                <w:rFonts w:ascii="Courier New" w:hAnsi="Courier New" w:cs="Courier New"/>
                <w:color w:val="000000"/>
                <w:lang w:eastAsia="de-DE"/>
              </w:rPr>
              <w:t>EUTRA_NR_Coordination_MSG</w:t>
            </w:r>
            <w:proofErr w:type="spellEnd"/>
            <w:r w:rsidR="00ED5EB4" w:rsidRPr="00ED5EB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="00ED5EB4" w:rsidRPr="00ED5EB4">
              <w:rPr>
                <w:rFonts w:ascii="Courier New" w:hAnsi="Courier New" w:cs="Courier New"/>
                <w:color w:val="000000"/>
                <w:lang w:eastAsia="de-DE"/>
              </w:rPr>
              <w:t>v_ReceivedMsg</w:t>
            </w:r>
            <w:proofErr w:type="spellEnd"/>
            <w:r w:rsidR="00ED5EB4" w:rsidRPr="00ED5EB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ED5EB4" w:rsidRPr="00ED5EB4" w:rsidRDefault="00ED5EB4" w:rsidP="00ED5E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D5EB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ED5EB4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ED5EB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D5EB4">
              <w:rPr>
                <w:rFonts w:ascii="Courier New" w:hAnsi="Courier New" w:cs="Courier New"/>
                <w:color w:val="000000"/>
                <w:lang w:eastAsia="de-DE"/>
              </w:rPr>
              <w:t>v_RRC_</w:t>
            </w:r>
            <w:proofErr w:type="gramStart"/>
            <w:r w:rsidRPr="00ED5EB4">
              <w:rPr>
                <w:rFonts w:ascii="Courier New" w:hAnsi="Courier New" w:cs="Courier New"/>
                <w:color w:val="000000"/>
                <w:lang w:eastAsia="de-DE"/>
              </w:rPr>
              <w:t>MsgRcvd</w:t>
            </w:r>
            <w:proofErr w:type="spellEnd"/>
            <w:r w:rsidRPr="00ED5EB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D5EB4">
              <w:rPr>
                <w:rFonts w:ascii="Courier New" w:hAnsi="Courier New" w:cs="Courier New"/>
                <w:color w:val="000000"/>
                <w:lang w:eastAsia="de-DE"/>
              </w:rPr>
              <w:t>= false;</w:t>
            </w:r>
          </w:p>
          <w:p w:rsidR="00310B98" w:rsidRDefault="00ED5EB4" w:rsidP="00ED5E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ED5EB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ED5EB4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ED5EB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D5EB4">
              <w:rPr>
                <w:rFonts w:ascii="Courier New" w:hAnsi="Courier New" w:cs="Courier New"/>
                <w:color w:val="000000"/>
                <w:lang w:eastAsia="de-DE"/>
              </w:rPr>
              <w:t>v_PHR_</w:t>
            </w:r>
            <w:proofErr w:type="gramStart"/>
            <w:r w:rsidRPr="00ED5EB4">
              <w:rPr>
                <w:rFonts w:ascii="Courier New" w:hAnsi="Courier New" w:cs="Courier New"/>
                <w:color w:val="000000"/>
                <w:lang w:eastAsia="de-DE"/>
              </w:rPr>
              <w:t>Rcvd</w:t>
            </w:r>
            <w:proofErr w:type="spellEnd"/>
            <w:r w:rsidRPr="00ED5EB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D5EB4">
              <w:rPr>
                <w:rFonts w:ascii="Courier New" w:hAnsi="Courier New" w:cs="Courier New"/>
                <w:color w:val="000000"/>
                <w:lang w:eastAsia="de-DE"/>
              </w:rPr>
              <w:t>= false;</w:t>
            </w:r>
            <w:r w:rsidR="004D6DF7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</w:t>
            </w:r>
          </w:p>
          <w:p w:rsidR="004D6DF7" w:rsidRDefault="004D6DF7" w:rsidP="00ED5E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</w:t>
            </w:r>
            <w:r w:rsidRPr="00063818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</w:p>
          <w:p w:rsidR="004D6DF7" w:rsidRDefault="004D6DF7" w:rsidP="005148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Pr="00063818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:rsidR="004D6DF7" w:rsidRDefault="004D6DF7" w:rsidP="005148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:rsidR="00310B98" w:rsidRPr="00310B98" w:rsidRDefault="004D6DF7" w:rsidP="00310B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="00310B98" w:rsidRPr="00310B98">
              <w:rPr>
                <w:rFonts w:ascii="Courier New" w:hAnsi="Courier New" w:cs="Courier New"/>
                <w:color w:val="000000"/>
                <w:lang w:eastAsia="de-DE"/>
              </w:rPr>
              <w:t>//@</w:t>
            </w:r>
            <w:proofErr w:type="spellStart"/>
            <w:r w:rsidR="00310B98" w:rsidRPr="00310B9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="00310B98" w:rsidRPr="00310B98">
              <w:rPr>
                <w:rFonts w:ascii="Courier New" w:hAnsi="Courier New" w:cs="Courier New"/>
                <w:color w:val="000000"/>
                <w:lang w:eastAsia="de-DE"/>
              </w:rPr>
              <w:t xml:space="preserve"> "Steps 2&amp;4" </w:t>
            </w:r>
            <w:proofErr w:type="spellStart"/>
            <w:r w:rsidR="00310B98" w:rsidRPr="00310B9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="00310B98" w:rsidRPr="00310B98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310B98" w:rsidRPr="00310B98" w:rsidRDefault="00310B98" w:rsidP="00310B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v_MAC_</w:t>
            </w:r>
            <w:proofErr w:type="gramStart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f_NR_CellInfo_GetMAC_CellGroupConfig</w:t>
            </w:r>
            <w:proofErr w:type="spellEnd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310B98" w:rsidRPr="00310B98" w:rsidRDefault="00310B98" w:rsidP="00310B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v_MAC_CellGroupConfig.phr_</w:t>
            </w:r>
            <w:proofErr w:type="gramStart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Config</w:t>
            </w:r>
            <w:proofErr w:type="spellEnd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= cs_38508_PHR_Config_Setup(cs_PHR_Config_7137(-, sf500));</w:t>
            </w:r>
          </w:p>
          <w:p w:rsidR="00310B98" w:rsidRPr="00310B98" w:rsidRDefault="00310B98" w:rsidP="00310B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f_NR_CellInfo_SetMAC_</w:t>
            </w:r>
            <w:proofErr w:type="gramStart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v_MAC_CellGroupConfig</w:t>
            </w:r>
            <w:proofErr w:type="spellEnd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310B98" w:rsidRPr="00310B98" w:rsidRDefault="00310B98" w:rsidP="00310B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SCGConfig</w:t>
            </w:r>
            <w:proofErr w:type="spellEnd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= cs_38508_CellGroupConfig (</w:t>
            </w:r>
            <w:proofErr w:type="spellStart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tsc_NR_CellGroupId_SCG</w:t>
            </w:r>
            <w:proofErr w:type="spellEnd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310B98" w:rsidRPr="00310B98" w:rsidRDefault="00310B98" w:rsidP="00310B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omit,</w:t>
            </w:r>
          </w:p>
          <w:p w:rsidR="00310B98" w:rsidRPr="00310B98" w:rsidRDefault="00310B98" w:rsidP="00310B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:rsidR="00310B98" w:rsidRPr="00310B98" w:rsidRDefault="00310B98" w:rsidP="00310B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v_MAC_CellGroupConfig</w:t>
            </w:r>
            <w:proofErr w:type="spellEnd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310B98" w:rsidRPr="00310B98" w:rsidRDefault="00310B98" w:rsidP="00310B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310B98" w:rsidRPr="00310B98" w:rsidRDefault="00310B98" w:rsidP="00310B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spellStart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f_NR_SendRRCReconfigurationContentsToEUTRA</w:t>
            </w:r>
            <w:proofErr w:type="spellEnd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 xml:space="preserve"> (omit, </w:t>
            </w:r>
            <w:proofErr w:type="spellStart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v_SCGConfig</w:t>
            </w:r>
            <w:proofErr w:type="spellEnd"/>
            <w:proofErr w:type="gramStart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);  /</w:t>
            </w:r>
            <w:proofErr w:type="gramEnd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 xml:space="preserve">/ Now send </w:t>
            </w:r>
            <w:proofErr w:type="spellStart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octetstrings</w:t>
            </w:r>
            <w:proofErr w:type="spellEnd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 xml:space="preserve"> to EUTRA</w:t>
            </w:r>
          </w:p>
          <w:p w:rsidR="00310B98" w:rsidRPr="00310B98" w:rsidRDefault="00310B98" w:rsidP="00310B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310B98" w:rsidRPr="00310B98" w:rsidRDefault="00310B98" w:rsidP="00310B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 xml:space="preserve">   //The SS transmits UL grant to the UE at every 10ms in PDCCH occasion.</w:t>
            </w:r>
          </w:p>
          <w:p w:rsidR="00310B98" w:rsidRPr="00310B98" w:rsidRDefault="00310B98" w:rsidP="00310B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spellStart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TimingUL</w:t>
            </w:r>
            <w:proofErr w:type="spellEnd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f_NR_GetNextSendOccasion_UL</w:t>
            </w:r>
            <w:proofErr w:type="spellEnd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(nr_Cell1, 100); //@sic R5s191093 sic@</w:t>
            </w:r>
          </w:p>
          <w:p w:rsidR="004D6DF7" w:rsidRPr="00310B98" w:rsidRDefault="00310B98" w:rsidP="00310B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spellStart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f_NR_ULGrantConfiguration_</w:t>
            </w:r>
            <w:proofErr w:type="gramStart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StartPeriodicGrant</w:t>
            </w:r>
            <w:proofErr w:type="spellEnd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v_TimingUL</w:t>
            </w:r>
            <w:proofErr w:type="spellEnd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v_NR_ResourceAllocation</w:t>
            </w:r>
            <w:proofErr w:type="spellEnd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, 10);</w:t>
            </w:r>
          </w:p>
          <w:p w:rsidR="004D6DF7" w:rsidRDefault="004D6DF7" w:rsidP="005148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:rsidR="0012699E" w:rsidRPr="0012699E" w:rsidRDefault="00B97289" w:rsidP="001269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</w:t>
            </w:r>
            <w:r w:rsidR="0012699E" w:rsidRPr="0012699E">
              <w:rPr>
                <w:rFonts w:ascii="Courier New" w:hAnsi="Courier New" w:cs="Courier New"/>
                <w:color w:val="000000"/>
                <w:lang w:eastAsia="de-DE"/>
              </w:rPr>
              <w:t>//@</w:t>
            </w:r>
            <w:proofErr w:type="spellStart"/>
            <w:r w:rsidR="0012699E" w:rsidRPr="0012699E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="0012699E" w:rsidRPr="0012699E">
              <w:rPr>
                <w:rFonts w:ascii="Courier New" w:hAnsi="Courier New" w:cs="Courier New"/>
                <w:color w:val="000000"/>
                <w:lang w:eastAsia="de-DE"/>
              </w:rPr>
              <w:t xml:space="preserve"> "Steps 3" </w:t>
            </w:r>
            <w:proofErr w:type="spellStart"/>
            <w:r w:rsidR="0012699E" w:rsidRPr="0012699E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="0012699E" w:rsidRPr="0012699E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12699E" w:rsidRPr="0012699E" w:rsidRDefault="0012699E" w:rsidP="001269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699E">
              <w:rPr>
                <w:rFonts w:ascii="Courier New" w:hAnsi="Courier New" w:cs="Courier New"/>
                <w:b/>
                <w:color w:val="000000"/>
                <w:lang w:eastAsia="de-DE"/>
              </w:rPr>
              <w:lastRenderedPageBreak/>
              <w:t xml:space="preserve">  </w:t>
            </w:r>
            <w:proofErr w:type="spellStart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SYSIND.receive</w:t>
            </w:r>
            <w:proofErr w:type="spellEnd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car_NR_SYSTEM_MultiEntryPHR_</w:t>
            </w:r>
            <w:proofErr w:type="gramStart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cr_NR_MAC_CE_MultiEntryPHR</w:t>
            </w:r>
            <w:proofErr w:type="spellEnd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 xml:space="preserve">(?)))-&gt;value </w:t>
            </w:r>
            <w:proofErr w:type="spellStart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v_NR_SYSTEM_IND</w:t>
            </w:r>
            <w:proofErr w:type="spellEnd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12699E" w:rsidRPr="0012699E" w:rsidRDefault="0012699E" w:rsidP="001269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spellStart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__FILE__, __LINE__, "Step 3");</w:t>
            </w:r>
          </w:p>
          <w:p w:rsidR="00B97289" w:rsidRPr="0012699E" w:rsidRDefault="0012699E" w:rsidP="001269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 xml:space="preserve">  v_TimingInfo</w:t>
            </w:r>
            <w:proofErr w:type="gramStart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v_NR_SYSTEM_IND.Common.TimingInfo.SubFrame</w:t>
            </w:r>
            <w:proofErr w:type="spellEnd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B97289" w:rsidRDefault="00B97289" w:rsidP="005148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:rsidR="004D6DF7" w:rsidRDefault="004D6DF7" w:rsidP="005148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</w:t>
            </w:r>
            <w:r w:rsidRPr="00063818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:rsidR="0012699E" w:rsidRDefault="0012699E" w:rsidP="005148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:rsidR="0012699E" w:rsidRPr="0012699E" w:rsidRDefault="0012699E" w:rsidP="001269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</w:t>
            </w:r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//@</w:t>
            </w:r>
            <w:proofErr w:type="spellStart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 xml:space="preserve"> "Steps 9&amp; 11" </w:t>
            </w:r>
            <w:proofErr w:type="spellStart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12699E" w:rsidRPr="0012699E" w:rsidRDefault="0012699E" w:rsidP="001269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v_MAC_CellGroupConfig.phr_</w:t>
            </w:r>
            <w:proofErr w:type="gramStart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Config</w:t>
            </w:r>
            <w:proofErr w:type="spellEnd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= cs_38508_PHR_Config_Setup(cs_PHR_Config_7137(-,-,dB3));</w:t>
            </w:r>
          </w:p>
          <w:p w:rsidR="0012699E" w:rsidRPr="0012699E" w:rsidRDefault="0012699E" w:rsidP="001269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f_NR_CellInfo_SetMAC_</w:t>
            </w:r>
            <w:proofErr w:type="gramStart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v_MAC_CellGroupConfig</w:t>
            </w:r>
            <w:proofErr w:type="spellEnd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12699E" w:rsidRPr="0012699E" w:rsidRDefault="0012699E" w:rsidP="001269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SCGConfig</w:t>
            </w:r>
            <w:proofErr w:type="spellEnd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= cs_38508_CellGroupConfig (</w:t>
            </w:r>
            <w:proofErr w:type="spellStart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tsc_NR_CellGroupId_SCG</w:t>
            </w:r>
            <w:proofErr w:type="spellEnd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12699E" w:rsidRPr="0012699E" w:rsidRDefault="0012699E" w:rsidP="001269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omit,</w:t>
            </w:r>
          </w:p>
          <w:p w:rsidR="0012699E" w:rsidRPr="0012699E" w:rsidRDefault="0012699E" w:rsidP="001269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:rsidR="0012699E" w:rsidRPr="0012699E" w:rsidRDefault="0012699E" w:rsidP="001269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v_MAC_CellGroupConfig</w:t>
            </w:r>
            <w:proofErr w:type="spellEnd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12699E" w:rsidRPr="0012699E" w:rsidRDefault="0012699E" w:rsidP="001269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 xml:space="preserve">    // PHR Prohibit Timer</w:t>
            </w:r>
          </w:p>
          <w:p w:rsidR="0012699E" w:rsidRPr="0012699E" w:rsidRDefault="0012699E" w:rsidP="001269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TimerMax</w:t>
            </w:r>
            <w:proofErr w:type="spellEnd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f_NR_SetTimerToleranceMax</w:t>
            </w:r>
            <w:proofErr w:type="spellEnd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 xml:space="preserve"> (nr_Cell1, l2Timer, 1.0);</w:t>
            </w:r>
          </w:p>
          <w:p w:rsidR="0012699E" w:rsidRPr="0012699E" w:rsidRDefault="0012699E" w:rsidP="001269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TimerMin</w:t>
            </w:r>
            <w:proofErr w:type="spellEnd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f_NR_SetTimerToleranceMin</w:t>
            </w:r>
            <w:proofErr w:type="spellEnd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 xml:space="preserve"> (nr_Cell1, l2Timer, 1.0);</w:t>
            </w:r>
          </w:p>
          <w:p w:rsidR="0012699E" w:rsidRDefault="0012699E" w:rsidP="001269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t_Watchdog.start</w:t>
            </w:r>
            <w:proofErr w:type="spellEnd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12699E" w:rsidRDefault="00157E07" w:rsidP="001269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f_NR_SendRRCReconfigurationContentsToEUTRA</w:t>
            </w:r>
            <w:proofErr w:type="spellEnd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 (omit, </w:t>
            </w:r>
            <w:proofErr w:type="spellStart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SCGConfig</w:t>
            </w:r>
            <w:proofErr w:type="spellEnd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,-</w:t>
            </w:r>
            <w:proofErr w:type="gramEnd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,-,false);  // Now send </w:t>
            </w:r>
            <w:proofErr w:type="spellStart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octetstrings</w:t>
            </w:r>
            <w:proofErr w:type="spellEnd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 to EUTRA</w:t>
            </w:r>
          </w:p>
          <w:p w:rsidR="00157E07" w:rsidRPr="00157E07" w:rsidRDefault="00157E07" w:rsidP="001269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4D6DF7" w:rsidRPr="0012699E" w:rsidRDefault="0012699E" w:rsidP="005148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Pr="00063818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</w:tc>
      </w:tr>
    </w:tbl>
    <w:p w:rsidR="004D6DF7" w:rsidRPr="00CD057D" w:rsidRDefault="004D6DF7" w:rsidP="004D6DF7">
      <w:pPr>
        <w:spacing w:after="0"/>
        <w:rPr>
          <w:rFonts w:ascii="Arial" w:hAnsi="Arial"/>
          <w:b/>
          <w:color w:val="000000"/>
          <w:lang w:eastAsia="en-GB"/>
        </w:rPr>
      </w:pPr>
    </w:p>
    <w:p w:rsidR="004D6DF7" w:rsidRPr="00CD057D" w:rsidRDefault="004D6DF7" w:rsidP="004D6DF7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D6DF7" w:rsidRPr="00CD057D" w:rsidTr="005148E9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B98" w:rsidRPr="00ED5EB4" w:rsidRDefault="00310B98" w:rsidP="00310B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D5EB4">
              <w:rPr>
                <w:rFonts w:ascii="Courier New" w:hAnsi="Courier New" w:cs="Courier New"/>
                <w:color w:val="000000"/>
                <w:lang w:eastAsia="de-DE"/>
              </w:rPr>
              <w:t>function f_TC_7_1_1_3_7_ENDC_</w:t>
            </w:r>
            <w:proofErr w:type="gramStart"/>
            <w:r w:rsidRPr="00ED5EB4">
              <w:rPr>
                <w:rFonts w:ascii="Courier New" w:hAnsi="Courier New" w:cs="Courier New"/>
                <w:color w:val="000000"/>
                <w:lang w:eastAsia="de-DE"/>
              </w:rPr>
              <w:t>NR(</w:t>
            </w:r>
            <w:proofErr w:type="gramEnd"/>
            <w:r w:rsidRPr="00ED5EB4">
              <w:rPr>
                <w:rFonts w:ascii="Courier New" w:hAnsi="Courier New" w:cs="Courier New"/>
                <w:color w:val="000000"/>
                <w:lang w:eastAsia="de-DE"/>
              </w:rPr>
              <w:t>) runs on ENDC_NR_PTC</w:t>
            </w:r>
          </w:p>
          <w:p w:rsidR="00310B98" w:rsidRDefault="00310B98" w:rsidP="00310B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D5EB4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ED5EB4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ED5EB4">
              <w:rPr>
                <w:rFonts w:ascii="Courier New" w:hAnsi="Courier New" w:cs="Courier New"/>
                <w:color w:val="000000"/>
                <w:lang w:eastAsia="de-DE"/>
              </w:rPr>
              <w:t>/UE power headroom reporting / Periodic reporting / DL pathloss change reporting</w:t>
            </w:r>
          </w:p>
          <w:p w:rsidR="00310B98" w:rsidRDefault="00310B98" w:rsidP="00310B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:rsidR="00310B98" w:rsidRDefault="00310B98" w:rsidP="00310B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  </w:t>
            </w:r>
            <w:r w:rsidRPr="00063818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:rsidR="00310B98" w:rsidRDefault="00310B98" w:rsidP="00310B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 </w:t>
            </w:r>
          </w:p>
          <w:p w:rsidR="00310B98" w:rsidRPr="00ED5EB4" w:rsidRDefault="00310B98" w:rsidP="00310B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Pr="00ED5EB4">
              <w:rPr>
                <w:rFonts w:ascii="Courier New" w:hAnsi="Courier New" w:cs="Courier New"/>
                <w:color w:val="000000"/>
                <w:lang w:eastAsia="de-DE"/>
              </w:rPr>
              <w:t xml:space="preserve">var </w:t>
            </w:r>
            <w:proofErr w:type="spellStart"/>
            <w:r w:rsidRPr="00ED5EB4">
              <w:rPr>
                <w:rFonts w:ascii="Courier New" w:hAnsi="Courier New" w:cs="Courier New"/>
                <w:color w:val="000000"/>
                <w:lang w:eastAsia="de-DE"/>
              </w:rPr>
              <w:t>EUTRA_NR_Coordination_MSG</w:t>
            </w:r>
            <w:proofErr w:type="spellEnd"/>
            <w:r w:rsidRPr="00ED5EB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D5EB4">
              <w:rPr>
                <w:rFonts w:ascii="Courier New" w:hAnsi="Courier New" w:cs="Courier New"/>
                <w:color w:val="000000"/>
                <w:lang w:eastAsia="de-DE"/>
              </w:rPr>
              <w:t>v_ReceivedMsg</w:t>
            </w:r>
            <w:proofErr w:type="spellEnd"/>
            <w:r w:rsidRPr="00ED5EB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310B98" w:rsidRPr="00ED5EB4" w:rsidRDefault="00310B98" w:rsidP="00310B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D5EB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ED5EB4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ED5EB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D5EB4">
              <w:rPr>
                <w:rFonts w:ascii="Courier New" w:hAnsi="Courier New" w:cs="Courier New"/>
                <w:color w:val="000000"/>
                <w:lang w:eastAsia="de-DE"/>
              </w:rPr>
              <w:t>v_RRC_</w:t>
            </w:r>
            <w:proofErr w:type="gramStart"/>
            <w:r w:rsidRPr="00ED5EB4">
              <w:rPr>
                <w:rFonts w:ascii="Courier New" w:hAnsi="Courier New" w:cs="Courier New"/>
                <w:color w:val="000000"/>
                <w:lang w:eastAsia="de-DE"/>
              </w:rPr>
              <w:t>MsgRcvd</w:t>
            </w:r>
            <w:proofErr w:type="spellEnd"/>
            <w:r w:rsidRPr="00ED5EB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D5EB4">
              <w:rPr>
                <w:rFonts w:ascii="Courier New" w:hAnsi="Courier New" w:cs="Courier New"/>
                <w:color w:val="000000"/>
                <w:lang w:eastAsia="de-DE"/>
              </w:rPr>
              <w:t>= false;</w:t>
            </w:r>
          </w:p>
          <w:p w:rsidR="00310B98" w:rsidRDefault="00310B98" w:rsidP="00310B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D5EB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ED5EB4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ED5EB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D5EB4">
              <w:rPr>
                <w:rFonts w:ascii="Courier New" w:hAnsi="Courier New" w:cs="Courier New"/>
                <w:color w:val="000000"/>
                <w:lang w:eastAsia="de-DE"/>
              </w:rPr>
              <w:t>v_PHR_</w:t>
            </w:r>
            <w:proofErr w:type="gramStart"/>
            <w:r w:rsidRPr="00ED5EB4">
              <w:rPr>
                <w:rFonts w:ascii="Courier New" w:hAnsi="Courier New" w:cs="Courier New"/>
                <w:color w:val="000000"/>
                <w:lang w:eastAsia="de-DE"/>
              </w:rPr>
              <w:t>Rcvd</w:t>
            </w:r>
            <w:proofErr w:type="spellEnd"/>
            <w:r w:rsidRPr="00ED5EB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ED5EB4">
              <w:rPr>
                <w:rFonts w:ascii="Courier New" w:hAnsi="Courier New" w:cs="Courier New"/>
                <w:color w:val="000000"/>
                <w:lang w:eastAsia="de-DE"/>
              </w:rPr>
              <w:t>= false;</w:t>
            </w:r>
          </w:p>
          <w:p w:rsidR="004D6DF7" w:rsidRPr="00310B98" w:rsidRDefault="00310B98" w:rsidP="00310B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Pr="00310B9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var </w:t>
            </w:r>
            <w:proofErr w:type="spellStart"/>
            <w:r w:rsidRPr="00310B9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SubcarrierSpacing</w:t>
            </w:r>
            <w:proofErr w:type="spellEnd"/>
            <w:r w:rsidRPr="00310B9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310B9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v_SCS</w:t>
            </w:r>
            <w:proofErr w:type="spellEnd"/>
            <w:r w:rsidRPr="00310B9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; //WA</w:t>
            </w:r>
            <w:r w:rsidR="009D6D6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#</w:t>
            </w:r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310B98" w:rsidRDefault="00310B98" w:rsidP="00310B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4D6DF7" w:rsidRDefault="004D6DF7" w:rsidP="005148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063818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:rsidR="004D6DF7" w:rsidRDefault="004D6DF7" w:rsidP="005148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 </w:t>
            </w:r>
          </w:p>
          <w:p w:rsidR="00310B98" w:rsidRPr="00310B98" w:rsidRDefault="004D6DF7" w:rsidP="00310B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  </w:t>
            </w:r>
            <w:r w:rsidR="00310B98" w:rsidRPr="00310B98">
              <w:rPr>
                <w:rFonts w:ascii="Courier New" w:hAnsi="Courier New" w:cs="Courier New"/>
                <w:color w:val="000000"/>
                <w:lang w:eastAsia="de-DE"/>
              </w:rPr>
              <w:t>//@</w:t>
            </w:r>
            <w:proofErr w:type="spellStart"/>
            <w:r w:rsidR="00310B98" w:rsidRPr="00310B9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="00310B98" w:rsidRPr="00310B98">
              <w:rPr>
                <w:rFonts w:ascii="Courier New" w:hAnsi="Courier New" w:cs="Courier New"/>
                <w:color w:val="000000"/>
                <w:lang w:eastAsia="de-DE"/>
              </w:rPr>
              <w:t xml:space="preserve"> "Steps 2&amp;4" </w:t>
            </w:r>
            <w:proofErr w:type="spellStart"/>
            <w:r w:rsidR="00310B98" w:rsidRPr="00310B9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="00310B98" w:rsidRPr="00310B98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310B98" w:rsidRPr="00310B98" w:rsidRDefault="00310B98" w:rsidP="00310B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v_MAC_</w:t>
            </w:r>
            <w:proofErr w:type="gramStart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f_NR_CellInfo_GetMAC_CellGroupConfig</w:t>
            </w:r>
            <w:proofErr w:type="spellEnd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310B98" w:rsidRPr="00310B98" w:rsidRDefault="00310B98" w:rsidP="00310B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v_MAC_CellGroupConfig.phr_</w:t>
            </w:r>
            <w:proofErr w:type="gramStart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Config</w:t>
            </w:r>
            <w:proofErr w:type="spellEnd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= cs_38508_PHR_Config_Setup(cs_PHR_Config_7137(-, sf500));</w:t>
            </w:r>
          </w:p>
          <w:p w:rsidR="00310B98" w:rsidRPr="00310B98" w:rsidRDefault="00310B98" w:rsidP="00310B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f_NR_CellInfo_SetMAC_</w:t>
            </w:r>
            <w:proofErr w:type="gramStart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v_MAC_CellGroupConfig</w:t>
            </w:r>
            <w:proofErr w:type="spellEnd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310B98" w:rsidRPr="00310B98" w:rsidRDefault="00310B98" w:rsidP="00310B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SCGConfig</w:t>
            </w:r>
            <w:proofErr w:type="spellEnd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= cs_38508_CellGroupConfig (</w:t>
            </w:r>
            <w:proofErr w:type="spellStart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tsc_NR_CellGroupId_SCG</w:t>
            </w:r>
            <w:proofErr w:type="spellEnd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310B98" w:rsidRPr="00310B98" w:rsidRDefault="00310B98" w:rsidP="00310B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omit,</w:t>
            </w:r>
          </w:p>
          <w:p w:rsidR="00310B98" w:rsidRPr="00310B98" w:rsidRDefault="00310B98" w:rsidP="00310B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 omit,</w:t>
            </w:r>
          </w:p>
          <w:p w:rsidR="00310B98" w:rsidRPr="00310B98" w:rsidRDefault="00310B98" w:rsidP="00310B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v_MAC_CellGroupConfig</w:t>
            </w:r>
            <w:proofErr w:type="spellEnd"/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310B98" w:rsidRPr="00310B98" w:rsidRDefault="00310B98" w:rsidP="00310B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7B2E1B" w:rsidRPr="00310B98" w:rsidRDefault="00310B98" w:rsidP="007B2E1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r w:rsidR="007B2E1B" w:rsidRPr="00310B98">
              <w:rPr>
                <w:rFonts w:ascii="Courier New" w:hAnsi="Courier New" w:cs="Courier New"/>
                <w:color w:val="000000"/>
                <w:lang w:eastAsia="de-DE"/>
              </w:rPr>
              <w:t>//The SS transmits UL grant to the UE at every 10ms in PDCCH occasion.</w:t>
            </w:r>
          </w:p>
          <w:p w:rsidR="007B2E1B" w:rsidRPr="00DE6B7B" w:rsidRDefault="007B2E1B" w:rsidP="007B2E1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spellStart"/>
            <w:r w:rsidRPr="00DE6B7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</w:t>
            </w:r>
            <w:proofErr w:type="gramStart"/>
            <w:r w:rsidRPr="00DE6B7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SCS</w:t>
            </w:r>
            <w:proofErr w:type="spellEnd"/>
            <w:r w:rsidRPr="00DE6B7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DE6B7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</w:t>
            </w:r>
            <w:proofErr w:type="spellStart"/>
            <w:r w:rsidRPr="00DE6B7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f_NR_CellInfo_GetSCS</w:t>
            </w:r>
            <w:proofErr w:type="spellEnd"/>
            <w:r w:rsidRPr="00DE6B7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(nr_Cell1); //WA#</w:t>
            </w:r>
          </w:p>
          <w:p w:rsidR="007B2E1B" w:rsidRPr="00DE6B7B" w:rsidRDefault="007B2E1B" w:rsidP="007B2E1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E6B7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if (</w:t>
            </w:r>
            <w:proofErr w:type="spellStart"/>
            <w:r w:rsidRPr="00DE6B7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v_SCS</w:t>
            </w:r>
            <w:proofErr w:type="spellEnd"/>
            <w:r w:rsidRPr="00DE6B7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== kHz30) </w:t>
            </w:r>
          </w:p>
          <w:p w:rsidR="007B2E1B" w:rsidRPr="00DE6B7B" w:rsidRDefault="007B2E1B" w:rsidP="007B2E1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E6B7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{</w:t>
            </w:r>
          </w:p>
          <w:p w:rsidR="007B2E1B" w:rsidRPr="00DE6B7B" w:rsidRDefault="007B2E1B" w:rsidP="007B2E1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E6B7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</w:t>
            </w:r>
            <w:proofErr w:type="spellStart"/>
            <w:r w:rsidRPr="00DE6B7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f_NR_ULGrantConfiguration_</w:t>
            </w:r>
            <w:proofErr w:type="gramStart"/>
            <w:r w:rsidRPr="00DE6B7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StartPeriodicGrant</w:t>
            </w:r>
            <w:proofErr w:type="spellEnd"/>
            <w:r w:rsidRPr="00DE6B7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gramEnd"/>
            <w:r w:rsidRPr="00DE6B7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nr_Cell1, </w:t>
            </w:r>
            <w:proofErr w:type="spellStart"/>
            <w:r w:rsidRPr="00DE6B7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cs_TimingInfo_SubFrame</w:t>
            </w:r>
            <w:proofErr w:type="spellEnd"/>
            <w:r w:rsidRPr="00DE6B7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(2), </w:t>
            </w:r>
            <w:proofErr w:type="spellStart"/>
            <w:r w:rsidRPr="00DE6B7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v_NR_ResourceAllocation</w:t>
            </w:r>
            <w:proofErr w:type="spellEnd"/>
            <w:r w:rsidRPr="00DE6B7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 10);</w:t>
            </w:r>
          </w:p>
          <w:p w:rsidR="007B2E1B" w:rsidRPr="00DE6B7B" w:rsidRDefault="007B2E1B" w:rsidP="007B2E1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E6B7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} else {</w:t>
            </w:r>
          </w:p>
          <w:p w:rsidR="007B2E1B" w:rsidRPr="00DE6B7B" w:rsidRDefault="007B2E1B" w:rsidP="007B2E1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E6B7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</w:t>
            </w:r>
            <w:proofErr w:type="spellStart"/>
            <w:r w:rsidRPr="00DE6B7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f_NR_ULGrantConfiguration_</w:t>
            </w:r>
            <w:proofErr w:type="gramStart"/>
            <w:r w:rsidRPr="00DE6B7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StartPeriodicGrant</w:t>
            </w:r>
            <w:proofErr w:type="spellEnd"/>
            <w:r w:rsidRPr="00DE6B7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gramEnd"/>
            <w:r w:rsidRPr="00DE6B7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nr_Cell1, </w:t>
            </w:r>
            <w:proofErr w:type="spellStart"/>
            <w:r w:rsidRPr="00DE6B7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cs_TimingInfo_SubFrame</w:t>
            </w:r>
            <w:proofErr w:type="spellEnd"/>
            <w:r w:rsidRPr="00DE6B7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(5), </w:t>
            </w:r>
            <w:proofErr w:type="spellStart"/>
            <w:r w:rsidRPr="00DE6B7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v_NR_ResourceAllocation</w:t>
            </w:r>
            <w:proofErr w:type="spellEnd"/>
            <w:r w:rsidRPr="00DE6B7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 10);</w:t>
            </w:r>
          </w:p>
          <w:p w:rsidR="007B2E1B" w:rsidRPr="00310B98" w:rsidRDefault="007B2E1B" w:rsidP="007B2E1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E6B7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}</w:t>
            </w:r>
          </w:p>
          <w:p w:rsidR="007B2E1B" w:rsidRDefault="007B2E1B" w:rsidP="00310B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310B98" w:rsidRPr="00310B98" w:rsidRDefault="007B2E1B" w:rsidP="00310B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color w:val="000000"/>
                <w:lang w:eastAsia="de-DE"/>
              </w:rPr>
              <w:t>f</w:t>
            </w:r>
            <w:r w:rsidRPr="007B2E1B">
              <w:rPr>
                <w:rFonts w:ascii="Courier New" w:hAnsi="Courier New" w:cs="Courier New"/>
                <w:color w:val="000000"/>
                <w:lang w:eastAsia="de-DE"/>
              </w:rPr>
              <w:t>_NR_SendRRCReconfigurationContentsToEUTRA</w:t>
            </w:r>
            <w:proofErr w:type="spellEnd"/>
            <w:r w:rsidRPr="007B2E1B">
              <w:rPr>
                <w:rFonts w:ascii="Courier New" w:hAnsi="Courier New" w:cs="Courier New"/>
                <w:color w:val="000000"/>
                <w:lang w:eastAsia="de-DE"/>
              </w:rPr>
              <w:t xml:space="preserve"> (omit, </w:t>
            </w:r>
            <w:proofErr w:type="spellStart"/>
            <w:r w:rsidRPr="007B2E1B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7B2E1B">
              <w:rPr>
                <w:rFonts w:ascii="Courier New" w:hAnsi="Courier New" w:cs="Courier New"/>
                <w:color w:val="000000"/>
                <w:lang w:eastAsia="de-DE"/>
              </w:rPr>
              <w:t>SCGConfig</w:t>
            </w:r>
            <w:proofErr w:type="spellEnd"/>
            <w:r w:rsidRPr="007B2E1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,-</w:t>
            </w:r>
            <w:proofErr w:type="gramEnd"/>
            <w:r w:rsidRPr="007B2E1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,-,false</w:t>
            </w:r>
            <w:r w:rsidRPr="007B2E1B">
              <w:rPr>
                <w:rFonts w:ascii="Courier New" w:hAnsi="Courier New" w:cs="Courier New"/>
                <w:color w:val="000000"/>
                <w:lang w:eastAsia="de-DE"/>
              </w:rPr>
              <w:t xml:space="preserve">);  // Now send </w:t>
            </w:r>
            <w:proofErr w:type="spellStart"/>
            <w:r w:rsidRPr="007B2E1B">
              <w:rPr>
                <w:rFonts w:ascii="Courier New" w:hAnsi="Courier New" w:cs="Courier New"/>
                <w:color w:val="000000"/>
                <w:lang w:eastAsia="de-DE"/>
              </w:rPr>
              <w:t>octetstrings</w:t>
            </w:r>
            <w:proofErr w:type="spellEnd"/>
            <w:r w:rsidRPr="007B2E1B">
              <w:rPr>
                <w:rFonts w:ascii="Courier New" w:hAnsi="Courier New" w:cs="Courier New"/>
                <w:color w:val="000000"/>
                <w:lang w:eastAsia="de-DE"/>
              </w:rPr>
              <w:t xml:space="preserve"> to EUTRA </w:t>
            </w:r>
            <w:r w:rsidRPr="007B2E1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WA#</w:t>
            </w:r>
          </w:p>
          <w:p w:rsidR="00310B98" w:rsidRPr="00310B98" w:rsidRDefault="00310B98" w:rsidP="00310B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B97289" w:rsidRPr="00B97289" w:rsidRDefault="00310B98" w:rsidP="00B9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10B98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r w:rsidR="00B97289"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//@</w:t>
            </w:r>
            <w:proofErr w:type="spellStart"/>
            <w:r w:rsidR="00B97289"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siclog</w:t>
            </w:r>
            <w:proofErr w:type="spellEnd"/>
            <w:r w:rsidR="00B97289"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"Steps 3-4" </w:t>
            </w:r>
            <w:proofErr w:type="spellStart"/>
            <w:r w:rsidR="00B97289"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siclog</w:t>
            </w:r>
            <w:proofErr w:type="spellEnd"/>
            <w:r w:rsidR="00B97289"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@</w:t>
            </w:r>
          </w:p>
          <w:p w:rsidR="00B97289" w:rsidRPr="00B97289" w:rsidRDefault="00B97289" w:rsidP="00B9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alt {</w:t>
            </w:r>
          </w:p>
          <w:p w:rsidR="00B97289" w:rsidRPr="00B97289" w:rsidRDefault="00B97289" w:rsidP="00B9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[not(</w:t>
            </w:r>
            <w:proofErr w:type="spellStart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v_RRC_MsgRcvd</w:t>
            </w:r>
            <w:proofErr w:type="spellEnd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)] </w:t>
            </w:r>
            <w:proofErr w:type="spellStart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EUTRA.receive</w:t>
            </w:r>
            <w:proofErr w:type="spellEnd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cmr_EUTRA_NR_OctetData</w:t>
            </w:r>
            <w:proofErr w:type="spellEnd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("Complete")) -&gt; value </w:t>
            </w:r>
            <w:proofErr w:type="spellStart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v_ReceivedMsg</w:t>
            </w:r>
            <w:proofErr w:type="spellEnd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</w:p>
          <w:p w:rsidR="00B97289" w:rsidRPr="00B97289" w:rsidRDefault="00B97289" w:rsidP="00B9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{</w:t>
            </w:r>
          </w:p>
          <w:p w:rsidR="00B97289" w:rsidRPr="00B97289" w:rsidRDefault="00B97289" w:rsidP="00B9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</w:t>
            </w:r>
            <w:proofErr w:type="spellStart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</w:t>
            </w:r>
            <w:proofErr w:type="gramStart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PreliminaryPass</w:t>
            </w:r>
            <w:proofErr w:type="spellEnd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gramEnd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__FILE__, __LINE__, "Step 4");</w:t>
            </w:r>
          </w:p>
          <w:p w:rsidR="00B97289" w:rsidRPr="00B97289" w:rsidRDefault="00B97289" w:rsidP="00B9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f_NR_CheckReceived_RRCReconfigurationComplete(valueof(v_ReceivedMsg));</w:t>
            </w:r>
          </w:p>
          <w:p w:rsidR="00B97289" w:rsidRPr="00B97289" w:rsidRDefault="00B97289" w:rsidP="00B9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</w:t>
            </w:r>
            <w:proofErr w:type="spellStart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v_RRC_</w:t>
            </w:r>
            <w:proofErr w:type="gramStart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MsgRcvd</w:t>
            </w:r>
            <w:proofErr w:type="spellEnd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true;</w:t>
            </w:r>
          </w:p>
          <w:p w:rsidR="00B97289" w:rsidRPr="00B97289" w:rsidRDefault="00B97289" w:rsidP="00B9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if (not(</w:t>
            </w:r>
            <w:proofErr w:type="spellStart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v_PHR_Rcvd</w:t>
            </w:r>
            <w:proofErr w:type="spellEnd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)) {</w:t>
            </w:r>
          </w:p>
          <w:p w:rsidR="00B97289" w:rsidRPr="00B97289" w:rsidRDefault="00B97289" w:rsidP="00B9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repeat;</w:t>
            </w:r>
          </w:p>
          <w:p w:rsidR="00B97289" w:rsidRPr="00B97289" w:rsidRDefault="00B97289" w:rsidP="00B9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}</w:t>
            </w:r>
          </w:p>
          <w:p w:rsidR="00B97289" w:rsidRPr="00B97289" w:rsidRDefault="00B97289" w:rsidP="00B9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}</w:t>
            </w:r>
          </w:p>
          <w:p w:rsidR="00B97289" w:rsidRPr="00B97289" w:rsidRDefault="00B97289" w:rsidP="00B9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// The UE transmits a MAC PDU containing Power Headroom MAC Control Element</w:t>
            </w:r>
          </w:p>
          <w:p w:rsidR="00B97289" w:rsidRPr="00B97289" w:rsidRDefault="00B97289" w:rsidP="00B9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[not(</w:t>
            </w:r>
            <w:proofErr w:type="spellStart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v_PHR_Rcvd</w:t>
            </w:r>
            <w:proofErr w:type="spellEnd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)] </w:t>
            </w:r>
            <w:proofErr w:type="spellStart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SYSIND.receive</w:t>
            </w:r>
            <w:proofErr w:type="spellEnd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car_NR_SYSTEM_MultiEntryPHR_</w:t>
            </w:r>
            <w:proofErr w:type="gramStart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IND</w:t>
            </w:r>
            <w:proofErr w:type="spellEnd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gramEnd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nr_Cell1, </w:t>
            </w:r>
            <w:proofErr w:type="spellStart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cr_NR_MAC_CE_MultiEntryPHR</w:t>
            </w:r>
            <w:proofErr w:type="spellEnd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(?)))-&gt;value </w:t>
            </w:r>
            <w:proofErr w:type="spellStart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v_NR_SYSTEM_IND</w:t>
            </w:r>
            <w:proofErr w:type="spellEnd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</w:p>
          <w:p w:rsidR="00B97289" w:rsidRPr="00B97289" w:rsidRDefault="00B97289" w:rsidP="00B9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{</w:t>
            </w:r>
          </w:p>
          <w:p w:rsidR="00B97289" w:rsidRPr="00B97289" w:rsidRDefault="00B97289" w:rsidP="00B9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</w:t>
            </w:r>
            <w:proofErr w:type="spellStart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</w:t>
            </w:r>
            <w:proofErr w:type="gramStart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PreliminaryPass</w:t>
            </w:r>
            <w:proofErr w:type="spellEnd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gramEnd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__FILE__, __LINE__, "Step 3");</w:t>
            </w:r>
          </w:p>
          <w:p w:rsidR="00B97289" w:rsidRPr="00B97289" w:rsidRDefault="00B97289" w:rsidP="00B9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v_TimingInfo</w:t>
            </w:r>
            <w:proofErr w:type="gramStart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 :</w:t>
            </w:r>
            <w:proofErr w:type="gramEnd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</w:t>
            </w:r>
            <w:proofErr w:type="spellStart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v_NR_SYSTEM_IND.Common.TimingInfo.SubFrame</w:t>
            </w:r>
            <w:proofErr w:type="spellEnd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; </w:t>
            </w:r>
          </w:p>
          <w:p w:rsidR="00B97289" w:rsidRPr="00B97289" w:rsidRDefault="00B97289" w:rsidP="00B9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</w:t>
            </w:r>
            <w:proofErr w:type="spellStart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v_PHR_</w:t>
            </w:r>
            <w:proofErr w:type="gramStart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Rcvd</w:t>
            </w:r>
            <w:proofErr w:type="spellEnd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true;</w:t>
            </w:r>
          </w:p>
          <w:p w:rsidR="00B97289" w:rsidRPr="00B97289" w:rsidRDefault="00B97289" w:rsidP="00B9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if (not(</w:t>
            </w:r>
            <w:proofErr w:type="spellStart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v_RRC_MsgRcvd</w:t>
            </w:r>
            <w:proofErr w:type="spellEnd"/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)) {</w:t>
            </w:r>
          </w:p>
          <w:p w:rsidR="00B97289" w:rsidRPr="00B97289" w:rsidRDefault="00B97289" w:rsidP="00B9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repeat;</w:t>
            </w:r>
          </w:p>
          <w:p w:rsidR="00B97289" w:rsidRPr="00B97289" w:rsidRDefault="00B97289" w:rsidP="00B9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}</w:t>
            </w:r>
          </w:p>
          <w:p w:rsidR="00B97289" w:rsidRPr="00B97289" w:rsidRDefault="00B97289" w:rsidP="00B9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}</w:t>
            </w:r>
          </w:p>
          <w:p w:rsidR="004D6DF7" w:rsidRPr="00310B98" w:rsidRDefault="00B97289" w:rsidP="00B9728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9728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};</w:t>
            </w:r>
          </w:p>
          <w:p w:rsidR="004D6DF7" w:rsidRDefault="004D6DF7" w:rsidP="005148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4D6DF7" w:rsidRDefault="004D6DF7" w:rsidP="005148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r w:rsidRPr="00063818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:rsidR="00157E07" w:rsidRDefault="00157E07" w:rsidP="005148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157E07" w:rsidRPr="00157E07" w:rsidRDefault="00157E07" w:rsidP="00157E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//@</w:t>
            </w:r>
            <w:proofErr w:type="spellStart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 "Steps 9&amp; 11" </w:t>
            </w:r>
            <w:proofErr w:type="spellStart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157E07" w:rsidRPr="00157E07" w:rsidRDefault="00157E07" w:rsidP="00157E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v_MAC_CellGroupConfig.phr_</w:t>
            </w:r>
            <w:proofErr w:type="gramStart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Config</w:t>
            </w:r>
            <w:proofErr w:type="spellEnd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= cs_38508_PHR_Config_Setup(cs_PHR_Config_7137(-,-,dB3));</w:t>
            </w:r>
          </w:p>
          <w:p w:rsidR="00157E07" w:rsidRPr="00157E07" w:rsidRDefault="00157E07" w:rsidP="00157E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f_NR_CellInfo_SetMAC_</w:t>
            </w:r>
            <w:proofErr w:type="gramStart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v_MAC_CellGroupConfig</w:t>
            </w:r>
            <w:proofErr w:type="spellEnd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157E07" w:rsidRPr="00157E07" w:rsidRDefault="00157E07" w:rsidP="00157E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SCGConfig</w:t>
            </w:r>
            <w:proofErr w:type="spellEnd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= cs_38508_CellGroupConfig (</w:t>
            </w:r>
            <w:proofErr w:type="spellStart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tsc_NR_CellGroupId_SCG</w:t>
            </w:r>
            <w:proofErr w:type="spellEnd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157E07" w:rsidRPr="00157E07" w:rsidRDefault="00157E07" w:rsidP="00157E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omit,</w:t>
            </w:r>
          </w:p>
          <w:p w:rsidR="00157E07" w:rsidRPr="00157E07" w:rsidRDefault="00157E07" w:rsidP="00157E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:rsidR="00157E07" w:rsidRPr="00157E07" w:rsidRDefault="00157E07" w:rsidP="00157E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v_MAC_CellGroupConfig</w:t>
            </w:r>
            <w:proofErr w:type="spellEnd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157E07" w:rsidRPr="00157E07" w:rsidRDefault="00157E07" w:rsidP="00157E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    // PHR Prohibit Timer</w:t>
            </w:r>
          </w:p>
          <w:p w:rsidR="00157E07" w:rsidRPr="00157E07" w:rsidRDefault="00157E07" w:rsidP="00157E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TimerMax</w:t>
            </w:r>
            <w:proofErr w:type="spellEnd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f_NR_SetTimerToleranceMax</w:t>
            </w:r>
            <w:proofErr w:type="spellEnd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 (nr_Cell1, l2Timer, 1.0);</w:t>
            </w:r>
          </w:p>
          <w:p w:rsidR="00157E07" w:rsidRPr="00157E07" w:rsidRDefault="00157E07" w:rsidP="00157E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TimerMin</w:t>
            </w:r>
            <w:proofErr w:type="spellEnd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f_NR_SetTimerToleranceMin</w:t>
            </w:r>
            <w:proofErr w:type="spellEnd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 (nr_Cell1, l2Timer, 1.0);</w:t>
            </w:r>
          </w:p>
          <w:p w:rsidR="00157E07" w:rsidRPr="00157E07" w:rsidRDefault="00157E07" w:rsidP="00157E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:rsidR="00157E07" w:rsidRPr="00157E07" w:rsidRDefault="00157E07" w:rsidP="00157E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157E0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//WA#</w:t>
            </w:r>
          </w:p>
          <w:p w:rsidR="00157E07" w:rsidRPr="00157E07" w:rsidRDefault="00157E07" w:rsidP="00157E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157E0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157E0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v_RRC_</w:t>
            </w:r>
            <w:proofErr w:type="gramStart"/>
            <w:r w:rsidRPr="00157E0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MsgRcvd</w:t>
            </w:r>
            <w:proofErr w:type="spellEnd"/>
            <w:r w:rsidRPr="00157E0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157E0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false;</w:t>
            </w:r>
          </w:p>
          <w:p w:rsidR="00157E07" w:rsidRPr="00157E07" w:rsidRDefault="00157E07" w:rsidP="00157E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7E0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157E0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v_PHR_</w:t>
            </w:r>
            <w:proofErr w:type="gramStart"/>
            <w:r w:rsidRPr="00157E0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Rcvd</w:t>
            </w:r>
            <w:proofErr w:type="spellEnd"/>
            <w:r w:rsidRPr="00157E0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157E0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false;</w:t>
            </w:r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:rsidR="00157E07" w:rsidRPr="00157E07" w:rsidRDefault="00157E07" w:rsidP="00157E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t_Watchdog.start</w:t>
            </w:r>
            <w:proofErr w:type="spellEnd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157E07" w:rsidRDefault="00157E07" w:rsidP="00157E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f_NR_SendRRCReconfigurationContentsToEUTRA</w:t>
            </w:r>
            <w:proofErr w:type="spellEnd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 (omit, </w:t>
            </w:r>
            <w:proofErr w:type="spellStart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SCGConfig</w:t>
            </w:r>
            <w:proofErr w:type="spellEnd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,-</w:t>
            </w:r>
            <w:proofErr w:type="gramEnd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,-,false);  // Now send </w:t>
            </w:r>
            <w:proofErr w:type="spellStart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octetstrings</w:t>
            </w:r>
            <w:proofErr w:type="spellEnd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 to EUTRA</w:t>
            </w:r>
          </w:p>
          <w:p w:rsidR="002946C7" w:rsidRDefault="002946C7" w:rsidP="00157E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2946C7" w:rsidRPr="002946C7" w:rsidRDefault="002946C7" w:rsidP="00157E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063818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</w:tc>
      </w:tr>
    </w:tbl>
    <w:p w:rsidR="004D6DF7" w:rsidRDefault="004D6DF7" w:rsidP="004D6DF7">
      <w:pPr>
        <w:pStyle w:val="Heading2"/>
        <w:overflowPunct w:val="0"/>
        <w:autoSpaceDE w:val="0"/>
        <w:autoSpaceDN w:val="0"/>
        <w:adjustRightInd w:val="0"/>
        <w:spacing w:before="480"/>
        <w:rPr>
          <w:lang w:eastAsia="en-GB"/>
        </w:rPr>
      </w:pPr>
    </w:p>
    <w:p w:rsidR="005D27CA" w:rsidRDefault="005D27CA" w:rsidP="00BB3C0A">
      <w:pPr>
        <w:pStyle w:val="Heading2"/>
        <w:overflowPunct w:val="0"/>
        <w:autoSpaceDE w:val="0"/>
        <w:autoSpaceDN w:val="0"/>
        <w:adjustRightInd w:val="0"/>
        <w:spacing w:before="480"/>
        <w:rPr>
          <w:lang w:eastAsia="en-GB"/>
        </w:rPr>
      </w:pPr>
    </w:p>
    <w:sectPr w:rsidR="005D27CA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148E9" w:rsidRDefault="005148E9">
      <w:r>
        <w:separator/>
      </w:r>
    </w:p>
  </w:endnote>
  <w:endnote w:type="continuationSeparator" w:id="0">
    <w:p w:rsidR="005148E9" w:rsidRDefault="005148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148E9" w:rsidRDefault="005148E9">
      <w:r>
        <w:separator/>
      </w:r>
    </w:p>
  </w:footnote>
  <w:footnote w:type="continuationSeparator" w:id="0">
    <w:p w:rsidR="005148E9" w:rsidRDefault="005148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48E9" w:rsidRDefault="005148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48E9" w:rsidRDefault="005148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48E9" w:rsidRDefault="005148E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48E9" w:rsidRDefault="005148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84C7E72"/>
    <w:multiLevelType w:val="hybridMultilevel"/>
    <w:tmpl w:val="6CC6785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062DCC"/>
    <w:multiLevelType w:val="hybridMultilevel"/>
    <w:tmpl w:val="6908D7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2D56A5"/>
    <w:multiLevelType w:val="hybridMultilevel"/>
    <w:tmpl w:val="6CC6785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0" w15:restartNumberingAfterBreak="0">
    <w:nsid w:val="193D6BBD"/>
    <w:multiLevelType w:val="hybridMultilevel"/>
    <w:tmpl w:val="E1505F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63A3A7B"/>
    <w:multiLevelType w:val="hybridMultilevel"/>
    <w:tmpl w:val="B9487B8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14" w15:restartNumberingAfterBreak="0">
    <w:nsid w:val="28772010"/>
    <w:multiLevelType w:val="hybridMultilevel"/>
    <w:tmpl w:val="071E5C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C476C7"/>
    <w:multiLevelType w:val="hybridMultilevel"/>
    <w:tmpl w:val="E5E4FC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23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C56BA3"/>
    <w:multiLevelType w:val="hybridMultilevel"/>
    <w:tmpl w:val="35F0C2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654391"/>
    <w:multiLevelType w:val="hybridMultilevel"/>
    <w:tmpl w:val="071E5C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0500A0"/>
    <w:multiLevelType w:val="hybridMultilevel"/>
    <w:tmpl w:val="071E5C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3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34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5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21"/>
  </w:num>
  <w:num w:numId="5">
    <w:abstractNumId w:val="15"/>
  </w:num>
  <w:num w:numId="6">
    <w:abstractNumId w:val="22"/>
  </w:num>
  <w:num w:numId="7">
    <w:abstractNumId w:val="33"/>
  </w:num>
  <w:num w:numId="8">
    <w:abstractNumId w:val="9"/>
  </w:num>
  <w:num w:numId="9">
    <w:abstractNumId w:val="20"/>
  </w:num>
  <w:num w:numId="10">
    <w:abstractNumId w:val="35"/>
  </w:num>
  <w:num w:numId="11">
    <w:abstractNumId w:val="17"/>
  </w:num>
  <w:num w:numId="12">
    <w:abstractNumId w:val="23"/>
  </w:num>
  <w:num w:numId="13">
    <w:abstractNumId w:val="4"/>
  </w:num>
  <w:num w:numId="14">
    <w:abstractNumId w:val="19"/>
  </w:num>
  <w:num w:numId="15">
    <w:abstractNumId w:val="0"/>
  </w:num>
  <w:num w:numId="16">
    <w:abstractNumId w:val="1"/>
  </w:num>
  <w:num w:numId="17">
    <w:abstractNumId w:val="8"/>
  </w:num>
  <w:num w:numId="18">
    <w:abstractNumId w:val="24"/>
  </w:num>
  <w:num w:numId="19">
    <w:abstractNumId w:val="34"/>
  </w:num>
  <w:num w:numId="20">
    <w:abstractNumId w:val="32"/>
  </w:num>
  <w:num w:numId="21">
    <w:abstractNumId w:val="13"/>
  </w:num>
  <w:num w:numId="22">
    <w:abstractNumId w:val="26"/>
  </w:num>
  <w:num w:numId="23">
    <w:abstractNumId w:val="30"/>
  </w:num>
  <w:num w:numId="24">
    <w:abstractNumId w:val="18"/>
  </w:num>
  <w:num w:numId="25">
    <w:abstractNumId w:val="29"/>
  </w:num>
  <w:num w:numId="26">
    <w:abstractNumId w:val="6"/>
  </w:num>
  <w:num w:numId="27">
    <w:abstractNumId w:val="7"/>
  </w:num>
  <w:num w:numId="28">
    <w:abstractNumId w:val="25"/>
  </w:num>
  <w:num w:numId="29">
    <w:abstractNumId w:val="3"/>
  </w:num>
  <w:num w:numId="30">
    <w:abstractNumId w:val="16"/>
  </w:num>
  <w:num w:numId="31">
    <w:abstractNumId w:val="10"/>
  </w:num>
  <w:num w:numId="32">
    <w:abstractNumId w:val="27"/>
  </w:num>
  <w:num w:numId="33">
    <w:abstractNumId w:val="31"/>
  </w:num>
  <w:num w:numId="34">
    <w:abstractNumId w:val="2"/>
  </w:num>
  <w:num w:numId="35">
    <w:abstractNumId w:val="14"/>
  </w:num>
  <w:num w:numId="36">
    <w:abstractNumId w:val="12"/>
  </w:num>
  <w:num w:numId="37">
    <w:abstractNumId w:val="5"/>
  </w:num>
  <w:num w:numId="38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7575"/>
    <w:rsid w:val="00011C14"/>
    <w:rsid w:val="00022E4A"/>
    <w:rsid w:val="00024866"/>
    <w:rsid w:val="00030175"/>
    <w:rsid w:val="0003629C"/>
    <w:rsid w:val="00036FE7"/>
    <w:rsid w:val="00054E62"/>
    <w:rsid w:val="00057DBD"/>
    <w:rsid w:val="000614B3"/>
    <w:rsid w:val="00063818"/>
    <w:rsid w:val="0006562C"/>
    <w:rsid w:val="000749BF"/>
    <w:rsid w:val="0009581D"/>
    <w:rsid w:val="00096F61"/>
    <w:rsid w:val="000A1C38"/>
    <w:rsid w:val="000A30FB"/>
    <w:rsid w:val="000A4903"/>
    <w:rsid w:val="000A4AB6"/>
    <w:rsid w:val="000A55CC"/>
    <w:rsid w:val="000A6394"/>
    <w:rsid w:val="000B1FE1"/>
    <w:rsid w:val="000B70AF"/>
    <w:rsid w:val="000B7FED"/>
    <w:rsid w:val="000C038A"/>
    <w:rsid w:val="000C104F"/>
    <w:rsid w:val="000C6598"/>
    <w:rsid w:val="000D40AB"/>
    <w:rsid w:val="000E3FBF"/>
    <w:rsid w:val="000F119F"/>
    <w:rsid w:val="000F34D6"/>
    <w:rsid w:val="001109AC"/>
    <w:rsid w:val="00112785"/>
    <w:rsid w:val="0011415B"/>
    <w:rsid w:val="001209DE"/>
    <w:rsid w:val="0012136E"/>
    <w:rsid w:val="00126237"/>
    <w:rsid w:val="0012699E"/>
    <w:rsid w:val="001302CE"/>
    <w:rsid w:val="001373AB"/>
    <w:rsid w:val="00145D43"/>
    <w:rsid w:val="00146DCF"/>
    <w:rsid w:val="00157E07"/>
    <w:rsid w:val="00164CFC"/>
    <w:rsid w:val="00173835"/>
    <w:rsid w:val="001901A2"/>
    <w:rsid w:val="00192C46"/>
    <w:rsid w:val="001A08B3"/>
    <w:rsid w:val="001A0D31"/>
    <w:rsid w:val="001A709A"/>
    <w:rsid w:val="001A7B60"/>
    <w:rsid w:val="001B52F0"/>
    <w:rsid w:val="001B7A65"/>
    <w:rsid w:val="001C5C2A"/>
    <w:rsid w:val="001C78A6"/>
    <w:rsid w:val="001E3D37"/>
    <w:rsid w:val="001E41F3"/>
    <w:rsid w:val="001F1817"/>
    <w:rsid w:val="001F3C68"/>
    <w:rsid w:val="001F406A"/>
    <w:rsid w:val="002040A1"/>
    <w:rsid w:val="00220349"/>
    <w:rsid w:val="00221C5A"/>
    <w:rsid w:val="00226298"/>
    <w:rsid w:val="00241A66"/>
    <w:rsid w:val="00245CA4"/>
    <w:rsid w:val="002564C6"/>
    <w:rsid w:val="0026004D"/>
    <w:rsid w:val="002625C9"/>
    <w:rsid w:val="00263668"/>
    <w:rsid w:val="002640DD"/>
    <w:rsid w:val="00275D12"/>
    <w:rsid w:val="00284FEB"/>
    <w:rsid w:val="002860C4"/>
    <w:rsid w:val="002901A3"/>
    <w:rsid w:val="002946C7"/>
    <w:rsid w:val="002A45F1"/>
    <w:rsid w:val="002A4DCB"/>
    <w:rsid w:val="002B02DC"/>
    <w:rsid w:val="002B14D3"/>
    <w:rsid w:val="002B5741"/>
    <w:rsid w:val="002C7E01"/>
    <w:rsid w:val="002E008A"/>
    <w:rsid w:val="002F45F1"/>
    <w:rsid w:val="002F7D40"/>
    <w:rsid w:val="00304753"/>
    <w:rsid w:val="00305409"/>
    <w:rsid w:val="00310217"/>
    <w:rsid w:val="0031061D"/>
    <w:rsid w:val="00310B98"/>
    <w:rsid w:val="003216F1"/>
    <w:rsid w:val="00322D46"/>
    <w:rsid w:val="00330229"/>
    <w:rsid w:val="0033294A"/>
    <w:rsid w:val="00341F6F"/>
    <w:rsid w:val="00342D98"/>
    <w:rsid w:val="00343CD7"/>
    <w:rsid w:val="00345383"/>
    <w:rsid w:val="00346D77"/>
    <w:rsid w:val="003556DC"/>
    <w:rsid w:val="003609EF"/>
    <w:rsid w:val="0036231A"/>
    <w:rsid w:val="00374DD4"/>
    <w:rsid w:val="00375BB0"/>
    <w:rsid w:val="003764EC"/>
    <w:rsid w:val="003806A7"/>
    <w:rsid w:val="00383C3D"/>
    <w:rsid w:val="003858C9"/>
    <w:rsid w:val="00387792"/>
    <w:rsid w:val="003904E3"/>
    <w:rsid w:val="003926A3"/>
    <w:rsid w:val="00393BCA"/>
    <w:rsid w:val="003B5E96"/>
    <w:rsid w:val="003C2766"/>
    <w:rsid w:val="003D1466"/>
    <w:rsid w:val="003E1A36"/>
    <w:rsid w:val="003E51C2"/>
    <w:rsid w:val="003F3287"/>
    <w:rsid w:val="00410371"/>
    <w:rsid w:val="00411482"/>
    <w:rsid w:val="00412379"/>
    <w:rsid w:val="0041471B"/>
    <w:rsid w:val="004153A1"/>
    <w:rsid w:val="00415491"/>
    <w:rsid w:val="00416FA7"/>
    <w:rsid w:val="004242F1"/>
    <w:rsid w:val="0043163D"/>
    <w:rsid w:val="00433730"/>
    <w:rsid w:val="0043377E"/>
    <w:rsid w:val="00440D0A"/>
    <w:rsid w:val="00443FA3"/>
    <w:rsid w:val="00446488"/>
    <w:rsid w:val="00460215"/>
    <w:rsid w:val="00461008"/>
    <w:rsid w:val="00461F12"/>
    <w:rsid w:val="004635E5"/>
    <w:rsid w:val="004717EA"/>
    <w:rsid w:val="00482B43"/>
    <w:rsid w:val="00495060"/>
    <w:rsid w:val="004976F0"/>
    <w:rsid w:val="004A2AED"/>
    <w:rsid w:val="004B01A5"/>
    <w:rsid w:val="004B2C2D"/>
    <w:rsid w:val="004B526E"/>
    <w:rsid w:val="004B75B7"/>
    <w:rsid w:val="004D455F"/>
    <w:rsid w:val="004D5164"/>
    <w:rsid w:val="004D61BD"/>
    <w:rsid w:val="004D6DF7"/>
    <w:rsid w:val="004E3185"/>
    <w:rsid w:val="004E5B6E"/>
    <w:rsid w:val="004F661B"/>
    <w:rsid w:val="005045C7"/>
    <w:rsid w:val="005105E0"/>
    <w:rsid w:val="0051196A"/>
    <w:rsid w:val="005135A1"/>
    <w:rsid w:val="005148E9"/>
    <w:rsid w:val="0051580D"/>
    <w:rsid w:val="005206EB"/>
    <w:rsid w:val="005279F5"/>
    <w:rsid w:val="00532891"/>
    <w:rsid w:val="00541881"/>
    <w:rsid w:val="00544AAF"/>
    <w:rsid w:val="00547111"/>
    <w:rsid w:val="005508AD"/>
    <w:rsid w:val="00550D59"/>
    <w:rsid w:val="00562073"/>
    <w:rsid w:val="00564EDF"/>
    <w:rsid w:val="0056673A"/>
    <w:rsid w:val="00566F6F"/>
    <w:rsid w:val="0058240F"/>
    <w:rsid w:val="0058785D"/>
    <w:rsid w:val="00587F6A"/>
    <w:rsid w:val="00592D74"/>
    <w:rsid w:val="00596753"/>
    <w:rsid w:val="005B1ACC"/>
    <w:rsid w:val="005B4127"/>
    <w:rsid w:val="005D27CA"/>
    <w:rsid w:val="005E18C6"/>
    <w:rsid w:val="005E2C44"/>
    <w:rsid w:val="005E42FB"/>
    <w:rsid w:val="005F12D6"/>
    <w:rsid w:val="005F391D"/>
    <w:rsid w:val="005F740E"/>
    <w:rsid w:val="006006C1"/>
    <w:rsid w:val="00610C5B"/>
    <w:rsid w:val="00613D6B"/>
    <w:rsid w:val="00617D68"/>
    <w:rsid w:val="00620F69"/>
    <w:rsid w:val="00621188"/>
    <w:rsid w:val="006257ED"/>
    <w:rsid w:val="00625935"/>
    <w:rsid w:val="006316B2"/>
    <w:rsid w:val="00642CCB"/>
    <w:rsid w:val="00644586"/>
    <w:rsid w:val="00652A36"/>
    <w:rsid w:val="0065364E"/>
    <w:rsid w:val="006537B5"/>
    <w:rsid w:val="00661E2C"/>
    <w:rsid w:val="00665706"/>
    <w:rsid w:val="00667016"/>
    <w:rsid w:val="00670C91"/>
    <w:rsid w:val="0068444E"/>
    <w:rsid w:val="00695808"/>
    <w:rsid w:val="006A5853"/>
    <w:rsid w:val="006A6982"/>
    <w:rsid w:val="006A737E"/>
    <w:rsid w:val="006B46FB"/>
    <w:rsid w:val="006B7B2F"/>
    <w:rsid w:val="006C72A9"/>
    <w:rsid w:val="006D0191"/>
    <w:rsid w:val="006E21FB"/>
    <w:rsid w:val="006E4465"/>
    <w:rsid w:val="006E5627"/>
    <w:rsid w:val="006E7773"/>
    <w:rsid w:val="006F6B99"/>
    <w:rsid w:val="006F7B09"/>
    <w:rsid w:val="00704829"/>
    <w:rsid w:val="007101FB"/>
    <w:rsid w:val="0072522A"/>
    <w:rsid w:val="0073208D"/>
    <w:rsid w:val="0073742E"/>
    <w:rsid w:val="0073773F"/>
    <w:rsid w:val="0074149F"/>
    <w:rsid w:val="00741ACC"/>
    <w:rsid w:val="00755C92"/>
    <w:rsid w:val="00762213"/>
    <w:rsid w:val="00763BA2"/>
    <w:rsid w:val="007656FE"/>
    <w:rsid w:val="007658A5"/>
    <w:rsid w:val="00766D2D"/>
    <w:rsid w:val="00780BBA"/>
    <w:rsid w:val="00792342"/>
    <w:rsid w:val="007977A8"/>
    <w:rsid w:val="007A73E5"/>
    <w:rsid w:val="007B2E1B"/>
    <w:rsid w:val="007B512A"/>
    <w:rsid w:val="007B5210"/>
    <w:rsid w:val="007C13F4"/>
    <w:rsid w:val="007C2097"/>
    <w:rsid w:val="007C28A7"/>
    <w:rsid w:val="007D6A07"/>
    <w:rsid w:val="007D6DB1"/>
    <w:rsid w:val="007D7566"/>
    <w:rsid w:val="007E310E"/>
    <w:rsid w:val="007F0389"/>
    <w:rsid w:val="007F3701"/>
    <w:rsid w:val="007F7259"/>
    <w:rsid w:val="00800A71"/>
    <w:rsid w:val="00801700"/>
    <w:rsid w:val="00801CF0"/>
    <w:rsid w:val="008040A8"/>
    <w:rsid w:val="00824C2C"/>
    <w:rsid w:val="00825391"/>
    <w:rsid w:val="00825C07"/>
    <w:rsid w:val="008279FA"/>
    <w:rsid w:val="008354B1"/>
    <w:rsid w:val="0085441A"/>
    <w:rsid w:val="008552BF"/>
    <w:rsid w:val="008626E7"/>
    <w:rsid w:val="00870EE7"/>
    <w:rsid w:val="0087510D"/>
    <w:rsid w:val="00880F55"/>
    <w:rsid w:val="00883A39"/>
    <w:rsid w:val="008863B9"/>
    <w:rsid w:val="0089088C"/>
    <w:rsid w:val="008A45A6"/>
    <w:rsid w:val="008B2743"/>
    <w:rsid w:val="008D4141"/>
    <w:rsid w:val="008E6B1F"/>
    <w:rsid w:val="008F686C"/>
    <w:rsid w:val="00901400"/>
    <w:rsid w:val="00904EBA"/>
    <w:rsid w:val="00907B05"/>
    <w:rsid w:val="0091261A"/>
    <w:rsid w:val="00913E0B"/>
    <w:rsid w:val="009148DE"/>
    <w:rsid w:val="00916386"/>
    <w:rsid w:val="009418D9"/>
    <w:rsid w:val="00941E30"/>
    <w:rsid w:val="00943B96"/>
    <w:rsid w:val="00946424"/>
    <w:rsid w:val="009478EE"/>
    <w:rsid w:val="0095139C"/>
    <w:rsid w:val="00956250"/>
    <w:rsid w:val="00956A50"/>
    <w:rsid w:val="00973015"/>
    <w:rsid w:val="009777D9"/>
    <w:rsid w:val="00986821"/>
    <w:rsid w:val="00991B88"/>
    <w:rsid w:val="009A07BF"/>
    <w:rsid w:val="009A4E0F"/>
    <w:rsid w:val="009A5255"/>
    <w:rsid w:val="009A5753"/>
    <w:rsid w:val="009A579D"/>
    <w:rsid w:val="009B0B50"/>
    <w:rsid w:val="009B5164"/>
    <w:rsid w:val="009C1018"/>
    <w:rsid w:val="009C22FE"/>
    <w:rsid w:val="009D476E"/>
    <w:rsid w:val="009D6D6B"/>
    <w:rsid w:val="009D7147"/>
    <w:rsid w:val="009E24DE"/>
    <w:rsid w:val="009E3297"/>
    <w:rsid w:val="009F734F"/>
    <w:rsid w:val="009F7D81"/>
    <w:rsid w:val="00A00487"/>
    <w:rsid w:val="00A0746C"/>
    <w:rsid w:val="00A230E4"/>
    <w:rsid w:val="00A246B6"/>
    <w:rsid w:val="00A40634"/>
    <w:rsid w:val="00A47E70"/>
    <w:rsid w:val="00A50CF0"/>
    <w:rsid w:val="00A52F6F"/>
    <w:rsid w:val="00A57528"/>
    <w:rsid w:val="00A601CD"/>
    <w:rsid w:val="00A66C63"/>
    <w:rsid w:val="00A70BC7"/>
    <w:rsid w:val="00A72118"/>
    <w:rsid w:val="00A72665"/>
    <w:rsid w:val="00A7410A"/>
    <w:rsid w:val="00A7583C"/>
    <w:rsid w:val="00A7671C"/>
    <w:rsid w:val="00A81EA3"/>
    <w:rsid w:val="00A84550"/>
    <w:rsid w:val="00A90724"/>
    <w:rsid w:val="00A916D2"/>
    <w:rsid w:val="00AA0376"/>
    <w:rsid w:val="00AA2CBC"/>
    <w:rsid w:val="00AA49EB"/>
    <w:rsid w:val="00AB0D3A"/>
    <w:rsid w:val="00AB4631"/>
    <w:rsid w:val="00AB6981"/>
    <w:rsid w:val="00AC498E"/>
    <w:rsid w:val="00AC5820"/>
    <w:rsid w:val="00AD1CD8"/>
    <w:rsid w:val="00AD7555"/>
    <w:rsid w:val="00B00C8B"/>
    <w:rsid w:val="00B05D84"/>
    <w:rsid w:val="00B10E9C"/>
    <w:rsid w:val="00B17EC1"/>
    <w:rsid w:val="00B258BB"/>
    <w:rsid w:val="00B3074E"/>
    <w:rsid w:val="00B51BA6"/>
    <w:rsid w:val="00B52828"/>
    <w:rsid w:val="00B5725C"/>
    <w:rsid w:val="00B67B97"/>
    <w:rsid w:val="00B7315D"/>
    <w:rsid w:val="00B75E77"/>
    <w:rsid w:val="00B76E16"/>
    <w:rsid w:val="00B84F41"/>
    <w:rsid w:val="00B918AC"/>
    <w:rsid w:val="00B91C30"/>
    <w:rsid w:val="00B9335B"/>
    <w:rsid w:val="00B968C8"/>
    <w:rsid w:val="00B97289"/>
    <w:rsid w:val="00BA048E"/>
    <w:rsid w:val="00BA2CD7"/>
    <w:rsid w:val="00BA3EC5"/>
    <w:rsid w:val="00BA51D9"/>
    <w:rsid w:val="00BB1BF6"/>
    <w:rsid w:val="00BB3C0A"/>
    <w:rsid w:val="00BB5645"/>
    <w:rsid w:val="00BB5DFC"/>
    <w:rsid w:val="00BC40B1"/>
    <w:rsid w:val="00BD279D"/>
    <w:rsid w:val="00BD5479"/>
    <w:rsid w:val="00BD6BB8"/>
    <w:rsid w:val="00BE47A2"/>
    <w:rsid w:val="00BE4DD2"/>
    <w:rsid w:val="00BF1721"/>
    <w:rsid w:val="00BF53F2"/>
    <w:rsid w:val="00BF60DF"/>
    <w:rsid w:val="00C01A4C"/>
    <w:rsid w:val="00C06529"/>
    <w:rsid w:val="00C06B83"/>
    <w:rsid w:val="00C07A7D"/>
    <w:rsid w:val="00C1082F"/>
    <w:rsid w:val="00C10D23"/>
    <w:rsid w:val="00C23C46"/>
    <w:rsid w:val="00C259BF"/>
    <w:rsid w:val="00C30A15"/>
    <w:rsid w:val="00C34763"/>
    <w:rsid w:val="00C4494A"/>
    <w:rsid w:val="00C47F3E"/>
    <w:rsid w:val="00C51E37"/>
    <w:rsid w:val="00C53AC6"/>
    <w:rsid w:val="00C56A9B"/>
    <w:rsid w:val="00C628B1"/>
    <w:rsid w:val="00C657A8"/>
    <w:rsid w:val="00C66BA2"/>
    <w:rsid w:val="00C72ED8"/>
    <w:rsid w:val="00C852CF"/>
    <w:rsid w:val="00C856F4"/>
    <w:rsid w:val="00C87A12"/>
    <w:rsid w:val="00C95985"/>
    <w:rsid w:val="00C9778B"/>
    <w:rsid w:val="00C979AE"/>
    <w:rsid w:val="00CA0961"/>
    <w:rsid w:val="00CA0F17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2451"/>
    <w:rsid w:val="00CE0B19"/>
    <w:rsid w:val="00CE0BFA"/>
    <w:rsid w:val="00CE3B53"/>
    <w:rsid w:val="00CE5930"/>
    <w:rsid w:val="00CE7AF9"/>
    <w:rsid w:val="00CF1024"/>
    <w:rsid w:val="00CF39F2"/>
    <w:rsid w:val="00D00537"/>
    <w:rsid w:val="00D03582"/>
    <w:rsid w:val="00D03F9A"/>
    <w:rsid w:val="00D05437"/>
    <w:rsid w:val="00D06D51"/>
    <w:rsid w:val="00D11539"/>
    <w:rsid w:val="00D157BD"/>
    <w:rsid w:val="00D17487"/>
    <w:rsid w:val="00D235D8"/>
    <w:rsid w:val="00D24991"/>
    <w:rsid w:val="00D25A5F"/>
    <w:rsid w:val="00D32B66"/>
    <w:rsid w:val="00D34E67"/>
    <w:rsid w:val="00D50255"/>
    <w:rsid w:val="00D52BD7"/>
    <w:rsid w:val="00D63444"/>
    <w:rsid w:val="00D66520"/>
    <w:rsid w:val="00D720E3"/>
    <w:rsid w:val="00D7237E"/>
    <w:rsid w:val="00D7387B"/>
    <w:rsid w:val="00D81E12"/>
    <w:rsid w:val="00D86DC8"/>
    <w:rsid w:val="00DA0394"/>
    <w:rsid w:val="00DA356D"/>
    <w:rsid w:val="00DB3570"/>
    <w:rsid w:val="00DC0D26"/>
    <w:rsid w:val="00DD0F43"/>
    <w:rsid w:val="00DD11FD"/>
    <w:rsid w:val="00DD53E1"/>
    <w:rsid w:val="00DD7F13"/>
    <w:rsid w:val="00DE237C"/>
    <w:rsid w:val="00DE34CF"/>
    <w:rsid w:val="00DE477E"/>
    <w:rsid w:val="00DE67FB"/>
    <w:rsid w:val="00DE6B7B"/>
    <w:rsid w:val="00DF0FB2"/>
    <w:rsid w:val="00DF343E"/>
    <w:rsid w:val="00DF69F6"/>
    <w:rsid w:val="00E13F3D"/>
    <w:rsid w:val="00E14D7D"/>
    <w:rsid w:val="00E167C0"/>
    <w:rsid w:val="00E1748E"/>
    <w:rsid w:val="00E20322"/>
    <w:rsid w:val="00E2067E"/>
    <w:rsid w:val="00E223AE"/>
    <w:rsid w:val="00E32E48"/>
    <w:rsid w:val="00E34898"/>
    <w:rsid w:val="00E37029"/>
    <w:rsid w:val="00E541FB"/>
    <w:rsid w:val="00E716C1"/>
    <w:rsid w:val="00E717C5"/>
    <w:rsid w:val="00E777D7"/>
    <w:rsid w:val="00E77B87"/>
    <w:rsid w:val="00E80C16"/>
    <w:rsid w:val="00E814FE"/>
    <w:rsid w:val="00E83DFE"/>
    <w:rsid w:val="00E8742B"/>
    <w:rsid w:val="00E9504A"/>
    <w:rsid w:val="00EA6BD9"/>
    <w:rsid w:val="00EA7E97"/>
    <w:rsid w:val="00EB09B7"/>
    <w:rsid w:val="00EB0DD2"/>
    <w:rsid w:val="00EB40F5"/>
    <w:rsid w:val="00EC34D8"/>
    <w:rsid w:val="00EC51B2"/>
    <w:rsid w:val="00ED5EB4"/>
    <w:rsid w:val="00EE16C4"/>
    <w:rsid w:val="00EE7D7C"/>
    <w:rsid w:val="00EF2028"/>
    <w:rsid w:val="00F0098D"/>
    <w:rsid w:val="00F11469"/>
    <w:rsid w:val="00F173A4"/>
    <w:rsid w:val="00F25D98"/>
    <w:rsid w:val="00F300FB"/>
    <w:rsid w:val="00F307D3"/>
    <w:rsid w:val="00F510C9"/>
    <w:rsid w:val="00F53BFD"/>
    <w:rsid w:val="00F637A3"/>
    <w:rsid w:val="00F65E51"/>
    <w:rsid w:val="00F73479"/>
    <w:rsid w:val="00F75DFD"/>
    <w:rsid w:val="00F76F15"/>
    <w:rsid w:val="00F770AB"/>
    <w:rsid w:val="00F83E9A"/>
    <w:rsid w:val="00F95DCB"/>
    <w:rsid w:val="00FA1F4E"/>
    <w:rsid w:val="00FA2C28"/>
    <w:rsid w:val="00FA485A"/>
    <w:rsid w:val="00FB4454"/>
    <w:rsid w:val="00FB598F"/>
    <w:rsid w:val="00FB6386"/>
    <w:rsid w:val="00FC3E53"/>
    <w:rsid w:val="00FC75B0"/>
    <w:rsid w:val="00FD22E5"/>
    <w:rsid w:val="00FD44EF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57CE1575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946C7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2AE2C2-BA8A-459B-9AD8-B445CFC95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1326</Words>
  <Characters>12784</Characters>
  <Application>Microsoft Office Word</Application>
  <DocSecurity>0</DocSecurity>
  <Lines>106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14082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2022-01-07T10:36:00Z</dcterms:created>
  <dcterms:modified xsi:type="dcterms:W3CDTF">2022-01-07T10:36:00Z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