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F30" w:rsidRDefault="00674F30" w:rsidP="00674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R5s220043</w:t>
      </w:r>
      <w:r>
        <w:rPr>
          <w:b/>
          <w:i/>
          <w:noProof/>
          <w:sz w:val="28"/>
        </w:rPr>
        <w:fldChar w:fldCharType="end"/>
      </w:r>
    </w:p>
    <w:p w:rsidR="00674F30" w:rsidRDefault="00674F30" w:rsidP="00674F3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4F30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F30" w:rsidRDefault="00674F30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74F30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4F30" w:rsidRDefault="00674F30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4F30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:rsidTr="00FE78B7">
        <w:tc>
          <w:tcPr>
            <w:tcW w:w="142" w:type="dxa"/>
            <w:tcBorders>
              <w:left w:val="single" w:sz="4" w:space="0" w:color="auto"/>
            </w:tcBorders>
          </w:tcPr>
          <w:p w:rsidR="00674F30" w:rsidRDefault="00674F30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74F30" w:rsidRPr="00410371" w:rsidRDefault="00674F30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74F30" w:rsidRDefault="00674F30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74F30" w:rsidRPr="00410371" w:rsidRDefault="00674F30" w:rsidP="00FE78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2267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74F30" w:rsidRDefault="00674F30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74F30" w:rsidRPr="00410371" w:rsidRDefault="00674F30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74F30" w:rsidRDefault="00674F30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74F30" w:rsidRPr="00410371" w:rsidRDefault="00674F30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74F30" w:rsidRDefault="00674F30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674F30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4F30" w:rsidRDefault="00674F30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674F30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74F30" w:rsidRPr="00F25D98" w:rsidRDefault="00674F30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4F30" w:rsidTr="00FE78B7">
        <w:tc>
          <w:tcPr>
            <w:tcW w:w="9641" w:type="dxa"/>
            <w:gridSpan w:val="9"/>
          </w:tcPr>
          <w:p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74F30" w:rsidRDefault="00674F30" w:rsidP="00674F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4F30" w:rsidTr="00FE78B7">
        <w:tc>
          <w:tcPr>
            <w:tcW w:w="2835" w:type="dxa"/>
          </w:tcPr>
          <w:p w:rsidR="00674F30" w:rsidRDefault="00674F30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74F30" w:rsidRDefault="00674F30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74F30" w:rsidRDefault="00674F30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74F30" w:rsidRDefault="00674F30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4F30" w:rsidRDefault="00674F30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74F30" w:rsidRDefault="00674F30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74F30" w:rsidRDefault="00674F30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74F30" w:rsidRDefault="00674F30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4F30" w:rsidRDefault="00674F30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74F30" w:rsidRDefault="00674F30" w:rsidP="00674F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4F30" w:rsidTr="00FE78B7">
        <w:tc>
          <w:tcPr>
            <w:tcW w:w="9640" w:type="dxa"/>
            <w:gridSpan w:val="11"/>
          </w:tcPr>
          <w:p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74F30" w:rsidRDefault="00674F30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4F30" w:rsidRDefault="00674F30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 testcase 7.1.1.4.2.4 </w:t>
            </w:r>
            <w:r>
              <w:fldChar w:fldCharType="end"/>
            </w:r>
          </w:p>
        </w:tc>
      </w:tr>
      <w:tr w:rsidR="00674F30" w:rsidTr="00FE78B7">
        <w:tc>
          <w:tcPr>
            <w:tcW w:w="1843" w:type="dxa"/>
            <w:tcBorders>
              <w:left w:val="single" w:sz="4" w:space="0" w:color="auto"/>
            </w:tcBorders>
          </w:tcPr>
          <w:p w:rsidR="00674F30" w:rsidRDefault="00674F30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:rsidTr="00FE78B7">
        <w:tc>
          <w:tcPr>
            <w:tcW w:w="1843" w:type="dxa"/>
            <w:tcBorders>
              <w:left w:val="single" w:sz="4" w:space="0" w:color="auto"/>
            </w:tcBorders>
          </w:tcPr>
          <w:p w:rsidR="00674F30" w:rsidRDefault="00674F30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74F30" w:rsidRDefault="00674F30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74F30" w:rsidTr="00FE78B7">
        <w:tc>
          <w:tcPr>
            <w:tcW w:w="1843" w:type="dxa"/>
            <w:tcBorders>
              <w:left w:val="single" w:sz="4" w:space="0" w:color="auto"/>
            </w:tcBorders>
          </w:tcPr>
          <w:p w:rsidR="00674F30" w:rsidRDefault="00674F30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74F30" w:rsidRDefault="00674F30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74F30" w:rsidTr="00FE78B7">
        <w:tc>
          <w:tcPr>
            <w:tcW w:w="1843" w:type="dxa"/>
            <w:tcBorders>
              <w:left w:val="single" w:sz="4" w:space="0" w:color="auto"/>
            </w:tcBorders>
          </w:tcPr>
          <w:p w:rsidR="00674F30" w:rsidRDefault="00674F30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:rsidTr="00FE78B7">
        <w:tc>
          <w:tcPr>
            <w:tcW w:w="1843" w:type="dxa"/>
            <w:tcBorders>
              <w:left w:val="single" w:sz="4" w:space="0" w:color="auto"/>
            </w:tcBorders>
          </w:tcPr>
          <w:p w:rsidR="00674F30" w:rsidRDefault="00674F30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74F30" w:rsidRDefault="00674F30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74F30" w:rsidRDefault="00674F30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74F30" w:rsidRDefault="00674F30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74F30" w:rsidRDefault="00674F30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2021-12-16</w:t>
            </w:r>
            <w:r>
              <w:rPr>
                <w:noProof/>
              </w:rPr>
              <w:fldChar w:fldCharType="end"/>
            </w:r>
          </w:p>
        </w:tc>
      </w:tr>
      <w:tr w:rsidR="00674F30" w:rsidTr="00FE78B7">
        <w:tc>
          <w:tcPr>
            <w:tcW w:w="1843" w:type="dxa"/>
            <w:tcBorders>
              <w:left w:val="single" w:sz="4" w:space="0" w:color="auto"/>
            </w:tcBorders>
          </w:tcPr>
          <w:p w:rsidR="00674F30" w:rsidRDefault="00674F30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74F30" w:rsidRDefault="00674F30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74F30" w:rsidRDefault="00674F30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74F30" w:rsidRDefault="00674F30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74F30" w:rsidRDefault="00674F30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74F30" w:rsidRDefault="00674F30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74F30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74F30" w:rsidRDefault="00674F30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74F30" w:rsidRDefault="00674F30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74F30" w:rsidRDefault="00674F30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4F30" w:rsidRPr="007C2097" w:rsidRDefault="00674F30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74F30" w:rsidTr="00FE78B7">
        <w:tc>
          <w:tcPr>
            <w:tcW w:w="1843" w:type="dxa"/>
          </w:tcPr>
          <w:p w:rsidR="00674F30" w:rsidRDefault="00674F30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74F30" w:rsidRDefault="00674F30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4F30" w:rsidRDefault="00674F30" w:rsidP="00674F30">
            <w:pPr>
              <w:pStyle w:val="CRCoverPage"/>
              <w:spacing w:after="0"/>
            </w:pPr>
            <w:proofErr w:type="spellStart"/>
            <w:r>
              <w:rPr>
                <w:rFonts w:cs="Arial"/>
                <w:lang w:eastAsia="en-GB"/>
              </w:rPr>
              <w:t>Accoring</w:t>
            </w:r>
            <w:proofErr w:type="spellEnd"/>
            <w:r>
              <w:rPr>
                <w:rFonts w:cs="Arial"/>
                <w:lang w:eastAsia="en-GB"/>
              </w:rPr>
              <w:t xml:space="preserve"> to 38.214 sec </w:t>
            </w:r>
            <w:proofErr w:type="gramStart"/>
            <w:r>
              <w:rPr>
                <w:rFonts w:cs="Arial"/>
                <w:lang w:eastAsia="en-GB"/>
              </w:rPr>
              <w:t>5.1.3.1  when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qam256 is configured the </w:t>
            </w:r>
            <w:r w:rsidRPr="0048482F">
              <w:t xml:space="preserve">UE shall use </w:t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  <w:r w:rsidRPr="0048482F">
              <w:t xml:space="preserve"> and Table 5.1.3.1-</w:t>
            </w:r>
            <w:r>
              <w:rPr>
                <w:lang w:val="en-US"/>
              </w:rPr>
              <w:t>2</w:t>
            </w:r>
            <w:r w:rsidRPr="0048482F">
              <w:t xml:space="preserve"> to determine the modulation order (</w:t>
            </w:r>
            <w:proofErr w:type="spellStart"/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proofErr w:type="spellEnd"/>
            <w:r w:rsidRPr="0048482F">
              <w:t>)</w:t>
            </w:r>
            <w:r>
              <w:t xml:space="preserve"> and in Table 5.1.3.1-2 MCS is defined </w:t>
            </w:r>
            <w:proofErr w:type="spellStart"/>
            <w:r>
              <w:t>upto</w:t>
            </w:r>
            <w:proofErr w:type="spellEnd"/>
            <w:r>
              <w:t xml:space="preserve"> 27 and the rest are marked as reserved.</w:t>
            </w:r>
          </w:p>
          <w:p w:rsidR="00674F30" w:rsidRDefault="00674F30" w:rsidP="00674F3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674F30" w:rsidRPr="002E008A" w:rsidRDefault="00674F30" w:rsidP="00674F3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The changes were proposed as part of </w:t>
            </w:r>
            <w:r w:rsidRPr="00644B2C">
              <w:rPr>
                <w:rFonts w:cs="Arial"/>
                <w:lang w:eastAsia="en-GB"/>
              </w:rPr>
              <w:t>R5s21156</w:t>
            </w:r>
            <w:r>
              <w:rPr>
                <w:rFonts w:cs="Arial"/>
                <w:lang w:eastAsia="en-GB"/>
              </w:rPr>
              <w:t xml:space="preserve">4 and </w:t>
            </w:r>
            <w:r w:rsidRPr="00644B2C">
              <w:rPr>
                <w:rFonts w:cs="Arial"/>
                <w:lang w:eastAsia="en-GB"/>
              </w:rPr>
              <w:t>R5s21156</w:t>
            </w:r>
            <w:r>
              <w:rPr>
                <w:rFonts w:cs="Arial"/>
                <w:lang w:eastAsia="en-GB"/>
              </w:rPr>
              <w:t>6</w:t>
            </w:r>
            <w:r w:rsidRPr="00644B2C">
              <w:rPr>
                <w:rFonts w:cs="Arial"/>
                <w:lang w:eastAsia="en-GB"/>
              </w:rPr>
              <w:t xml:space="preserve"> and accepted, but not implemented in 21wk49</w:t>
            </w:r>
          </w:p>
        </w:tc>
      </w:tr>
      <w:tr w:rsidR="00674F30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4F30" w:rsidRPr="00CF39F2" w:rsidRDefault="00674F30" w:rsidP="00674F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74F30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4F30" w:rsidRPr="00A72665" w:rsidRDefault="00674F30" w:rsidP="00674F3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</w:t>
            </w:r>
            <w:r w:rsidRPr="00DE2DA3">
              <w:rPr>
                <w:rFonts w:cs="Arial"/>
                <w:lang w:eastAsia="en-GB"/>
              </w:rPr>
              <w:t xml:space="preserve">f_TC_7_1_1_4_2_x_DCI0_1_NR_TestBody value 27 is passed </w:t>
            </w:r>
            <w:r>
              <w:rPr>
                <w:rFonts w:cs="Arial"/>
                <w:lang w:eastAsia="en-GB"/>
              </w:rPr>
              <w:t xml:space="preserve">as the max </w:t>
            </w:r>
            <w:proofErr w:type="spellStart"/>
            <w:r>
              <w:rPr>
                <w:rFonts w:cs="Arial"/>
                <w:lang w:eastAsia="en-GB"/>
              </w:rPr>
              <w:t>mcs</w:t>
            </w:r>
            <w:proofErr w:type="spellEnd"/>
            <w:r>
              <w:rPr>
                <w:rFonts w:cs="Arial"/>
                <w:lang w:eastAsia="en-GB"/>
              </w:rPr>
              <w:t xml:space="preserve"> for this test case when </w:t>
            </w:r>
            <w:r w:rsidRPr="00656F79">
              <w:rPr>
                <w:rFonts w:cs="Arial"/>
                <w:lang w:eastAsia="en-GB"/>
              </w:rPr>
              <w:t xml:space="preserve">resourceAllocationType0 is </w:t>
            </w:r>
            <w:proofErr w:type="spellStart"/>
            <w:r w:rsidRPr="00656F79">
              <w:rPr>
                <w:rFonts w:cs="Arial"/>
                <w:lang w:eastAsia="en-GB"/>
              </w:rPr>
              <w:t>testesd</w:t>
            </w:r>
            <w:proofErr w:type="spellEnd"/>
          </w:p>
        </w:tc>
      </w:tr>
      <w:tr w:rsidR="00674F30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4F30" w:rsidRPr="00CF39F2" w:rsidRDefault="00674F30" w:rsidP="00674F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74F30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F30" w:rsidRPr="00CF39F2" w:rsidRDefault="00674F30" w:rsidP="00674F30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85E30">
              <w:rPr>
                <w:rFonts w:cs="Arial"/>
                <w:lang w:eastAsia="en-GB"/>
              </w:rPr>
              <w:t xml:space="preserve">Test execution will result in a runtime error due to incorrect max </w:t>
            </w:r>
            <w:proofErr w:type="spellStart"/>
            <w:r w:rsidRPr="00185E30">
              <w:rPr>
                <w:rFonts w:cs="Arial"/>
                <w:lang w:eastAsia="en-GB"/>
              </w:rPr>
              <w:t>mcs</w:t>
            </w:r>
            <w:proofErr w:type="spellEnd"/>
            <w:r w:rsidRPr="00185E30">
              <w:rPr>
                <w:rFonts w:cs="Arial"/>
                <w:lang w:eastAsia="en-GB"/>
              </w:rPr>
              <w:t xml:space="preserve"> value</w:t>
            </w:r>
          </w:p>
        </w:tc>
      </w:tr>
      <w:tr w:rsidR="00674F30" w:rsidTr="00FE78B7">
        <w:tc>
          <w:tcPr>
            <w:tcW w:w="2694" w:type="dxa"/>
            <w:gridSpan w:val="2"/>
          </w:tcPr>
          <w:p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74F30" w:rsidRDefault="00674F30" w:rsidP="00674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4F30" w:rsidRDefault="00674F30" w:rsidP="00674F30">
            <w:pPr>
              <w:pStyle w:val="CRCoverPage"/>
              <w:spacing w:after="0"/>
              <w:rPr>
                <w:noProof/>
              </w:rPr>
            </w:pPr>
            <w:r w:rsidRPr="00185E30">
              <w:rPr>
                <w:noProof/>
              </w:rPr>
              <w:t>7.1.1.4.2.4</w:t>
            </w:r>
            <w:r>
              <w:rPr>
                <w:noProof/>
              </w:rPr>
              <w:t>.ENDC, 7.1.1.4.2.4.NR5GC</w:t>
            </w:r>
          </w:p>
        </w:tc>
      </w:tr>
      <w:tr w:rsidR="00674F30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4F30" w:rsidRDefault="00674F30" w:rsidP="00674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F30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74F30" w:rsidRDefault="00674F30" w:rsidP="00674F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74F30" w:rsidRDefault="00674F30" w:rsidP="00674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4F30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74F30" w:rsidRDefault="00674F30" w:rsidP="00674F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4F30" w:rsidRDefault="00674F30" w:rsidP="00674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4F30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74F30" w:rsidRDefault="00674F30" w:rsidP="00674F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4F30" w:rsidRDefault="00674F30" w:rsidP="00674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4F30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F30" w:rsidRDefault="00674F30" w:rsidP="00674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74F30" w:rsidRDefault="00674F30" w:rsidP="00674F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4F30" w:rsidRDefault="00674F30" w:rsidP="00674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4F30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4F30" w:rsidRDefault="00674F30" w:rsidP="00674F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4F30" w:rsidRDefault="00674F30" w:rsidP="00674F30">
            <w:pPr>
              <w:pStyle w:val="CRCoverPage"/>
              <w:spacing w:after="0"/>
              <w:rPr>
                <w:noProof/>
              </w:rPr>
            </w:pPr>
          </w:p>
        </w:tc>
      </w:tr>
      <w:tr w:rsidR="00674F30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F30" w:rsidRDefault="00674F30" w:rsidP="00674F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4F30" w:rsidRPr="008863B9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4F30" w:rsidRPr="008863B9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74F30" w:rsidRPr="008863B9" w:rsidRDefault="00674F30" w:rsidP="00674F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4F30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4F30" w:rsidRDefault="00674F30" w:rsidP="00674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F30" w:rsidRDefault="00674F30" w:rsidP="00674F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055418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2308B9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308B9" w:rsidRPr="0000567A">
        <w:rPr>
          <w:rFonts w:ascii="Arial" w:hAnsi="Arial" w:cs="Arial"/>
          <w:iCs/>
        </w:rPr>
        <w:t>Table of Contents</w:t>
      </w:r>
      <w:r w:rsidR="002308B9">
        <w:tab/>
      </w:r>
      <w:r w:rsidR="002308B9">
        <w:fldChar w:fldCharType="begin"/>
      </w:r>
      <w:r w:rsidR="002308B9">
        <w:instrText xml:space="preserve"> PAGEREF _Toc90554184 \h </w:instrText>
      </w:r>
      <w:r w:rsidR="002308B9">
        <w:fldChar w:fldCharType="separate"/>
      </w:r>
      <w:r w:rsidR="002308B9">
        <w:t>2</w:t>
      </w:r>
      <w:r w:rsidR="002308B9">
        <w:fldChar w:fldCharType="end"/>
      </w:r>
    </w:p>
    <w:p w:rsidR="002308B9" w:rsidRDefault="002308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0567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0567A">
        <w:rPr>
          <w:b/>
        </w:rPr>
        <w:t>Corrections required for test case 7.1.1.4.2.4</w:t>
      </w:r>
      <w:r>
        <w:tab/>
      </w:r>
      <w:r>
        <w:fldChar w:fldCharType="begin"/>
      </w:r>
      <w:r>
        <w:instrText xml:space="preserve"> PAGEREF _Toc90554185 \h </w:instrText>
      </w:r>
      <w:r>
        <w:fldChar w:fldCharType="separate"/>
      </w:r>
      <w:r>
        <w:t>2</w:t>
      </w:r>
      <w:r>
        <w:fldChar w:fldCharType="end"/>
      </w:r>
    </w:p>
    <w:p w:rsidR="002308B9" w:rsidRDefault="002308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0567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0567A">
        <w:rPr>
          <w:rFonts w:cs="Arial"/>
          <w:b/>
          <w:color w:val="000000"/>
          <w:lang w:eastAsia="en-GB"/>
        </w:rPr>
        <w:t>Correction to f_TC_7_1_1_4_2_4_ENDC_NR</w:t>
      </w:r>
      <w:r>
        <w:tab/>
      </w:r>
      <w:r>
        <w:fldChar w:fldCharType="begin"/>
      </w:r>
      <w:r>
        <w:instrText xml:space="preserve"> PAGEREF _Toc90554186 \h </w:instrText>
      </w:r>
      <w:r>
        <w:fldChar w:fldCharType="separate"/>
      </w:r>
      <w:r>
        <w:t>2</w:t>
      </w:r>
      <w:r>
        <w:fldChar w:fldCharType="end"/>
      </w:r>
    </w:p>
    <w:p w:rsidR="002308B9" w:rsidRDefault="002308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0567A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0567A">
        <w:rPr>
          <w:rFonts w:cs="Arial"/>
          <w:b/>
          <w:color w:val="000000"/>
          <w:lang w:eastAsia="en-GB"/>
        </w:rPr>
        <w:t>Correction to f_TC_7_1_1_4_2_4_NR5GC</w:t>
      </w:r>
      <w:r>
        <w:tab/>
      </w:r>
      <w:r>
        <w:fldChar w:fldCharType="begin"/>
      </w:r>
      <w:r>
        <w:instrText xml:space="preserve"> PAGEREF _Toc90554187 \h </w:instrText>
      </w:r>
      <w:r>
        <w:fldChar w:fldCharType="separate"/>
      </w:r>
      <w:r>
        <w:t>6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0554185"/>
      <w:r w:rsidRPr="00854C55">
        <w:rPr>
          <w:b/>
        </w:rPr>
        <w:t>Corrections required</w:t>
      </w:r>
      <w:bookmarkEnd w:id="2"/>
      <w:bookmarkEnd w:id="3"/>
      <w:r w:rsidR="00656F79">
        <w:rPr>
          <w:b/>
        </w:rPr>
        <w:t xml:space="preserve"> for test case 7.1.1.4.2.4</w:t>
      </w:r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055418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56F79" w:rsidRPr="00656F79">
        <w:rPr>
          <w:rFonts w:cs="Arial"/>
          <w:b/>
          <w:color w:val="000000"/>
          <w:lang w:eastAsia="en-GB"/>
        </w:rPr>
        <w:t>f_TC_7_1_1_4_2_4_ENDC_NR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656F79" w:rsidP="005D27CA">
            <w:pPr>
              <w:rPr>
                <w:rFonts w:ascii="Arial" w:hAnsi="Arial" w:cs="Arial"/>
                <w:lang w:eastAsia="en-GB"/>
              </w:rPr>
            </w:pPr>
            <w:r w:rsidRPr="00656F79">
              <w:rPr>
                <w:rFonts w:ascii="Arial" w:hAnsi="Arial" w:cs="Arial"/>
                <w:lang w:eastAsia="en-GB"/>
              </w:rPr>
              <w:t>f_TC_7_1_1_4_2_4_ENDC_NR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656F79" w:rsidP="001E3D37">
            <w:pPr>
              <w:pStyle w:val="CRCoverPage"/>
              <w:spacing w:after="0"/>
            </w:pPr>
            <w:proofErr w:type="spellStart"/>
            <w:r>
              <w:rPr>
                <w:rFonts w:cs="Arial"/>
                <w:lang w:eastAsia="en-GB"/>
              </w:rPr>
              <w:t>Accoring</w:t>
            </w:r>
            <w:proofErr w:type="spellEnd"/>
            <w:r>
              <w:rPr>
                <w:rFonts w:cs="Arial"/>
                <w:lang w:eastAsia="en-GB"/>
              </w:rPr>
              <w:t xml:space="preserve"> to 38.214 sec </w:t>
            </w:r>
            <w:proofErr w:type="gramStart"/>
            <w:r>
              <w:rPr>
                <w:rFonts w:cs="Arial"/>
                <w:lang w:eastAsia="en-GB"/>
              </w:rPr>
              <w:t>5.1.3.1  when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qam256 is configured the </w:t>
            </w:r>
            <w:r w:rsidRPr="0048482F">
              <w:t xml:space="preserve">UE shall use </w:t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  <w:r w:rsidRPr="0048482F">
              <w:t xml:space="preserve"> and Table 5.1.3.1-</w:t>
            </w:r>
            <w:r>
              <w:rPr>
                <w:lang w:val="en-US"/>
              </w:rPr>
              <w:t>2</w:t>
            </w:r>
            <w:r w:rsidRPr="0048482F">
              <w:t xml:space="preserve"> to determine the modulation order (</w:t>
            </w:r>
            <w:proofErr w:type="spellStart"/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proofErr w:type="spellEnd"/>
            <w:r w:rsidRPr="0048482F">
              <w:t>)</w:t>
            </w:r>
            <w:r>
              <w:t xml:space="preserve"> and in Table 5.1.3.1-2 MCS is defined </w:t>
            </w:r>
            <w:proofErr w:type="spellStart"/>
            <w:r>
              <w:t>upto</w:t>
            </w:r>
            <w:proofErr w:type="spellEnd"/>
            <w:r>
              <w:t xml:space="preserve"> 27 and the rest are marked as reserved.</w:t>
            </w:r>
          </w:p>
          <w:p w:rsidR="00644B2C" w:rsidRDefault="00644B2C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644B2C" w:rsidRPr="009B0B50" w:rsidRDefault="00644B2C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changes were proposed as part of </w:t>
            </w:r>
            <w:r w:rsidRPr="00644B2C">
              <w:rPr>
                <w:rFonts w:cs="Arial"/>
                <w:lang w:eastAsia="en-GB"/>
              </w:rPr>
              <w:t>R5s211566 and accepted, but not implemented in 21wk49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656F7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</w:t>
            </w:r>
            <w:r w:rsidRPr="00DE2DA3">
              <w:rPr>
                <w:rFonts w:cs="Arial"/>
                <w:lang w:eastAsia="en-GB"/>
              </w:rPr>
              <w:t xml:space="preserve">f_TC_7_1_1_4_2_x_DCI0_1_NR_TestBody value 27 is passed </w:t>
            </w:r>
            <w:r>
              <w:rPr>
                <w:rFonts w:cs="Arial"/>
                <w:lang w:eastAsia="en-GB"/>
              </w:rPr>
              <w:t xml:space="preserve">as the max </w:t>
            </w:r>
            <w:proofErr w:type="spellStart"/>
            <w:r>
              <w:rPr>
                <w:rFonts w:cs="Arial"/>
                <w:lang w:eastAsia="en-GB"/>
              </w:rPr>
              <w:t>mcs</w:t>
            </w:r>
            <w:proofErr w:type="spellEnd"/>
            <w:r>
              <w:rPr>
                <w:rFonts w:cs="Arial"/>
                <w:lang w:eastAsia="en-GB"/>
              </w:rPr>
              <w:t xml:space="preserve"> for this test case when </w:t>
            </w:r>
            <w:r w:rsidRPr="00656F79">
              <w:rPr>
                <w:rFonts w:cs="Arial"/>
                <w:lang w:eastAsia="en-GB"/>
              </w:rPr>
              <w:t xml:space="preserve">resourceAllocationType0 is </w:t>
            </w:r>
            <w:proofErr w:type="spellStart"/>
            <w:r w:rsidRPr="00656F79">
              <w:rPr>
                <w:rFonts w:cs="Arial"/>
                <w:lang w:eastAsia="en-GB"/>
              </w:rPr>
              <w:t>testesd</w:t>
            </w:r>
            <w:proofErr w:type="spellEnd"/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656F7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656F79">
              <w:rPr>
                <w:rFonts w:ascii="Arial" w:hAnsi="Arial" w:cs="Arial"/>
                <w:lang w:eastAsia="en-GB"/>
              </w:rPr>
              <w:t>MAC_ENDC_NR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function f_TC_7_1_1_4_2_4_ENDC_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/ 7.1.1.4.2.4  UL-SCH transport block size selection / DCI format 0_1 / RA type 0/RA Type 1 / 256QAM / Transform precoding disabled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CalculationParameters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cs_NR_TBS_CalculationParameters_711424;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R5s202610 sic@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//Init Cell parameters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f_ENDC_NR_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(f_NR_CellInfo_GetIsFR1(nr_Cell1)) {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CalculationParameters.MaxNoOfDmrsAddPos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f_NR_Init_7_1_1_4_2_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x(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formats0_1_And_1_1,  qam256, omit);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f_NR_ENDC_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PreambleOnEUTRA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No MAC header manipulation in DL and RLC and PDCP in transparent mode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f_NR_ENDC_ConfigAM_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UM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1, 0);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EUTRA);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Steps 1-5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f_TC_7_1_1_4_2_x_DCI0_1_NR_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tsc_NR_DRB2, v_CalculationParameters,resourceAllocationType1, 27);//@sic R5s211566 sic@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if (pc_ra_Type0_PUSCH)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if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 not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pc_dynamicSwitchRA_Type0_1_PUSCH  )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Steps 5aA1-5aa2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f_NR_Set_PUSCH_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resourceAllocationType0);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,-,-,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Now send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//@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Steps 6-10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f_TC_7_1_1_4_2_x_DCI0_1_NR_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tsc_NR_DRB2, v_CalculationParameters,resourceAllocationType0);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f_EUTRA_NR_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SendCoOrd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EUTRA,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EUTRA, "Postamble");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72ED8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function f_TC_7_1_1_4_2_4_ENDC_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/ 7.1.1.4.2.4  UL-SCH transport block size selection / DCI format 0_1 / RA type 0/RA Type 1 / 256QAM / Transform precoding disabled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CalculationParameters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cs_NR_TBS_CalculationParameters_711424;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R5s202610 sic@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//Init Cell parameters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f_ENDC_NR_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(f_NR_CellInfo_GetIsFR1(nr_Cell1)) {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CalculationParameters.MaxNoOfDmrsAddPos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f_NR_Init_7_1_1_4_2_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x(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formats0_1_And_1_1,  qam256, omit);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f_NR_ENDC_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PreambleOnEUTRA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MCG_Only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No MAC header manipulation in DL and RLC and PDCP in transparent mode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f_NR_ENDC_ConfigAM_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UM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1, 0);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EUTRA);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Steps 1-5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f_TC_7_1_1_4_2_x_DCI0_1_NR_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tsc_NR_DRB2, v_CalculationParameters,resourceAllocationType1, 27);//@sic R5s211566 sic@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if (pc_ra_Type0_PUSCH)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if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 not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pc_dynamicSwitchRA_Type0_1_PUSCH  )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Steps 5aA1-5aa2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f_NR_Set_PUSCH_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resourceAllocationType0);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,-,-,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Now send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//@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Steps 6-10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f_TC_7_1_1_4_2_x_DCI0_1_NR_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tsc_NR_DRB2, v_CalculationParameters,resourceAllocationType0</w:t>
            </w:r>
            <w:r w:rsidRPr="00656F7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27);</w:t>
            </w: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f_EUTRA_NR_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SendCoOrd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EUTRA,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//Wait from coordination AFTER the connection is released in E-UTRA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f_EUTRA_NR_WaitForCoOrd_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Trigger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EUTRA, "Postamble");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E3D37" w:rsidRPr="00DA356D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656F79" w:rsidRDefault="00656F79" w:rsidP="00656F79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055418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656F79">
        <w:rPr>
          <w:rFonts w:cs="Arial"/>
          <w:b/>
          <w:color w:val="000000"/>
          <w:lang w:eastAsia="en-GB"/>
        </w:rPr>
        <w:t>f_TC_7_1_1_4_2_4_NR5GC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56F79" w:rsidTr="008A54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F79" w:rsidRDefault="00656F79" w:rsidP="008A545C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79" w:rsidRPr="00CC39F9" w:rsidRDefault="00656F79" w:rsidP="008A545C">
            <w:pPr>
              <w:rPr>
                <w:rFonts w:ascii="Arial" w:hAnsi="Arial" w:cs="Arial"/>
                <w:lang w:eastAsia="en-GB"/>
              </w:rPr>
            </w:pPr>
            <w:r w:rsidRPr="00656F79">
              <w:rPr>
                <w:rFonts w:ascii="Arial" w:hAnsi="Arial" w:cs="Arial"/>
                <w:lang w:eastAsia="en-GB"/>
              </w:rPr>
              <w:t>f_TC_7_1_1_4_2_4_NR5GC</w:t>
            </w:r>
          </w:p>
        </w:tc>
      </w:tr>
      <w:tr w:rsidR="00656F79" w:rsidTr="008A545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F79" w:rsidRDefault="00656F79" w:rsidP="00656F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79" w:rsidRDefault="00656F79" w:rsidP="00656F79">
            <w:pPr>
              <w:pStyle w:val="CRCoverPage"/>
              <w:spacing w:after="0"/>
            </w:pPr>
            <w:proofErr w:type="spellStart"/>
            <w:r>
              <w:rPr>
                <w:rFonts w:cs="Arial"/>
                <w:lang w:eastAsia="en-GB"/>
              </w:rPr>
              <w:t>Accoring</w:t>
            </w:r>
            <w:proofErr w:type="spellEnd"/>
            <w:r>
              <w:rPr>
                <w:rFonts w:cs="Arial"/>
                <w:lang w:eastAsia="en-GB"/>
              </w:rPr>
              <w:t xml:space="preserve"> to 38.214 sec </w:t>
            </w:r>
            <w:proofErr w:type="gramStart"/>
            <w:r>
              <w:rPr>
                <w:rFonts w:cs="Arial"/>
                <w:lang w:eastAsia="en-GB"/>
              </w:rPr>
              <w:t>5.1.3.1  when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qam256 is configured the </w:t>
            </w:r>
            <w:r w:rsidRPr="0048482F">
              <w:t xml:space="preserve">UE shall use </w:t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  <w:r w:rsidRPr="0048482F">
              <w:t xml:space="preserve"> and Table 5.1.3.1-</w:t>
            </w:r>
            <w:r>
              <w:rPr>
                <w:lang w:val="en-US"/>
              </w:rPr>
              <w:t>2</w:t>
            </w:r>
            <w:r w:rsidRPr="0048482F">
              <w:t xml:space="preserve"> to determine the modulation order (</w:t>
            </w:r>
            <w:proofErr w:type="spellStart"/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proofErr w:type="spellEnd"/>
            <w:r w:rsidRPr="0048482F">
              <w:t>)</w:t>
            </w:r>
            <w:r>
              <w:t xml:space="preserve"> and in Table 5.1.3.1-2 MCS is defined </w:t>
            </w:r>
            <w:proofErr w:type="spellStart"/>
            <w:r>
              <w:t>upto</w:t>
            </w:r>
            <w:proofErr w:type="spellEnd"/>
            <w:r>
              <w:t xml:space="preserve"> 27 and the rest are marked as reserved.</w:t>
            </w:r>
          </w:p>
          <w:p w:rsidR="00644B2C" w:rsidRPr="009B0B50" w:rsidRDefault="00644B2C" w:rsidP="00656F7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changes were proposed as part of </w:t>
            </w:r>
            <w:r w:rsidRPr="00644B2C">
              <w:rPr>
                <w:rFonts w:cs="Arial"/>
                <w:lang w:eastAsia="en-GB"/>
              </w:rPr>
              <w:t>R5s21156</w:t>
            </w:r>
            <w:r>
              <w:rPr>
                <w:rFonts w:cs="Arial"/>
                <w:lang w:eastAsia="en-GB"/>
              </w:rPr>
              <w:t>4</w:t>
            </w:r>
            <w:r w:rsidRPr="00644B2C">
              <w:rPr>
                <w:rFonts w:cs="Arial"/>
                <w:lang w:eastAsia="en-GB"/>
              </w:rPr>
              <w:t xml:space="preserve"> and accepted, but not implemented in 21wk49</w:t>
            </w:r>
          </w:p>
        </w:tc>
      </w:tr>
      <w:tr w:rsidR="00656F79" w:rsidTr="008A54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F79" w:rsidRDefault="00656F79" w:rsidP="00656F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79" w:rsidRPr="00A72665" w:rsidRDefault="00656F79" w:rsidP="00656F7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</w:t>
            </w:r>
            <w:r w:rsidRPr="00DE2DA3">
              <w:rPr>
                <w:rFonts w:cs="Arial"/>
                <w:lang w:eastAsia="en-GB"/>
              </w:rPr>
              <w:t xml:space="preserve">f_TC_7_1_1_4_2_x_DCI0_1_NR_TestBody value 27 is passed </w:t>
            </w:r>
            <w:r>
              <w:rPr>
                <w:rFonts w:cs="Arial"/>
                <w:lang w:eastAsia="en-GB"/>
              </w:rPr>
              <w:t xml:space="preserve">as the max </w:t>
            </w:r>
            <w:proofErr w:type="spellStart"/>
            <w:r>
              <w:rPr>
                <w:rFonts w:cs="Arial"/>
                <w:lang w:eastAsia="en-GB"/>
              </w:rPr>
              <w:t>mcs</w:t>
            </w:r>
            <w:proofErr w:type="spellEnd"/>
            <w:r>
              <w:rPr>
                <w:rFonts w:cs="Arial"/>
                <w:lang w:eastAsia="en-GB"/>
              </w:rPr>
              <w:t xml:space="preserve"> for this test case when </w:t>
            </w:r>
            <w:r w:rsidRPr="00656F79">
              <w:rPr>
                <w:rFonts w:cs="Arial"/>
                <w:lang w:eastAsia="en-GB"/>
              </w:rPr>
              <w:t xml:space="preserve">resourceAllocationType0 is </w:t>
            </w:r>
            <w:proofErr w:type="spellStart"/>
            <w:r w:rsidRPr="00656F79">
              <w:rPr>
                <w:rFonts w:cs="Arial"/>
                <w:lang w:eastAsia="en-GB"/>
              </w:rPr>
              <w:t>testesd</w:t>
            </w:r>
            <w:proofErr w:type="spellEnd"/>
          </w:p>
        </w:tc>
      </w:tr>
      <w:tr w:rsidR="00656F79" w:rsidTr="008A54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F79" w:rsidRDefault="00656F79" w:rsidP="00656F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79" w:rsidRPr="00CC39F9" w:rsidRDefault="00656F79" w:rsidP="00656F79">
            <w:pPr>
              <w:spacing w:after="0"/>
              <w:rPr>
                <w:rFonts w:ascii="Arial" w:hAnsi="Arial" w:cs="Arial"/>
                <w:lang w:eastAsia="en-GB"/>
              </w:rPr>
            </w:pPr>
            <w:r w:rsidRPr="00656F79">
              <w:rPr>
                <w:rFonts w:ascii="Arial" w:hAnsi="Arial" w:cs="Arial"/>
                <w:lang w:eastAsia="en-GB"/>
              </w:rPr>
              <w:t>MAC_NR5GC</w:t>
            </w:r>
          </w:p>
        </w:tc>
      </w:tr>
      <w:tr w:rsidR="00656F79" w:rsidTr="008A54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F79" w:rsidRDefault="00656F79" w:rsidP="00656F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79" w:rsidRDefault="00656F79" w:rsidP="00656F7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656F79" w:rsidRDefault="00656F79" w:rsidP="00656F79">
      <w:pPr>
        <w:spacing w:after="0"/>
        <w:rPr>
          <w:rFonts w:ascii="Arial" w:hAnsi="Arial"/>
          <w:b/>
          <w:lang w:eastAsia="en-GB"/>
        </w:rPr>
      </w:pPr>
    </w:p>
    <w:p w:rsidR="00656F79" w:rsidRDefault="00656F79" w:rsidP="00656F7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56F79" w:rsidRPr="00CD057D" w:rsidTr="008A545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function f_TC_7_1_1_4_2_4_NR5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/ 7.1.1.4.2.4  UL-SCH transport block size selection / DCI format 0_1 / RA type 0/RA Type 1 / 256QAM / Transform precoding disabled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CalculationParameters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cs_NR_TBS_CalculationParameters_711424;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omit)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_RadioBearerList_Type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R5s202610 sic@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NR_1);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//if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 f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_NR_CellInfo_GetIsFR1(nr_Cell1)) {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v_CalculationParameters.MaxNoOfDmrsAddPos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:= 0;};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 R5s200421 sic@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f_NR_Init_7_1_1_4_2_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x(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formats0_1_And_1_1, qam256, omit);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//Retrieve DRB Id of the first PDU session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DRB in No MAC header manipulation in DL and RLC and PDCP in transparent mode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Steps 1-5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f_TC_7_1_1_4_2_x_DCI0_1_NR_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v_DRBId,v_CalculationParameters, resourceAllocationType1,27);//@sic R5s211564 sic@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Steps 5aA1-5aA2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if (pc_ra_Type0_PUSCH)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if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 not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pc_dynamicSwitchRA_Type0_1_PUSCH  )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f_NR_Set_PUSCH_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resourceAllocationType0);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omit,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v_V1530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cs_NR_RRCReconfiguration_v1530_IEs(bit2oct(encvalue(v_CellGroupConfig)));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 v_V1530Ext,-,-,-,false);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tsc_NR_RbId_SRB1, cr_38508_RRCReconfigurationComplete));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Steps 6-10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f_TC_7_1_1_4_2_x_DCI0_1_NR_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v_DRBId,v_CalculationParameters,resourceAllocationType0 );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//Postamble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656F79" w:rsidRPr="00CD057D" w:rsidRDefault="00656F79" w:rsidP="00656F79">
      <w:pPr>
        <w:spacing w:after="0"/>
        <w:rPr>
          <w:rFonts w:ascii="Arial" w:hAnsi="Arial"/>
          <w:b/>
          <w:color w:val="000000"/>
          <w:lang w:eastAsia="en-GB"/>
        </w:rPr>
      </w:pPr>
    </w:p>
    <w:p w:rsidR="00656F79" w:rsidRPr="00CD057D" w:rsidRDefault="00656F79" w:rsidP="00656F79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56F79" w:rsidRPr="00CD057D" w:rsidTr="008A545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function f_TC_7_1_1_4_2_4_NR5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/ 7.1.1.4.2.4  UL-SCH transport block size selection / DCI format 0_1 / RA type 0/RA Type 1 / 256QAM / Transform precoding disabled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CalculationParameters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cs_NR_TBS_CalculationParameters_711424;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omit)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_RadioBearerList_Type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R5s202610 sic@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NR_UplinkBWP_List_Type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NR_1);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//if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 f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_NR_CellInfo_GetIsFR1(nr_Cell1)) {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v_CalculationParameters.MaxNoOfDmrsAddPos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:= 0;};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R5s200421 sic@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f_NR_Init_7_1_1_4_2_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x(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formats0_1_And_1_1, qam256, omit);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//Retrieve DRB Id of the first PDU session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DRB in No MAC header manipulation in DL and RLC and PDCP in transparent mode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Steps 1-5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f_TC_7_1_1_4_2_x_DCI0_1_NR_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v_DRBId,v_CalculationParameters, resourceAllocationType1,27);//@sic R5s211564 sic@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Steps 5aA1-5aA2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if (pc_ra_Type0_PUSCH)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if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 not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pc_dynamicSwitchRA_Type0_1_PUSCH  )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f_NR_Set_PUSCH_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resourceAllocationType0);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v_V1530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cs_NR_RRCReconfiguration_v1530_IEs(bit2oct(encvalue(v_CellGroupConfig)));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, v_V1530Ext,-,-,-,false);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tsc_NR_RbId_SRB1, cr_38508_RRCReconfigurationComplete));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Steps 6-10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f_TC_7_1_1_4_2_x_DCI0_1_NR_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v_DRBId,v_CalculationParameters,resourceAllocationType0</w:t>
            </w:r>
            <w:r w:rsidRPr="00656F7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27 );</w:t>
            </w: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//Postamble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(nr_Cell1); // Def UL Grant Config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:rsidR="00656F79" w:rsidRPr="00656F79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656F79" w:rsidRPr="00DA356D" w:rsidRDefault="00656F79" w:rsidP="00656F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F7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656F79" w:rsidRDefault="00656F79" w:rsidP="00656F79">
      <w:pPr>
        <w:rPr>
          <w:lang w:eastAsia="en-GB"/>
        </w:rPr>
      </w:pPr>
    </w:p>
    <w:p w:rsidR="00656F79" w:rsidRDefault="00656F79" w:rsidP="006E7773">
      <w:pPr>
        <w:rPr>
          <w:lang w:eastAsia="en-GB"/>
        </w:rPr>
      </w:pPr>
    </w:p>
    <w:sectPr w:rsidR="00656F79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BEB" w:rsidRDefault="00FC6BEB">
      <w:r>
        <w:separator/>
      </w:r>
    </w:p>
  </w:endnote>
  <w:endnote w:type="continuationSeparator" w:id="0">
    <w:p w:rsidR="00FC6BEB" w:rsidRDefault="00FC6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BEB" w:rsidRDefault="00FC6BEB">
      <w:r>
        <w:separator/>
      </w:r>
    </w:p>
  </w:footnote>
  <w:footnote w:type="continuationSeparator" w:id="0">
    <w:p w:rsidR="00FC6BEB" w:rsidRDefault="00FC6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C6BE4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85E30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308B9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3C75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44B2C"/>
    <w:rsid w:val="00652A36"/>
    <w:rsid w:val="0065364E"/>
    <w:rsid w:val="006537B5"/>
    <w:rsid w:val="00656F79"/>
    <w:rsid w:val="00661E2C"/>
    <w:rsid w:val="00667016"/>
    <w:rsid w:val="00674F30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3BB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6BEB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A87E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0C11-CE28-4C2A-B62C-1FED5D019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2668</Words>
  <Characters>15210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17843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2021-12-16T15:03:00Z</dcterms:created>
  <dcterms:modified xsi:type="dcterms:W3CDTF">2021-12-16T15:03:00Z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