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2F4" w:rsidRDefault="00F112F4" w:rsidP="00F1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R5s220029</w:t>
      </w:r>
      <w:r>
        <w:rPr>
          <w:b/>
          <w:i/>
          <w:noProof/>
          <w:sz w:val="28"/>
        </w:rPr>
        <w:fldChar w:fldCharType="end"/>
      </w:r>
    </w:p>
    <w:p w:rsidR="00F112F4" w:rsidRDefault="00F112F4" w:rsidP="00F112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2F4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12F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2F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142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112F4" w:rsidRPr="00410371" w:rsidRDefault="00F112F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112F4" w:rsidRDefault="00F112F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2F4" w:rsidRPr="00410371" w:rsidRDefault="00F112F4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112F4" w:rsidRDefault="00F112F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112F4" w:rsidRPr="00410371" w:rsidRDefault="00F112F4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112F4" w:rsidRDefault="00F112F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112F4" w:rsidRPr="00410371" w:rsidRDefault="00F112F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2F4" w:rsidRPr="00F25D98" w:rsidRDefault="00F112F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2F4" w:rsidTr="00FE78B7">
        <w:tc>
          <w:tcPr>
            <w:tcW w:w="9641" w:type="dxa"/>
            <w:gridSpan w:val="9"/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12F4" w:rsidRDefault="00F112F4" w:rsidP="00F1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2F4" w:rsidTr="00FE78B7">
        <w:tc>
          <w:tcPr>
            <w:tcW w:w="2835" w:type="dxa"/>
          </w:tcPr>
          <w:p w:rsidR="00F112F4" w:rsidRDefault="00F112F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2F4" w:rsidRDefault="00F112F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12F4" w:rsidRDefault="00F112F4" w:rsidP="00F1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2F4" w:rsidTr="00FE78B7">
        <w:tc>
          <w:tcPr>
            <w:tcW w:w="9640" w:type="dxa"/>
            <w:gridSpan w:val="11"/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8.1.2.1.1</w:t>
            </w:r>
            <w:r>
              <w:fldChar w:fldCharType="end"/>
            </w: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112F4" w:rsidRDefault="00F112F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2021-12-15</w:t>
            </w:r>
            <w:r>
              <w:rPr>
                <w:noProof/>
              </w:rPr>
              <w:fldChar w:fldCharType="end"/>
            </w: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112F4" w:rsidRDefault="00F112F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112F4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112F4" w:rsidRDefault="00F112F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12F4" w:rsidRDefault="00F112F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12F4" w:rsidRPr="007C2097" w:rsidRDefault="00F112F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12F4" w:rsidTr="00FE78B7">
        <w:tc>
          <w:tcPr>
            <w:tcW w:w="1843" w:type="dxa"/>
          </w:tcPr>
          <w:p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sz w:val="28"/>
                <w:szCs w:val="22"/>
              </w:rPr>
            </w:pPr>
            <w:r>
              <w:rPr>
                <w:noProof/>
              </w:rPr>
              <w:t>In 21wk49 Implementation , at step 9-10 there is an extra DRB3</w:t>
            </w:r>
            <w:r w:rsidRPr="00CD6101">
              <w:rPr>
                <w:noProof/>
              </w:rPr>
              <w:t xml:space="preserve"> configuration. this change is introduced as part of R5s211</w:t>
            </w:r>
            <w:r w:rsidRPr="00CD6101">
              <w:rPr>
                <w:rFonts w:hint="eastAsia"/>
                <w:noProof/>
              </w:rPr>
              <w:t>5</w:t>
            </w:r>
            <w:r w:rsidRPr="00CD6101">
              <w:rPr>
                <w:noProof/>
              </w:rPr>
              <w:t>07 but this CR is withdrawn .</w:t>
            </w:r>
            <w:r>
              <w:rPr>
                <w:b/>
                <w:i/>
                <w:sz w:val="28"/>
                <w:szCs w:val="22"/>
              </w:rPr>
              <w:t xml:space="preserve"> </w:t>
            </w:r>
          </w:p>
          <w:p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DRB2 is released as part of step 13-14 , DRB3 is present along with SRB2 which is satisfying the core spec requirement 38.331 section 5.3.1.1 </w:t>
            </w:r>
          </w:p>
          <w:p w:rsidR="00F112F4" w:rsidRPr="00CD6101" w:rsidRDefault="00F112F4" w:rsidP="00F112F4">
            <w:pPr>
              <w:spacing w:after="0"/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proofErr w:type="spell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proofErr w:type="gram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</w:t>
            </w:r>
            <w:proofErr w:type="gram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i.e., SRB2 and at least one DRB must be configured in the same </w:t>
            </w:r>
            <w:proofErr w:type="spell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</w:t>
            </w:r>
            <w:proofErr w:type="gramStart"/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supported.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.</w:t>
            </w:r>
            <w:proofErr w:type="gramEnd"/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12F4" w:rsidRPr="00CF39F2" w:rsidRDefault="00F112F4" w:rsidP="00F112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2F4" w:rsidRPr="006316B2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Drb3 configuration has to be removed from steps 9-10</w:t>
            </w: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12F4" w:rsidRPr="00CF39F2" w:rsidRDefault="00F112F4" w:rsidP="00F112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Pr="00CF39F2" w:rsidRDefault="00F112F4" w:rsidP="00F112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F112F4" w:rsidTr="00FE78B7">
        <w:tc>
          <w:tcPr>
            <w:tcW w:w="2694" w:type="dxa"/>
            <w:gridSpan w:val="2"/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12F4" w:rsidRDefault="00F112F4" w:rsidP="00F11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12F4" w:rsidRDefault="00F112F4" w:rsidP="00F11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112F4" w:rsidRDefault="00F112F4" w:rsidP="00F11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12F4" w:rsidRDefault="00F112F4" w:rsidP="00F112F4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2F4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12F4" w:rsidRPr="008863B9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112F4" w:rsidRPr="008863B9" w:rsidRDefault="00F112F4" w:rsidP="00F11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2F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2F4" w:rsidRDefault="00F112F4" w:rsidP="00F11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816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4F0C1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F0C14" w:rsidRPr="00C9183C">
        <w:rPr>
          <w:rFonts w:ascii="Arial" w:hAnsi="Arial" w:cs="Arial"/>
          <w:iCs/>
        </w:rPr>
        <w:t>Table of Contents</w:t>
      </w:r>
      <w:r w:rsidR="004F0C14">
        <w:tab/>
      </w:r>
      <w:r w:rsidR="004F0C14">
        <w:fldChar w:fldCharType="begin"/>
      </w:r>
      <w:r w:rsidR="004F0C14">
        <w:instrText xml:space="preserve"> PAGEREF _Toc90481666 \h </w:instrText>
      </w:r>
      <w:r w:rsidR="004F0C14">
        <w:fldChar w:fldCharType="separate"/>
      </w:r>
      <w:r w:rsidR="004F0C14">
        <w:t>2</w:t>
      </w:r>
      <w:r w:rsidR="004F0C14">
        <w:fldChar w:fldCharType="end"/>
      </w:r>
    </w:p>
    <w:p w:rsidR="004F0C14" w:rsidRDefault="004F0C1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183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18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_Toc90481667 \h </w:instrText>
      </w:r>
      <w:r>
        <w:fldChar w:fldCharType="separate"/>
      </w:r>
      <w:r>
        <w:t>2</w:t>
      </w:r>
      <w:r>
        <w:fldChar w:fldCharType="end"/>
      </w:r>
    </w:p>
    <w:p w:rsidR="004F0C14" w:rsidRDefault="004F0C1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9183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9183C">
        <w:rPr>
          <w:rFonts w:cs="Arial"/>
          <w:b/>
          <w:color w:val="000000"/>
          <w:lang w:eastAsia="en-GB"/>
        </w:rPr>
        <w:t xml:space="preserve">Correction to </w:t>
      </w:r>
      <w:r w:rsidRPr="00C9183C">
        <w:rPr>
          <w:rFonts w:cs="Arial"/>
          <w:b/>
          <w:bCs/>
          <w:color w:val="000000"/>
          <w:lang w:val="en-US" w:eastAsia="en-GB"/>
        </w:rPr>
        <w:t>function f_TC_8_1_2_1_1_NR5GC_TestBody</w:t>
      </w:r>
      <w:r>
        <w:tab/>
      </w:r>
      <w:r>
        <w:fldChar w:fldCharType="begin"/>
      </w:r>
      <w:r>
        <w:instrText xml:space="preserve"> PAGEREF _Toc90481668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481667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48166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F5C63" w:rsidRPr="007F5C63">
        <w:rPr>
          <w:rFonts w:cs="Arial"/>
          <w:b/>
          <w:bCs/>
          <w:color w:val="000000"/>
          <w:lang w:val="en-US" w:eastAsia="en-GB"/>
        </w:rPr>
        <w:t>f_TC_8_1_2_1_1_NR5GC_TestBody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C81C0A" w:rsidP="00426FCD">
            <w:pPr>
              <w:pStyle w:val="CRCoverPage"/>
              <w:spacing w:after="0"/>
              <w:rPr>
                <w:noProof/>
              </w:rPr>
            </w:pPr>
            <w:r w:rsidRPr="007F5C63">
              <w:rPr>
                <w:noProof/>
              </w:rPr>
              <w:t>f_TC_8_1_2_1_1_NR5GC_TestBody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5CB" w:rsidRDefault="00EF75CB" w:rsidP="00EF75CB">
            <w:pPr>
              <w:pStyle w:val="CRCoverPage"/>
              <w:spacing w:after="0"/>
              <w:rPr>
                <w:b/>
                <w:i/>
                <w:sz w:val="28"/>
                <w:szCs w:val="22"/>
              </w:rPr>
            </w:pPr>
            <w:r>
              <w:rPr>
                <w:noProof/>
              </w:rPr>
              <w:t>In 21wk49 Implementation , at step 9-10 there is an extra DRB3</w:t>
            </w:r>
            <w:r w:rsidRPr="00CD6101">
              <w:rPr>
                <w:noProof/>
              </w:rPr>
              <w:t xml:space="preserve"> configuration. this change is introduced as part of R5s211</w:t>
            </w:r>
            <w:r w:rsidRPr="00CD6101">
              <w:rPr>
                <w:rFonts w:hint="eastAsia"/>
                <w:noProof/>
              </w:rPr>
              <w:t>5</w:t>
            </w:r>
            <w:r w:rsidRPr="00CD6101">
              <w:rPr>
                <w:noProof/>
              </w:rPr>
              <w:t>07 but this CR is withdrawn .</w:t>
            </w:r>
            <w:r>
              <w:rPr>
                <w:b/>
                <w:i/>
                <w:sz w:val="28"/>
                <w:szCs w:val="22"/>
              </w:rPr>
              <w:t xml:space="preserve"> </w:t>
            </w:r>
          </w:p>
          <w:p w:rsidR="00EF75CB" w:rsidRDefault="00EF75CB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DRB2 is released as part of step 13-14 , DRB3 is present along with SRB2 which is satisfying the core spec requirement 38.331 section 5.3.1.1 </w:t>
            </w:r>
          </w:p>
          <w:p w:rsidR="00FA485A" w:rsidRPr="00AD4ADA" w:rsidRDefault="00EF75CB" w:rsidP="00EF75C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D0752E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Drb3 configuration has to be removed from steps 9-10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E819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819BC">
              <w:rPr>
                <w:rFonts w:ascii="Arial" w:hAnsi="Arial" w:cs="Arial"/>
                <w:lang w:eastAsia="en-GB"/>
              </w:rPr>
              <w:t>develop\NR5GC\8_1_2\RRC_Reconfiguration_NR5GC.ttcn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71" w:rsidRPr="00D91571" w:rsidRDefault="00755B36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91571" w:rsidRPr="00D91571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R5-217812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2-4"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cr_38508_RRCSecurityModeComplete(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))); // receive SECURITY MODE COMPLETE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"Test Case 8.1.2.1.1: Step 7.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Received from UE");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establishment of data radio bearer, DRB1 and signalling radio bearer, SRB2?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"Steps 9/10 - Void"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Must release and re-configure the SS for SRB2 and DRB1 to re-establish the RLC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(tsc_NR_RbId_SRB2)});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{cs_NR_SS_RadioBearer_Release(cs_NR_RadioBearerId_DRB(v_DRBId))});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DRB1 reconfigured during reconfiguration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 {cs_NR_SS_SRB2_Config});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cs_38508_RadioBearerConfigDef(omit, { cs_38508_NRDRB_ToAddMod(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v_DRBInfo.SDAP_Config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cs_38508_PDCP_Config),cs_38508_NRDRB_ToAddMod(v_DRBInfo.SDAP_Config, tsc_NR_DRB3, cs_38508_PDCP_Config)}); // @sic R5s211507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RLC-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for SRB2 and DRB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}, true);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There should be 2 entries and both of them need to update the re-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establishRLC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flag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"Steps 11-12"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to modify SRB and DRB configuration.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omit,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tsc_NR_RbId_SRB1); // @sic R5s190388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12"); // @sic R5s190936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NAS command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), 1)); // @sic R5s190936, R5s200564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RRC command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cs_38508_RadioBearerConfigDef(omit, omit,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omit,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v_DRBInfo.RLC_Config.logicalChannelIdentity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f_NR5GC_CloseUE_TestLoopModeB (nr_Cell1, '00'O);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12A"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indicate that the UE is capable of exchanging IP data on DRB#1 established in Step 11?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f_NR5GC_CheckDataPath(nr_Cell1, f_NR5GC_GetPdnIndex(valueof(f_Get_PDUSessionForDNNType(v_PDUSessionInfoList,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))),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"Step 12A");   // @sic R5-197057 R5s200341 Ch. 1 R5s200571 Ch. 4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12A1/12A4"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OPEN UE TEST LOOP Message. The UE transmits an OPEN UE TEST LOOP COMPLETE Message.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DEACTIVATE TEST MODE message. The UE transmits DEACTIVATE TEST MODE COMPLETE message.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"Steps 12B - 12C"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Cause the UE to request establishment of PDU session.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PDU session establishment procedure as specified in TS 38.508-1 subclause 4.5A.2 takes place.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f_NR5GC_TriggerSinglePDUSession(nr_Cell1, f_NR5GC_MobileInfo_GetNoOfSessions()+1, -,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); // @sic R5s211349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"Steps 13-14"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a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drb-ToReleaseList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and PDU SESSION RELEASE COMMAND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 },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tsc_NR_RbId_SRB1, -, false); // @sic R5s190388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15 - Void"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interleave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cr_38508_RRCReconfigurationComplete))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{}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[]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tsc_NR_RbId_SRB2,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cr_NG_NAS_IndWithPiggybacking((tsc_SHT_IntegrityProtected_Ciphered,tsc_SHT_IntegrityProtected)))) -&gt; value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14");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, int2oct(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), 1))) { // @sic R5s200564 sic@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1127D4" w:rsidRPr="00722896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}//end of f_TC_8_1_2_1_1_NR5GC_TestBody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R5-217812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2-4"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cr_38508_RRCSecurityModeComplete(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))); // receive SECURITY MODE COMPLETE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"Test Case 8.1.2.1.1: Step 7.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Received from UE");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establishment of data radio bearer, DRB1 and signalling radio bearer, SRB2?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"Steps 9/10 - Void"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Must release and re-configure the SS for SRB2 and DRB1 to re-establish the RLC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(tsc_NR_RbId_SRB2)});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{cs_NR_SS_RadioBearer_Release(cs_NR_RadioBearerId_DRB(v_DRBId))});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DRB1 reconfigured during reconfiguration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 {cs_NR_SS_SRB2_Config});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</w:t>
            </w:r>
            <w:proofErr w:type="spellEnd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cs_38508_RadioBearerConfigDef(omit, { cs_38508_NRDRB_ToAddMod(</w:t>
            </w:r>
            <w:proofErr w:type="spellStart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v_DRBInfo.SDAP_Config</w:t>
            </w:r>
            <w:proofErr w:type="spellEnd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cs_38508_PDCP_Config)</w:t>
            </w:r>
            <w:r w:rsidRPr="00DD52AA">
              <w:rPr>
                <w:rFonts w:ascii="Courier New" w:hAnsi="Courier New" w:cs="Courier New"/>
                <w:color w:val="FF0000"/>
                <w:highlight w:val="yellow"/>
                <w:lang w:eastAsia="de-DE"/>
              </w:rPr>
              <w:t>/*,cs_38508_NRDRB_ToAddMod(v_DRBInfo.SDAP_Config, tsc_NR_DRB3, cs_38508_PDCP_Config)*/</w:t>
            </w:r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}); // @sic R5s211507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RLC-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for SRB2 and DRB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(nr_Cell1,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}, true);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There should be 2 entries and both of them need to update the re-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establishRLC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flag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v_CellGroupConfig.rlc_BearerToAddModList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"Steps 11-12"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to modify SRB and DRB configuration.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omit,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tsc_NR_RbId_SRB1); // @sic R5s190388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12"); // @sic R5s190936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NAS command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), 1)); // @sic R5s190936, R5s200564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RRC command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cs_38508_RadioBearerConfigDef(omit, omit,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omit,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v_DRBInfo.RLC_Config.logicalChannelIdentity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f_NR5GC_CloseUE_TestLoopModeB (nr_Cell1, '00'O);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12A"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indicate that the UE is capable of exchanging IP data on DRB#1 established in Step 11?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f_NR5GC_CheckDataPath(nr_Cell1, f_NR5GC_GetPdnIndex(valueof(f_Get_PDUSessionForDNNType(v_PDUSessionInfoList,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))),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"Step 12A");   // @sic R5-197057 R5s200341 Ch. 1 R5s200571 Ch. 4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12A1/12A4"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OPEN UE TEST LOOP Message. The UE transmits an OPEN UE TEST LOOP COMPLETE Message.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DEACTIVATE TEST MODE message. The UE transmits DEACTIVATE TEST MODE COMPLETE message.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"Steps 12B - 12C"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Cause the UE to request establishment of PDU session.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PDU session establishment procedure as specified in TS 38.508-1 subclause 4.5A.2 takes place.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f_NR5GC_TriggerSinglePDUSession(nr_Cell1, f_NR5GC_MobileInfo_GetNoOfSessions()+1, -,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); // @sic R5s211349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"Steps 13-14"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a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drb-ToReleaseList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and PDU SESSION RELEASE COMMAND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v_DRBInfo.SS_Config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}, // re-establish DRB in SS with exactly the same config as earlier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 },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tsc_NR_RbId_SRB1, -, false); // @sic R5s190388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15 - Void"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cr_38508_RRCReconfigurationComplete))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{}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UL NAS TRASPORT containing PDU SESSION RELEASE COMPLETE.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[]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tsc_NR_RbId_SRB2,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cr_NG_NAS_IndWithPiggybacking((tsc_SHT_IntegrityProtected_Ciphered,tsc_SHT_IntegrityProtected)))) -&gt; value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14");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, int2oct(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v_DRBInfo.PDUSessionId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), 1))) { // @sic R5s200564 sic@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1127D4" w:rsidRPr="006D35E4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}//end of f_TC_8_1_2_1_1_NR5GC_TestBody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49C" w:rsidRDefault="0001049C">
      <w:r>
        <w:separator/>
      </w:r>
    </w:p>
  </w:endnote>
  <w:endnote w:type="continuationSeparator" w:id="0">
    <w:p w:rsidR="0001049C" w:rsidRDefault="0001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49C" w:rsidRDefault="0001049C">
      <w:r>
        <w:separator/>
      </w:r>
    </w:p>
  </w:footnote>
  <w:footnote w:type="continuationSeparator" w:id="0">
    <w:p w:rsidR="0001049C" w:rsidRDefault="00010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49C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B0E73"/>
    <w:rsid w:val="003B79C8"/>
    <w:rsid w:val="003C2766"/>
    <w:rsid w:val="003C4691"/>
    <w:rsid w:val="003C6AD0"/>
    <w:rsid w:val="003D1092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746E"/>
    <w:rsid w:val="004F0155"/>
    <w:rsid w:val="004F0C14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2E6"/>
    <w:rsid w:val="00A27431"/>
    <w:rsid w:val="00A27D3B"/>
    <w:rsid w:val="00A31D14"/>
    <w:rsid w:val="00A31ED5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2F4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396D4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F564-1BF5-4F33-B129-2A5D3070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2175</Words>
  <Characters>22372</Characters>
  <Application>Microsoft Office Word</Application>
  <DocSecurity>0</DocSecurity>
  <Lines>186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2021-12-15T18:27:00Z</dcterms:created>
  <dcterms:modified xsi:type="dcterms:W3CDTF">2021-12-15T18:27:00Z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