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49EFD4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000</w:t>
        </w:r>
        <w:r w:rsidR="00D838CC">
          <w:rPr>
            <w:b/>
            <w:i/>
            <w:noProof/>
            <w:sz w:val="28"/>
          </w:rPr>
          <w:t>9</w:t>
        </w:r>
      </w:fldSimple>
    </w:p>
    <w:p w14:paraId="5D6FC58C" w14:textId="1E5CEA7A" w:rsidR="001A09A3" w:rsidRDefault="00885E6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209146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D838C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1650CFF" w:rsidR="001E41F3" w:rsidRPr="00410371" w:rsidRDefault="00885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E3BE743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t>NR5GC FR1 : Addition of Rel-16 SON-MDT test case 8.1.6.1.4.</w:t>
            </w:r>
            <w:r w:rsidR="00D838CC">
              <w:t>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79F0DA3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4959D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0F0F2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483CB1A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>Rel-16 SON-MDT test case 8.1.6.1.4.</w:t>
            </w:r>
            <w:r w:rsidR="00D838CC">
              <w:t>7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C51BEB6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>Rel-16 SON-MDT test case 8.1.6.1.4.</w:t>
            </w:r>
            <w:r w:rsidR="00D838CC">
              <w:t>7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B8EF55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</w:t>
            </w:r>
            <w:r w:rsidR="00D838CC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87F1E8D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977312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F455EE" w:rsidRPr="00C549CB">
        <w:rPr>
          <w:rFonts w:cs="Arial"/>
        </w:rPr>
        <w:t>8.1.</w:t>
      </w:r>
      <w:r w:rsidR="00C371DB">
        <w:rPr>
          <w:rFonts w:cs="Arial"/>
        </w:rPr>
        <w:t>6</w:t>
      </w:r>
      <w:r w:rsidR="00F455EE" w:rsidRPr="00C549CB">
        <w:rPr>
          <w:rFonts w:cs="Arial"/>
        </w:rPr>
        <w:t>.1.4.</w:t>
      </w:r>
      <w:r w:rsidR="00D838CC">
        <w:rPr>
          <w:rFonts w:cs="Arial"/>
        </w:rPr>
        <w:t>7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1C818AB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177F239E" w14:textId="0AF03811" w:rsidR="00C549CB" w:rsidRPr="00C549CB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7F3A1C2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8.1.</w:t>
      </w:r>
      <w:r w:rsidR="00C371DB">
        <w:rPr>
          <w:rFonts w:cs="Arial"/>
          <w:lang w:eastAsia="ja-JP"/>
        </w:rPr>
        <w:t>6</w:t>
      </w:r>
      <w:r w:rsidR="00C549CB" w:rsidRPr="00C549CB">
        <w:rPr>
          <w:rFonts w:cs="Arial"/>
          <w:lang w:eastAsia="ja-JP"/>
        </w:rPr>
        <w:t>.1.4.</w:t>
      </w:r>
      <w:r w:rsidR="00D838CC">
        <w:rPr>
          <w:rFonts w:cs="Arial"/>
          <w:lang w:eastAsia="ja-JP"/>
        </w:rPr>
        <w:t>7</w:t>
      </w:r>
      <w:r w:rsidR="00C549CB" w:rsidRPr="00C549CB">
        <w:rPr>
          <w:rFonts w:cs="Arial"/>
          <w:lang w:eastAsia="ja-JP"/>
        </w:rPr>
        <w:t>.NR5GC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12A085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</w:p>
    <w:p w14:paraId="4939F6E6" w14:textId="6229102C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Qualcomm SM 8450,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307A025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53B8CC0D" w14:textId="0A842813" w:rsidR="00D838CC" w:rsidRPr="00D838CC" w:rsidRDefault="00D838CC" w:rsidP="00D838CC">
      <w:r>
        <w:t>In addition to the below changes the change 2 of R5s220007 is required and applied.</w:t>
      </w:r>
    </w:p>
    <w:p w14:paraId="631EE871" w14:textId="21B76C88" w:rsidR="004F726E" w:rsidRDefault="004F726E" w:rsidP="004F726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0304219"/>
      <w:r>
        <w:rPr>
          <w:rFonts w:cs="Arial"/>
          <w:b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85532F3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18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7E7" w14:textId="59F2DCDB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656D5">
              <w:rPr>
                <w:rFonts w:ascii="Arial" w:hAnsi="Arial" w:cs="Arial"/>
                <w:lang w:eastAsia="en-GB"/>
              </w:rPr>
              <w:t>f_GetTestcaseAttrib_EarlyContentionResolution</w:t>
            </w:r>
            <w:proofErr w:type="spellEnd"/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4F726E" w14:paraId="21FEFE9C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6F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A44" w14:textId="2FB08153" w:rsidR="004F726E" w:rsidRPr="009B0B50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 this test case to early contention attribute list due to SS not responding to </w:t>
            </w:r>
            <w:proofErr w:type="spellStart"/>
            <w:r>
              <w:rPr>
                <w:rFonts w:cs="Arial"/>
                <w:lang w:eastAsia="en-GB"/>
              </w:rPr>
              <w:t>RRCSetupRequest</w:t>
            </w:r>
            <w:proofErr w:type="spellEnd"/>
            <w:r>
              <w:rPr>
                <w:rFonts w:cs="Arial"/>
                <w:lang w:eastAsia="en-GB"/>
              </w:rPr>
              <w:t xml:space="preserve"> at step 5</w:t>
            </w:r>
          </w:p>
        </w:tc>
      </w:tr>
      <w:tr w:rsidR="004F726E" w14:paraId="3713CC9A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A39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59" w14:textId="77777777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Added test case to use early contention Resolution.</w:t>
            </w:r>
          </w:p>
        </w:tc>
      </w:tr>
      <w:tr w:rsidR="004F726E" w14:paraId="130F9518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E8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91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3BC2">
              <w:rPr>
                <w:rFonts w:ascii="Arial" w:hAnsi="Arial" w:cs="Arial"/>
                <w:lang w:eastAsia="en-GB"/>
              </w:rPr>
              <w:t>TestcaseProperties</w:t>
            </w:r>
            <w:proofErr w:type="spellEnd"/>
          </w:p>
        </w:tc>
      </w:tr>
      <w:tr w:rsidR="004F726E" w14:paraId="0EA06C20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61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971" w14:textId="77777777" w:rsidR="004F726E" w:rsidRDefault="004F726E" w:rsidP="00FB4EC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60B5B5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827AF6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26E" w:rsidRPr="00CD057D" w14:paraId="0A9F44EE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E28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1234A483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97F25C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83972D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F662AA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D33EA1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BA7BE5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D3D9E2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2FE8AE0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0C6A4D4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6522FF0B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B242293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544F1926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7984A609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F726E" w:rsidRPr="00CD057D" w14:paraId="0E32BC35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24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417947B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0953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B2A1EA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9E5B552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C69D26B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2BA4596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F0C68EE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A223959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5DFEB85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0FF3A7FF" w14:textId="4579B300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("TC_8_1_6_1_4_</w:t>
            </w:r>
            <w:r w:rsidR="00D838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_NR5GC") { return true;</w:t>
            </w: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} </w:t>
            </w:r>
          </w:p>
          <w:p w14:paraId="11809DCF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6B04F6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288082FD" w14:textId="227E9761" w:rsidR="003A22C0" w:rsidRDefault="003A22C0" w:rsidP="003A22C0">
      <w:pPr>
        <w:rPr>
          <w:noProof/>
        </w:rPr>
      </w:pPr>
    </w:p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0304221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4CA4A326" w14:textId="77777777" w:rsidR="00C549CB" w:rsidRPr="004F726E" w:rsidRDefault="00C549CB" w:rsidP="004F726E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4F726E">
        <w:rPr>
          <w:rFonts w:cs="Arial"/>
        </w:rPr>
        <w:t xml:space="preserve">The test case was executed on NR band n78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nea1 and integrity algorithm nia1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6" w:name="_Toc90304222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70223940" w14:textId="43D007C0" w:rsidR="003A22C0" w:rsidRPr="00C549CB" w:rsidRDefault="00C549CB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0304223"/>
      <w:r w:rsidRPr="00C549CB">
        <w:rPr>
          <w:rFonts w:cs="Arial"/>
          <w:b/>
        </w:rPr>
        <w:t>Qualcomm SM 8450, SDX65</w:t>
      </w:r>
      <w:bookmarkEnd w:id="17"/>
    </w:p>
    <w:p w14:paraId="6BFB4688" w14:textId="57D65664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C549CB" w:rsidRPr="00C549CB">
        <w:rPr>
          <w:rFonts w:cs="Arial"/>
        </w:rPr>
        <w:t xml:space="preserve">Qualcomm SM 8450, SDX65 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17818C7C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Keysight/TC_8_1_</w:t>
      </w:r>
      <w:r w:rsidR="00C371DB">
        <w:rPr>
          <w:rFonts w:cs="Arial"/>
        </w:rPr>
        <w:t>6</w:t>
      </w:r>
      <w:r w:rsidRPr="00C549CB">
        <w:rPr>
          <w:rFonts w:cs="Arial"/>
        </w:rPr>
        <w:t>_1_4_</w:t>
      </w:r>
      <w:r w:rsidR="00D838CC">
        <w:rPr>
          <w:rFonts w:cs="Arial"/>
        </w:rPr>
        <w:t>7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29911FB6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Keysight/TC_8_1_</w:t>
      </w:r>
      <w:r w:rsidR="00C371DB">
        <w:rPr>
          <w:rFonts w:cs="Arial"/>
        </w:rPr>
        <w:t>6</w:t>
      </w:r>
      <w:r w:rsidRPr="00C549CB">
        <w:rPr>
          <w:rFonts w:cs="Arial"/>
        </w:rPr>
        <w:t>_1_4_</w:t>
      </w:r>
      <w:r w:rsidR="00D838CC">
        <w:rPr>
          <w:rFonts w:cs="Arial"/>
        </w:rPr>
        <w:t>7</w:t>
      </w:r>
      <w:r w:rsidRPr="00C549CB">
        <w:rPr>
          <w:rFonts w:cs="Arial"/>
        </w:rPr>
        <w:t>_PIXIT.xml</w:t>
      </w: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030422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06EDF40" w14:textId="7D715536" w:rsidR="00C549CB" w:rsidRPr="004F726E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R5s2200</w:t>
            </w:r>
            <w:r w:rsidR="00D838CC">
              <w:rPr>
                <w:rFonts w:cs="Arial"/>
                <w:b/>
                <w:sz w:val="18"/>
              </w:rPr>
              <w:t>10</w:t>
            </w:r>
            <w:r w:rsidRPr="004F726E">
              <w:rPr>
                <w:rFonts w:cs="Arial"/>
                <w:b/>
                <w:sz w:val="18"/>
              </w:rPr>
              <w:t xml:space="preserve"> : NR5GC FR1 : Supporting </w:t>
            </w:r>
            <w:r w:rsidR="00D838CC">
              <w:rPr>
                <w:rFonts w:cs="Arial"/>
                <w:b/>
                <w:sz w:val="18"/>
              </w:rPr>
              <w:t>information</w:t>
            </w:r>
            <w:r w:rsidRPr="004F726E">
              <w:rPr>
                <w:rFonts w:cs="Arial"/>
                <w:b/>
                <w:sz w:val="18"/>
              </w:rPr>
              <w:t xml:space="preserve"> for </w:t>
            </w:r>
            <w:r w:rsidR="004F726E" w:rsidRPr="004F726E">
              <w:rPr>
                <w:rFonts w:cs="Arial"/>
                <w:b/>
                <w:sz w:val="18"/>
              </w:rPr>
              <w:t>addition of Rel-16 SON-MDT test case 8.1.6.1.4.</w:t>
            </w:r>
            <w:r w:rsidR="00D838CC">
              <w:rPr>
                <w:rFonts w:cs="Arial"/>
                <w:b/>
                <w:sz w:val="18"/>
              </w:rPr>
              <w:t>7</w:t>
            </w:r>
          </w:p>
          <w:p w14:paraId="4877713E" w14:textId="77777777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E47C0" w14:textId="77777777" w:rsidR="00F21D18" w:rsidRDefault="00F21D18">
      <w:r>
        <w:separator/>
      </w:r>
    </w:p>
  </w:endnote>
  <w:endnote w:type="continuationSeparator" w:id="0">
    <w:p w14:paraId="3810FCFE" w14:textId="77777777" w:rsidR="00F21D18" w:rsidRDefault="00F2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0B70D" w14:textId="77777777" w:rsidR="00F21D18" w:rsidRDefault="00F21D18">
      <w:r>
        <w:separator/>
      </w:r>
    </w:p>
  </w:footnote>
  <w:footnote w:type="continuationSeparator" w:id="0">
    <w:p w14:paraId="558E1710" w14:textId="77777777" w:rsidR="00F21D18" w:rsidRDefault="00F21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4F726E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54"/>
    <w:rsid w:val="00C371DB"/>
    <w:rsid w:val="00C462F9"/>
    <w:rsid w:val="00C549CB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38CC"/>
    <w:rsid w:val="00DE34CF"/>
    <w:rsid w:val="00DE7626"/>
    <w:rsid w:val="00E13F3D"/>
    <w:rsid w:val="00E259B2"/>
    <w:rsid w:val="00E34898"/>
    <w:rsid w:val="00EB09B7"/>
    <w:rsid w:val="00EE7D7C"/>
    <w:rsid w:val="00F21D18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</cp:revision>
  <cp:lastPrinted>1900-01-01T00:00:00Z</cp:lastPrinted>
  <dcterms:created xsi:type="dcterms:W3CDTF">2021-12-13T09:58:00Z</dcterms:created>
  <dcterms:modified xsi:type="dcterms:W3CDTF">2021-12-13T17:32:00Z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