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7EC514C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D7548E">
        <w:rPr>
          <w:b/>
          <w:i/>
          <w:noProof/>
          <w:sz w:val="28"/>
        </w:rPr>
        <w:t>6</w:t>
      </w:r>
      <w:r w:rsidR="00DF4C90">
        <w:rPr>
          <w:b/>
          <w:i/>
          <w:noProof/>
          <w:sz w:val="28"/>
        </w:rPr>
        <w:t>6</w:t>
      </w:r>
      <w:r w:rsidR="005A3291">
        <w:rPr>
          <w:b/>
          <w:i/>
          <w:noProof/>
          <w:sz w:val="28"/>
        </w:rPr>
        <w:t>5</w:t>
      </w:r>
    </w:p>
    <w:p w14:paraId="5D6FC58C" w14:textId="307A0302" w:rsidR="001A09A3" w:rsidRDefault="001A15F9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 w:rsidR="006766F1">
        <w:fldChar w:fldCharType="begin"/>
      </w:r>
      <w:r w:rsidR="006766F1">
        <w:instrText xml:space="preserve"> DOCPROPERTY  StartDate  \* MERGEFORMAT </w:instrText>
      </w:r>
      <w:r w:rsidR="006766F1"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 w:rsidR="006766F1"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 w:rsidR="006766F1">
        <w:fldChar w:fldCharType="begin"/>
      </w:r>
      <w:r w:rsidR="006766F1">
        <w:instrText xml:space="preserve"> DOCPROPERTY  EndDate  \* MERGEFORMAT </w:instrText>
      </w:r>
      <w:r w:rsidR="006766F1"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 w:rsidR="006766F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C848540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DF4C90">
              <w:rPr>
                <w:b/>
                <w:noProof/>
                <w:sz w:val="28"/>
              </w:rPr>
              <w:t>20</w:t>
            </w:r>
            <w:r w:rsidR="00F10F0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A66B565" w:rsidR="001E41F3" w:rsidRDefault="00F10F0F" w:rsidP="00715499">
            <w:pPr>
              <w:pStyle w:val="CRCoverPage"/>
              <w:spacing w:after="0"/>
            </w:pPr>
            <w:r w:rsidRPr="00F10F0F">
              <w:t>Corrections for NR MAC test cases 7.1.1.5.x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E2C340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64436">
              <w:rPr>
                <w:noProof/>
              </w:rPr>
              <w:t>11-</w:t>
            </w:r>
            <w:r w:rsidR="009F10D8">
              <w:rPr>
                <w:noProof/>
              </w:rPr>
              <w:t>26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942F0D6" w:rsidR="008D6A41" w:rsidRDefault="00F10F0F" w:rsidP="00FA66E0">
            <w:pPr>
              <w:pStyle w:val="CRCoverPage"/>
              <w:spacing w:after="0" w:line="259" w:lineRule="auto"/>
              <w:rPr>
                <w:noProof/>
              </w:rPr>
            </w:pPr>
            <w:r w:rsidRPr="00F10F0F">
              <w:rPr>
                <w:noProof/>
              </w:rPr>
              <w:t>LCID value ‘000101’ is fixed for RLC SDUs always on this case. For internet PDN TTCN is assigning DRB id 2 and LCID 5. For ims PDN, TTCN is assigning DRB id 1 and LCID 4. But, LCID 5(tsc_LCID_SCG_Bearer) is only used in construction of MAC PDU in case of DRBid=1 or DRBid=2. Hence, it will fail the TC if this TC will be executed with IMS as default dnn.</w:t>
            </w: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38834A" w14:textId="0D89AC24" w:rsidR="00F10F0F" w:rsidRDefault="00F10F0F" w:rsidP="00F10F0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Instead of constant LCID, added conditional LCID value as per DRB id.</w:t>
            </w:r>
          </w:p>
          <w:p w14:paraId="321185C6" w14:textId="77777777" w:rsidR="00F10F0F" w:rsidRDefault="00F10F0F" w:rsidP="00F10F0F">
            <w:pPr>
              <w:pStyle w:val="CRCoverPage"/>
              <w:spacing w:after="0" w:line="259" w:lineRule="auto"/>
              <w:rPr>
                <w:noProof/>
              </w:rPr>
            </w:pPr>
          </w:p>
          <w:p w14:paraId="171ADF2A" w14:textId="6545D93D" w:rsidR="00FB31DA" w:rsidRPr="00D3537B" w:rsidRDefault="00F10F0F" w:rsidP="00F10F0F">
            <w:pPr>
              <w:pStyle w:val="CRCoverPage"/>
              <w:spacing w:after="0" w:line="259" w:lineRule="auto"/>
              <w:rPr>
                <w:noProof/>
              </w:rPr>
            </w:pPr>
            <w:r w:rsidRPr="00F10F0F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Similar change was implemented for 7.1.1.2.1 under R5s211241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0685912" w:rsidR="006408D7" w:rsidRDefault="004D488B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</w:t>
            </w:r>
            <w:r w:rsidR="00FA66E0">
              <w:rPr>
                <w:noProof/>
              </w:rPr>
              <w:t>n</w:t>
            </w:r>
            <w:r>
              <w:rPr>
                <w:noProof/>
              </w:rPr>
              <w:t xml:space="preserve">formant </w:t>
            </w:r>
            <w:r w:rsidR="00DF4C90">
              <w:rPr>
                <w:noProof/>
              </w:rPr>
              <w:t xml:space="preserve">IMS-enabled </w:t>
            </w:r>
            <w:r>
              <w:rPr>
                <w:noProof/>
              </w:rPr>
              <w:t xml:space="preserve">UE </w:t>
            </w:r>
            <w:r w:rsidR="00DF4C90">
              <w:rPr>
                <w:noProof/>
              </w:rPr>
              <w:t xml:space="preserve">can fail </w:t>
            </w:r>
            <w:r w:rsidR="00F10F0F">
              <w:rPr>
                <w:noProof/>
              </w:rPr>
              <w:t>these test cases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6E24DF2" w:rsidR="006408D7" w:rsidRDefault="00F10F0F" w:rsidP="006408D7">
            <w:pPr>
              <w:pStyle w:val="CRCoverPage"/>
              <w:spacing w:after="0"/>
              <w:rPr>
                <w:noProof/>
              </w:rPr>
            </w:pPr>
            <w:r w:rsidRPr="00F10F0F">
              <w:rPr>
                <w:noProof/>
              </w:rPr>
              <w:t>7.1.1.5.1.NR5GC, 7.1.1.5.2.NR5GC, 7.1.1.5.3.NR5GC, 7.1.1.5.4.NR5GC, 7.1.1.5.5.NR5GC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90C64C9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AE61DA6" w:rsidR="006408D7" w:rsidRDefault="007707BB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53441EB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882935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D0AB56F" w14:textId="0D85BEC3" w:rsidR="009F10D8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F10D8" w:rsidRPr="00E31A2A">
        <w:rPr>
          <w:rFonts w:cs="Arial"/>
          <w:iCs/>
        </w:rPr>
        <w:t>Table of Contents</w:t>
      </w:r>
      <w:r w:rsidR="009F10D8">
        <w:tab/>
      </w:r>
      <w:r w:rsidR="009F10D8">
        <w:fldChar w:fldCharType="begin"/>
      </w:r>
      <w:r w:rsidR="009F10D8">
        <w:instrText xml:space="preserve"> PAGEREF _Toc88829355 \h </w:instrText>
      </w:r>
      <w:r w:rsidR="009F10D8">
        <w:fldChar w:fldCharType="separate"/>
      </w:r>
      <w:r w:rsidR="009F10D8">
        <w:t>2</w:t>
      </w:r>
      <w:r w:rsidR="009F10D8">
        <w:fldChar w:fldCharType="end"/>
      </w:r>
    </w:p>
    <w:p w14:paraId="7EDF45A0" w14:textId="784BFD38" w:rsidR="009F10D8" w:rsidRDefault="009F10D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31A2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31A2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_Toc88829356 \h </w:instrText>
      </w:r>
      <w:r>
        <w:fldChar w:fldCharType="separate"/>
      </w:r>
      <w:r>
        <w:t>3</w:t>
      </w:r>
      <w:r>
        <w:fldChar w:fldCharType="end"/>
      </w:r>
    </w:p>
    <w:p w14:paraId="567F1751" w14:textId="28D0977E" w:rsidR="009F10D8" w:rsidRDefault="009F10D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31A2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31A2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_Toc88829357 \h </w:instrText>
      </w:r>
      <w:r>
        <w:fldChar w:fldCharType="separate"/>
      </w:r>
      <w:r>
        <w:t>3</w:t>
      </w:r>
      <w:r>
        <w:fldChar w:fldCharType="end"/>
      </w:r>
    </w:p>
    <w:p w14:paraId="64AE5291" w14:textId="5DD1F861" w:rsidR="009F10D8" w:rsidRDefault="009F10D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rPr>
          <w:lang w:eastAsia="en-GB"/>
        </w:rPr>
        <w:t xml:space="preserve">2.1 Change </w:t>
      </w:r>
      <w:r w:rsidRPr="00E31A2A">
        <w:rPr>
          <w:rFonts w:eastAsia="SimSun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_Toc88829358 \h </w:instrText>
      </w:r>
      <w:r>
        <w:fldChar w:fldCharType="separate"/>
      </w:r>
      <w:r>
        <w:t>3</w:t>
      </w:r>
      <w:r>
        <w:fldChar w:fldCharType="end"/>
      </w:r>
    </w:p>
    <w:p w14:paraId="0EA28435" w14:textId="19D93CCC" w:rsidR="009F10D8" w:rsidRDefault="009F10D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rPr>
          <w:lang w:eastAsia="en-GB"/>
        </w:rPr>
        <w:t xml:space="preserve">2.2 Change </w:t>
      </w:r>
      <w:r w:rsidRPr="00E31A2A">
        <w:rPr>
          <w:rFonts w:eastAsia="SimSun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_Toc88829359 \h </w:instrText>
      </w:r>
      <w:r>
        <w:fldChar w:fldCharType="separate"/>
      </w:r>
      <w:r>
        <w:t>7</w:t>
      </w:r>
      <w:r>
        <w:fldChar w:fldCharType="end"/>
      </w:r>
    </w:p>
    <w:p w14:paraId="0BB69E94" w14:textId="161212A0" w:rsidR="009F10D8" w:rsidRDefault="009F10D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rPr>
          <w:lang w:eastAsia="en-GB"/>
        </w:rPr>
        <w:t xml:space="preserve">2. 3 Change </w:t>
      </w:r>
      <w:r w:rsidRPr="00E31A2A">
        <w:rPr>
          <w:rFonts w:eastAsia="SimSun"/>
          <w:lang w:val="en-US" w:eastAsia="zh-CN"/>
        </w:rPr>
        <w:t>3</w:t>
      </w:r>
      <w:r>
        <w:tab/>
      </w:r>
      <w:r>
        <w:fldChar w:fldCharType="begin"/>
      </w:r>
      <w:r>
        <w:instrText xml:space="preserve"> PAGEREF _Toc88829360 \h </w:instrText>
      </w:r>
      <w:r>
        <w:fldChar w:fldCharType="separate"/>
      </w:r>
      <w:r>
        <w:t>8</w:t>
      </w:r>
      <w:r>
        <w:fldChar w:fldCharType="end"/>
      </w:r>
    </w:p>
    <w:p w14:paraId="77EE4584" w14:textId="15F1DE98" w:rsidR="009F10D8" w:rsidRDefault="009F10D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31A2A">
        <w:rPr>
          <w:rFonts w:cs="Arial"/>
          <w:color w:val="000000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31A2A">
        <w:rPr>
          <w:rFonts w:cs="Arial"/>
          <w:color w:val="000000"/>
          <w:lang w:eastAsia="en-GB"/>
        </w:rPr>
        <w:t xml:space="preserve">Change </w:t>
      </w:r>
      <w:r w:rsidRPr="00E31A2A">
        <w:rPr>
          <w:rFonts w:eastAsia="SimSun" w:cs="Arial"/>
          <w:color w:val="000000"/>
          <w:lang w:val="en-US" w:eastAsia="zh-CN"/>
        </w:rPr>
        <w:t>4</w:t>
      </w:r>
      <w:r>
        <w:tab/>
      </w:r>
      <w:r>
        <w:fldChar w:fldCharType="begin"/>
      </w:r>
      <w:r>
        <w:instrText xml:space="preserve"> PAGEREF _Toc88829361 \h </w:instrText>
      </w:r>
      <w:r>
        <w:fldChar w:fldCharType="separate"/>
      </w:r>
      <w:r>
        <w:t>10</w:t>
      </w:r>
      <w:r>
        <w:fldChar w:fldCharType="end"/>
      </w:r>
    </w:p>
    <w:p w14:paraId="0AEDCA2C" w14:textId="1FF494BC" w:rsidR="009F10D8" w:rsidRDefault="009F10D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31A2A">
        <w:rPr>
          <w:rFonts w:cs="Arial"/>
          <w:color w:val="000000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31A2A">
        <w:rPr>
          <w:rFonts w:cs="Arial"/>
          <w:color w:val="000000"/>
          <w:lang w:eastAsia="en-GB"/>
        </w:rPr>
        <w:t xml:space="preserve">Change </w:t>
      </w:r>
      <w:r w:rsidRPr="00E31A2A">
        <w:rPr>
          <w:rFonts w:eastAsia="SimSun" w:cs="Arial"/>
          <w:color w:val="000000"/>
          <w:lang w:val="en-US" w:eastAsia="zh-CN"/>
        </w:rPr>
        <w:t>5</w:t>
      </w:r>
      <w:r>
        <w:tab/>
      </w:r>
      <w:r>
        <w:fldChar w:fldCharType="begin"/>
      </w:r>
      <w:r>
        <w:instrText xml:space="preserve"> PAGEREF _Toc88829362 \h </w:instrText>
      </w:r>
      <w:r>
        <w:fldChar w:fldCharType="separate"/>
      </w:r>
      <w:r>
        <w:t>11</w:t>
      </w:r>
      <w:r>
        <w:fldChar w:fldCharType="end"/>
      </w:r>
    </w:p>
    <w:p w14:paraId="2E4D4796" w14:textId="5F71BF2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8829356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604441D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8829357"/>
      <w:r w:rsidRPr="00B22104">
        <w:rPr>
          <w:b/>
        </w:rPr>
        <w:t>Corrections required</w:t>
      </w:r>
      <w:bookmarkEnd w:id="5"/>
      <w:bookmarkEnd w:id="6"/>
      <w:bookmarkEnd w:id="7"/>
    </w:p>
    <w:p w14:paraId="6D037634" w14:textId="1245291C" w:rsidR="00F10F0F" w:rsidRDefault="009F10D8" w:rsidP="00F10F0F">
      <w:pPr>
        <w:pStyle w:val="Heading2"/>
        <w:rPr>
          <w:b/>
          <w:sz w:val="28"/>
          <w:szCs w:val="28"/>
        </w:rPr>
      </w:pPr>
      <w:bookmarkStart w:id="8" w:name="_Toc88829358"/>
      <w:r>
        <w:rPr>
          <w:lang w:eastAsia="en-GB"/>
        </w:rPr>
        <w:t xml:space="preserve">2.1 </w:t>
      </w:r>
      <w:r w:rsidR="00F10F0F">
        <w:rPr>
          <w:lang w:eastAsia="en-GB"/>
        </w:rPr>
        <w:t xml:space="preserve">Change </w:t>
      </w:r>
      <w:r w:rsidR="00F10F0F">
        <w:rPr>
          <w:rFonts w:eastAsia="SimSun" w:hint="eastAsia"/>
          <w:lang w:val="en-US" w:eastAsia="zh-CN"/>
        </w:rPr>
        <w:t>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10F0F" w14:paraId="20284312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8B92" w14:textId="77777777" w:rsidR="00F10F0F" w:rsidRDefault="00F10F0F" w:rsidP="00E216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426C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function f_TC_7_1_1_5_1_NR_TestBody(DRB_Identity p_NR_DRB_Id,</w:t>
            </w:r>
          </w:p>
          <w:p w14:paraId="50E5EFAB" w14:textId="77777777" w:rsidR="00F10F0F" w:rsidRPr="00B65B1E" w:rsidRDefault="00F10F0F" w:rsidP="00E21641">
            <w:pPr>
              <w:rPr>
                <w:rFonts w:ascii="Arial" w:hAnsi="Arial" w:cs="Arial"/>
                <w:lang w:val="en-US"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 xml:space="preserve">                                   float p_WatchDog := 5.0)</w:t>
            </w:r>
          </w:p>
        </w:tc>
      </w:tr>
      <w:tr w:rsidR="00F10F0F" w14:paraId="367F91A4" w14:textId="77777777" w:rsidTr="00E2164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DC1C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FE75" w14:textId="77777777" w:rsidR="00F10F0F" w:rsidRPr="008D31B6" w:rsidRDefault="00F10F0F" w:rsidP="00E2164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FA1E74">
              <w:rPr>
                <w:rFonts w:ascii="Arial" w:hAnsi="Arial" w:cs="Arial"/>
                <w:lang w:eastAsia="zh-CN"/>
              </w:rPr>
              <w:t>LCID value ‘000101’ is fixed for RLC SDUs always on this case. For internet PDN TTCN is assigning DRB id 2 and LCID 5. For ims PDN, TTCN is assigning DRB id 1 and LCID 4. But, LCID 5(tsc_LCID_SCG_Bearer) is only used in construction of MAC PDU in case of DRBid=1 or DRBid=2. Hence, it will fail the TC if this TC will be executed with IMS as default dnn.</w:t>
            </w:r>
          </w:p>
        </w:tc>
      </w:tr>
      <w:tr w:rsidR="00F10F0F" w14:paraId="1B6557E2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10D3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5D19" w14:textId="77777777" w:rsidR="00F10F0F" w:rsidRPr="0066224B" w:rsidRDefault="00F10F0F" w:rsidP="00E21641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Instead constant LCID, added conditional LCID value as per DRB id.</w:t>
            </w:r>
          </w:p>
        </w:tc>
      </w:tr>
      <w:tr w:rsidR="00F10F0F" w14:paraId="1F3A8A0B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3DBD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3DD3" w14:textId="77777777" w:rsidR="00F10F0F" w:rsidRDefault="00F10F0F" w:rsidP="00E21641">
            <w:pPr>
              <w:spacing w:after="0"/>
              <w:rPr>
                <w:rFonts w:ascii="Arial" w:hAnsi="Arial" w:cs="Arial"/>
                <w:lang w:eastAsia="en-GB"/>
              </w:rPr>
            </w:pPr>
            <w:r w:rsidRPr="006F070A">
              <w:rPr>
                <w:rFonts w:ascii="Arial" w:hAnsi="Arial" w:cs="Arial"/>
                <w:lang w:eastAsia="en-GB"/>
              </w:rPr>
              <w:t>DRX_MAC_TC_Common_NR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10F0F" w14:paraId="3B08C399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78ED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E707" w14:textId="77777777" w:rsidR="00F10F0F" w:rsidRDefault="00F10F0F" w:rsidP="00E21641">
            <w:pPr>
              <w:rPr>
                <w:rFonts w:ascii="Arial" w:hAnsi="Arial"/>
                <w:lang w:eastAsia="zh-CN"/>
              </w:rPr>
            </w:pPr>
          </w:p>
        </w:tc>
      </w:tr>
    </w:tbl>
    <w:p w14:paraId="5A448611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11D830F1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1E22397B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3D35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function f_TC_7_1_1_5_1_NR_TestBody(DRB_Identity p_NR_DRB_Id,</w:t>
            </w:r>
          </w:p>
          <w:p w14:paraId="286AE1D0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 xml:space="preserve">                                   float p_WatchDog := 5.0) runs on NR_BASE_PTC</w:t>
            </w:r>
          </w:p>
          <w:p w14:paraId="2765ADF3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 xml:space="preserve"> {</w:t>
            </w:r>
          </w:p>
          <w:p w14:paraId="02CEFE66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 xml:space="preserve">    const UInt_Type tsc_DrxStartOffset := 7; // in ms</w:t>
            </w:r>
          </w:p>
          <w:p w14:paraId="5A024E98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 xml:space="preserve">    const UInt_Type tsc_OnDurationTimer := 20; // in ms</w:t>
            </w:r>
          </w:p>
          <w:p w14:paraId="258DF843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279E10E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/* Skipping code */</w:t>
            </w:r>
          </w:p>
          <w:p w14:paraId="28BBB133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389C692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// The other things in Step 3 automatically taken care by SS</w:t>
            </w:r>
            <w:r w:rsidRPr="003861F1">
              <w:rPr>
                <w:rFonts w:ascii="Arial" w:hAnsi="Arial" w:cs="Arial"/>
                <w:lang w:eastAsia="en-GB"/>
              </w:rPr>
              <w:br/>
              <w:t>t_Watchdog.start;</w:t>
            </w:r>
            <w:r w:rsidRPr="003861F1">
              <w:rPr>
                <w:rFonts w:ascii="Arial" w:hAnsi="Arial" w:cs="Arial"/>
                <w:lang w:eastAsia="en-GB"/>
              </w:rPr>
              <w:br/>
              <w:t>v_EncodedRlcPdu1 := f_NR_RLC_AMD_FullPDU_Encvalue(0, tsc_NR_P_NoPoll, f_NR_PDCP_PDU_Encvalue(cs_NR_PDCP_PDU_18B(0, crs_NR_PDCP_SDU_36B)));</w:t>
            </w:r>
            <w:r w:rsidRPr="003861F1">
              <w:rPr>
                <w:rFonts w:ascii="Arial" w:hAnsi="Arial" w:cs="Arial"/>
                <w:lang w:eastAsia="en-GB"/>
              </w:rPr>
              <w:br/>
              <w:t>v_SDU_SubPDUListDL := { cs_NR_MAC_SDU_SubPDU_LI8(tsc_LCID_SCG_Bearer, v_EncodedRlcPdu1) };</w:t>
            </w:r>
            <w:r w:rsidRPr="003861F1">
              <w:rPr>
                <w:rFonts w:ascii="Arial" w:hAnsi="Arial" w:cs="Arial"/>
                <w:lang w:eastAsia="en-GB"/>
              </w:rPr>
              <w:br/>
            </w:r>
            <w:r w:rsidRPr="003861F1">
              <w:rPr>
                <w:rFonts w:ascii="Arial" w:hAnsi="Arial" w:cs="Arial"/>
                <w:highlight w:val="yellow"/>
                <w:lang w:eastAsia="en-GB"/>
              </w:rPr>
              <w:t xml:space="preserve"> v_SDU_SubPDUListDL := { cs_NR_MAC_SDU_SubPDU_LI8(tsc_LCID_SCG_Bearer, v_EncodedRlcPdu1) };</w:t>
            </w:r>
          </w:p>
          <w:p w14:paraId="1793AF1A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17B126AE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/* Skipping Code*/</w:t>
            </w:r>
          </w:p>
          <w:p w14:paraId="02259777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73050D2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>//@siclog "Step 5" siclog@</w:t>
            </w:r>
          </w:p>
          <w:p w14:paraId="13998905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v_Timing1 := f_NR_GetNextSendOccasion_7_1_1_5_X(nr_Cell1, v_LongDRXCycle, tsc_DrxStartOffset);</w:t>
            </w:r>
          </w:p>
          <w:p w14:paraId="042A519F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// Last PDCCH occasion while On Duration Timer is running.</w:t>
            </w:r>
          </w:p>
          <w:p w14:paraId="6689FB34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v_Timing1 := f_NR_SubFrameTiming_AddSlots(v_Timing1, (tsc_OnDurationTimer *v_SlotsInSubframe) - 1);</w:t>
            </w:r>
          </w:p>
          <w:p w14:paraId="5676EDCE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// - the last slot during onDurationTimer</w:t>
            </w:r>
          </w:p>
          <w:p w14:paraId="2B8DD19A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v_Timing1 := f_NR_LastDL_Slot(nr_Cell1,v_Timing1);</w:t>
            </w:r>
          </w:p>
          <w:p w14:paraId="7AAECBA5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1EC77CD1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v_EncodedRlcPdu1 := f_NR_RLC_AMD_FullPDU_Encvalue(1, tsc_NR_P_NoPoll, f_NR_PDCP_PDU_Encvalue(cs_NR_PDCP_PDU_18B(1, crs_NR_PDCP_SDU_36B)));</w:t>
            </w:r>
          </w:p>
          <w:p w14:paraId="660C2BC6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</w:t>
            </w:r>
            <w:r w:rsidRPr="004307E1">
              <w:rPr>
                <w:rFonts w:ascii="Arial" w:hAnsi="Arial" w:cs="Arial"/>
                <w:highlight w:val="yellow"/>
                <w:lang w:eastAsia="en-GB"/>
              </w:rPr>
              <w:t xml:space="preserve"> v_SDU_SubPDUListDL := { cs_NR_MAC_SDU_SubPDU_LI8(tsc_LCID_SCG_Bearer, v_EncodedRlcPdu1) };</w:t>
            </w:r>
          </w:p>
          <w:p w14:paraId="7BF84090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7DD1DB41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DRB.send(cas_NR_DRB_COMMON_REQ_MAC_PDUList(nr_Cell1, p_NR_DRB_Id, cs_TimingInfo_NR(v_Timing1), v_MAC_PDUListDL));</w:t>
            </w:r>
          </w:p>
          <w:p w14:paraId="76D5520F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0B9F69E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//@siclog "Step 7" siclog@</w:t>
            </w:r>
          </w:p>
          <w:p w14:paraId="2936FE44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 preconfig SS</w:t>
            </w:r>
          </w:p>
          <w:p w14:paraId="3DC53BB6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v_Timing2 := f_NR_SubFrameTiming_AddSlots(v_Timing1, tsc_InactivityTimer * v_SlotsInSubframe ); //@sic R5s200711 R5s200833 sic@</w:t>
            </w:r>
          </w:p>
          <w:p w14:paraId="52909A1F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v_Timing2 := f_NR_LastDL_Slot(nr_Cell1,v_Timing2);</w:t>
            </w:r>
          </w:p>
          <w:p w14:paraId="10756B69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3A64DF3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//v_Timing2 := f_NR_SubFrameTiming_AddSlots(v_Timing1, tsc_InactivityTimer * f_NR_DRX_LastDL_Slot(nr_Cell1));</w:t>
            </w:r>
          </w:p>
          <w:p w14:paraId="1E091C9A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5E9AF1B2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 The other things in Step 7 automatically taken care by SS</w:t>
            </w:r>
          </w:p>
          <w:p w14:paraId="79372AE1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v_EncodedRlcPdu1 := f_NR_RLC_AMD_FullPDU_Encvalue(2, tsc_NR_P_NoPoll, f_NR_PDCP_PDU_Encvalue(cs_NR_PDCP_PDU_18B(2, crs_NR_PDCP_SDU_36B)));</w:t>
            </w:r>
          </w:p>
          <w:p w14:paraId="5474E52F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</w:t>
            </w:r>
            <w:r w:rsidRPr="006F12F9">
              <w:rPr>
                <w:rFonts w:ascii="Arial" w:hAnsi="Arial" w:cs="Arial"/>
                <w:highlight w:val="yellow"/>
                <w:lang w:eastAsia="en-GB"/>
              </w:rPr>
              <w:t>v_SDU_SubPDUListDL := { cs_NR_MAC_SDU_SubPDU_LI8(tsc_LCID_SCG_Bearer, v_EncodedRlcPdu1) };</w:t>
            </w:r>
          </w:p>
          <w:p w14:paraId="23892833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5FD7E41F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DRB.send(cas_NR_DRB_COMMON_REQ_MAC_PDUList(nr_Cell1, p_NR_DRB_Id, cs_TimingInfo_NR(v_Timing2), v_MAC_PDUListDL)); //@sic R5s201481 sic@</w:t>
            </w:r>
          </w:p>
          <w:p w14:paraId="785770EB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t_Watchdog.start;</w:t>
            </w:r>
          </w:p>
          <w:p w14:paraId="4D93EAA5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/*Skipping Code */</w:t>
            </w:r>
          </w:p>
          <w:p w14:paraId="3E9D9EC6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 step 9 and 11 should be on one HARQ process</w:t>
            </w:r>
          </w:p>
          <w:p w14:paraId="3FE0DBCF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v_EncodedRlcPdu1 := f_NR_RLC_AMD_FullPDU_Encvalue(3, tsc_NR_P_NoPoll, f_NR_PDCP_PDU_Encvalue(cs_NR_PDCP_PDU_18B(3, crs_NR_PDCP_SDU_36B)));</w:t>
            </w:r>
          </w:p>
          <w:p w14:paraId="305D71C9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</w:t>
            </w:r>
            <w:r w:rsidRPr="006F12F9">
              <w:rPr>
                <w:rFonts w:ascii="Arial" w:hAnsi="Arial" w:cs="Arial"/>
                <w:highlight w:val="yellow"/>
                <w:lang w:eastAsia="en-GB"/>
              </w:rPr>
              <w:t>v_SDU_SubPDUListDL := { cs_NR_MAC_SDU_SubPDU_LI8(tsc_LCID_SCG_Bearer, v_EncodedRlcPdu1) };</w:t>
            </w:r>
          </w:p>
          <w:p w14:paraId="0BE300D8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1EA40343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DRB.send(cas_NR_DRB_COMMON_REQ_MAC_PDUList(nr_Cell1, p_NR_DRB_Id, cs_TimingInfo_NR(v_Timing1), v_MAC_PDUListDL, cs_NR_HarqProcessAssignment));</w:t>
            </w:r>
            <w:r w:rsidRPr="003861F1">
              <w:rPr>
                <w:rFonts w:ascii="Arial" w:hAnsi="Arial" w:cs="Arial"/>
                <w:lang w:eastAsia="en-GB"/>
              </w:rPr>
              <w:t>}</w:t>
            </w:r>
          </w:p>
          <w:p w14:paraId="151DDBF0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58B3B50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 */</w:t>
            </w:r>
          </w:p>
          <w:p w14:paraId="396F3D96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B9A6EF1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>// step 13 and 15 should be on one HARQ process</w:t>
            </w:r>
          </w:p>
          <w:p w14:paraId="6E9F1061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v_EncodedRlcPdu1 := f_NR_RLC_AMD_FullPDU_Encvalue(4, tsc_NR_P_NoPoll, f_NR_PDCP_PDU_Encvalue(cs_NR_PDCP_PDU_18B(4, crs_NR_PDCP_SDU_36B)));</w:t>
            </w:r>
          </w:p>
          <w:p w14:paraId="67444AC1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v_SDU_SubPDUListDL := { cs_NR_MAC_SDU_SubPDU_LI8(tsc_LCID_SCG_Bearer, v_EncodedRlcPdu1) };</w:t>
            </w:r>
          </w:p>
          <w:p w14:paraId="41F4AF25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v_MAC_PDUListDL := { cs_NR_DL_MAC_PDU_SDU_SubPDU_Padding(v_SDU_SubPDUListDL) };</w:t>
            </w:r>
          </w:p>
          <w:p w14:paraId="62F000E5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DRB.send(cas_NR_DRB_COMMON_REQ_MAC_PDUList(nr_Cell1, p_NR_DRB_Id, cs_TimingInfo_NR(v_Timing1), v_MAC_PDUListDL, cs_NR_HarqProcessAssignment));</w:t>
            </w:r>
          </w:p>
          <w:p w14:paraId="2C5F44F5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DE536D4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 */</w:t>
            </w:r>
          </w:p>
          <w:p w14:paraId="3D755C53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//@siclog "Step 19" siclog@</w:t>
            </w:r>
          </w:p>
          <w:p w14:paraId="5A63B8EA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// (tsc_NR_SlotOffsetK2 = )4 slots + (drx-HARQ-RTT-TimerUL ) 4 slots + (drx-RetransmissionTimerUL ) 12 slots =20 slots, a multiple of 5 slots</w:t>
            </w:r>
          </w:p>
          <w:p w14:paraId="3EB9BDE7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//v_Timing2 := f_NR_SubFrameTiming_AddSlots(v_Timing1, 20);</w:t>
            </w:r>
          </w:p>
          <w:p w14:paraId="76B71909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v_Timing2 := f_NR_SubFrameTiming_AddSlots(v_Timing1, tsc_NR_SlotOffsetK2 + tsc_DRX_HARQ_RTT_TimerUL + tsc_DRXRetransTimer_UL ); //@sic R5s200711 R5s200833 sic@</w:t>
            </w:r>
          </w:p>
          <w:p w14:paraId="69487177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v_Timing2 := f_NR_LastDL_Slot(nr_Cell1,v_Timing2);</w:t>
            </w:r>
          </w:p>
          <w:p w14:paraId="1B35E489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D8D0A5F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v_EncodedRlcPdu1 := f_NR_RLC_AMD_FullPDU_Encvalue(5, tsc_NR_P_NoPoll, f_NR_PDCP_PDU_Encvalue(cs_NR_PDCP_PDU_18B(5, crs_NR_PDCP_SDU_36B)));</w:t>
            </w:r>
          </w:p>
          <w:p w14:paraId="26D3DDF7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v_SDU_SubPDUListDL:= { cs_NR_MAC_SDU_SubPDU_LI8(tsc_LCID_SCG_Bearer, v_EncodedRlcPdu1) };</w:t>
            </w:r>
          </w:p>
          <w:p w14:paraId="28F72586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v_MAC_PDUListDL := { cs_NR_DL_MAC_PDU_SDU_SubPDU_Padding(v_SDU_SubPDUListDL) };</w:t>
            </w:r>
          </w:p>
          <w:p w14:paraId="2C674286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DRB.send(cas_NR_DRB_COMMON_REQ_MAC_PDUList(nr_Cell1, p_NR_DRB_Id, cs_TimingInfo_NR(v_Timing2), v_MAC_PDUListDL));</w:t>
            </w:r>
          </w:p>
          <w:p w14:paraId="106FD50A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D4CA99D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 */</w:t>
            </w:r>
          </w:p>
          <w:p w14:paraId="7113C2B9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2203EA58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0B41F076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7BB2A512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0989353E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AB50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function f_TC_7_1_1_5_1_NR_TestBody(DRB_Identity p_NR_DRB_Id,</w:t>
            </w:r>
          </w:p>
          <w:p w14:paraId="637FD4A2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 xml:space="preserve">                                   float p_WatchDog := 5.0) runs on NR_BASE_PTC</w:t>
            </w:r>
          </w:p>
          <w:p w14:paraId="3A0D2A03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 xml:space="preserve"> {</w:t>
            </w:r>
          </w:p>
          <w:p w14:paraId="261182CB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 xml:space="preserve">    const UInt_Type tsc_DrxStartOffset := 7; // in ms</w:t>
            </w:r>
          </w:p>
          <w:p w14:paraId="08D36716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 xml:space="preserve">    const UInt_Type tsc_OnDurationTimer := 20; // in ms</w:t>
            </w:r>
          </w:p>
          <w:p w14:paraId="31267974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/* Skipping code */</w:t>
            </w:r>
          </w:p>
          <w:p w14:paraId="2C0E3567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3823773A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highlight w:val="yellow"/>
                <w:lang w:eastAsia="en-GB"/>
              </w:rPr>
              <w:t>var B6_Type v_LCID := int2bit(p_NR_DRB_Id+3, 6);//KS@21xxxx</w:t>
            </w:r>
          </w:p>
          <w:p w14:paraId="43A1B87F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E2FC478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/* Skipping code */</w:t>
            </w:r>
          </w:p>
          <w:p w14:paraId="7990EB62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7A30CDB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// The other things in Step 3 automatically taken care by SS</w:t>
            </w:r>
            <w:r w:rsidRPr="003861F1">
              <w:rPr>
                <w:rFonts w:ascii="Arial" w:hAnsi="Arial" w:cs="Arial"/>
                <w:lang w:eastAsia="en-GB"/>
              </w:rPr>
              <w:br/>
              <w:t>t_Watchdog.start;</w:t>
            </w:r>
            <w:r w:rsidRPr="003861F1">
              <w:rPr>
                <w:rFonts w:ascii="Arial" w:hAnsi="Arial" w:cs="Arial"/>
                <w:lang w:eastAsia="en-GB"/>
              </w:rPr>
              <w:br/>
              <w:t>v_EncodedRlcPdu1 := f_NR_RLC_AMD_FullPDU_Encvalue(0, tsc_NR_P_NoPoll, f_NR_PDCP_PDU_Encvalue(cs_NR_PDCP_PDU_18B(0, crs_NR_PDCP_SDU_36B)));</w:t>
            </w:r>
            <w:r w:rsidRPr="003861F1">
              <w:rPr>
                <w:rFonts w:ascii="Arial" w:hAnsi="Arial" w:cs="Arial"/>
                <w:lang w:eastAsia="en-GB"/>
              </w:rPr>
              <w:br/>
              <w:t>v_SDU_SubPDUListDL := { cs_NR_MAC_SDU_SubPDU_LI8(tsc_LCID_SCG_Bearer, v_EncodedRlcPdu1) };</w:t>
            </w:r>
            <w:r w:rsidRPr="003861F1">
              <w:rPr>
                <w:rFonts w:ascii="Arial" w:hAnsi="Arial" w:cs="Arial"/>
                <w:lang w:eastAsia="en-GB"/>
              </w:rPr>
              <w:br/>
            </w:r>
            <w:r w:rsidRPr="003861F1">
              <w:rPr>
                <w:rFonts w:ascii="Arial" w:hAnsi="Arial" w:cs="Arial"/>
                <w:highlight w:val="yellow"/>
                <w:lang w:eastAsia="en-GB"/>
              </w:rPr>
              <w:t>// v_SDU_SubPDUListDL := { cs_NR_MAC_SDU_SubPDU_LI8(tsc_LCID_SCG_Bearer, v_EncodedRlcPdu1) };</w:t>
            </w:r>
          </w:p>
          <w:p w14:paraId="553109F2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highlight w:val="yellow"/>
                <w:lang w:eastAsia="en-GB"/>
              </w:rPr>
              <w:t xml:space="preserve">   v_SDU_SubPDUListDL := { cs_NR_MAC_SDU_SubPDU_LI8(v_LCID, v_EncodedRlcPdu1) };//KS@21xxxx</w:t>
            </w:r>
          </w:p>
          <w:p w14:paraId="55576154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143DBA3F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3861F1">
              <w:rPr>
                <w:rFonts w:ascii="Arial" w:hAnsi="Arial" w:cs="Arial"/>
                <w:lang w:eastAsia="en-GB"/>
              </w:rPr>
              <w:t>/* Skipping Code*/</w:t>
            </w:r>
          </w:p>
          <w:p w14:paraId="1F1EB77D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871FD84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>//@siclog "Step 5" siclog@</w:t>
            </w:r>
          </w:p>
          <w:p w14:paraId="48179941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v_Timing1 := f_NR_GetNextSendOccasion_7_1_1_5_X(nr_Cell1, v_LongDRXCycle, tsc_DrxStartOffset);</w:t>
            </w:r>
          </w:p>
          <w:p w14:paraId="4C5F2675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// Last PDCCH occasion while On Duration Timer is running.</w:t>
            </w:r>
          </w:p>
          <w:p w14:paraId="79533A28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v_Timing1 := f_NR_SubFrameTiming_AddSlots(v_Timing1, (tsc_OnDurationTimer *v_SlotsInSubframe) - 1);</w:t>
            </w:r>
          </w:p>
          <w:p w14:paraId="08EB00B4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// - the last slot during onDurationTimer</w:t>
            </w:r>
          </w:p>
          <w:p w14:paraId="3A86A9B8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v_Timing1 := f_NR_LastDL_Slot(nr_Cell1,v_Timing1);</w:t>
            </w:r>
          </w:p>
          <w:p w14:paraId="5B29D7C0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6F46CDC5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v_EncodedRlcPdu1 := f_NR_RLC_AMD_FullPDU_Encvalue(1, tsc_NR_P_NoPoll, f_NR_PDCP_PDU_Encvalue(cs_NR_PDCP_PDU_18B(1, crs_NR_PDCP_SDU_36B)));</w:t>
            </w:r>
          </w:p>
          <w:p w14:paraId="0A50E36C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</w:t>
            </w:r>
            <w:r w:rsidRPr="004307E1">
              <w:rPr>
                <w:rFonts w:ascii="Arial" w:hAnsi="Arial" w:cs="Arial"/>
                <w:highlight w:val="yellow"/>
                <w:lang w:eastAsia="en-GB"/>
              </w:rPr>
              <w:t>// v_SDU_SubPDUListDL := { cs_NR_MAC_SDU_SubPDU_LI8(tsc_LCID_SCG_Bearer, v_EncodedRlcPdu1) };</w:t>
            </w:r>
          </w:p>
          <w:p w14:paraId="5C316C97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highlight w:val="yellow"/>
                <w:lang w:eastAsia="en-GB"/>
              </w:rPr>
              <w:t xml:space="preserve">    v_SDU_SubPDUListDL := { cs_NR_MAC_SDU_SubPDU_LI8(v_LCID, v_EncodedRlcPdu1) };//KS@21xxxx</w:t>
            </w:r>
          </w:p>
          <w:p w14:paraId="6F1FCC32" w14:textId="77777777" w:rsidR="00F10F0F" w:rsidRPr="004307E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31E99738" w14:textId="77777777" w:rsidR="00F10F0F" w:rsidRPr="003861F1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307E1">
              <w:rPr>
                <w:rFonts w:ascii="Arial" w:hAnsi="Arial" w:cs="Arial"/>
                <w:lang w:eastAsia="en-GB"/>
              </w:rPr>
              <w:t xml:space="preserve">    DRB.send(cas_NR_DRB_COMMON_REQ_MAC_PDUList(nr_Cell1, p_NR_DRB_Id, cs_TimingInfo_NR(v_Timing1), v_MAC_PDUListDL));</w:t>
            </w:r>
          </w:p>
          <w:p w14:paraId="695B1F53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67CDA724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//@siclog "Step 7" siclog@</w:t>
            </w:r>
          </w:p>
          <w:p w14:paraId="5791F0CF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 preconfig SS</w:t>
            </w:r>
          </w:p>
          <w:p w14:paraId="14D02226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v_Timing2 := f_NR_SubFrameTiming_AddSlots(v_Timing1, tsc_InactivityTimer * v_SlotsInSubframe ); //@sic R5s200711 R5s200833 sic@</w:t>
            </w:r>
          </w:p>
          <w:p w14:paraId="0FBAC354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v_Timing2 := f_NR_LastDL_Slot(nr_Cell1,v_Timing2);</w:t>
            </w:r>
          </w:p>
          <w:p w14:paraId="0AE437D9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03F3A80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//v_Timing2 := f_NR_SubFrameTiming_AddSlots(v_Timing1, tsc_InactivityTimer * f_NR_DRX_LastDL_Slot(nr_Cell1));</w:t>
            </w:r>
          </w:p>
          <w:p w14:paraId="44B422F5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4DADDE8E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 The other things in Step 7 automatically taken care by SS</w:t>
            </w:r>
          </w:p>
          <w:p w14:paraId="223FC75A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v_EncodedRlcPdu1 := f_NR_RLC_AMD_FullPDU_Encvalue(2, tsc_NR_P_NoPoll, f_NR_PDCP_PDU_Encvalue(cs_NR_PDCP_PDU_18B(2, crs_NR_PDCP_SDU_36B)));</w:t>
            </w:r>
          </w:p>
          <w:p w14:paraId="03CF9267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</w:t>
            </w:r>
            <w:r w:rsidRPr="006F12F9">
              <w:rPr>
                <w:rFonts w:ascii="Arial" w:hAnsi="Arial" w:cs="Arial"/>
                <w:highlight w:val="yellow"/>
                <w:lang w:eastAsia="en-GB"/>
              </w:rPr>
              <w:t>//v_SDU_SubPDUListDL := { cs_NR_MAC_SDU_SubPDU_LI8(tsc_LCID_SCG_Bearer, v_EncodedRlcPdu1) };</w:t>
            </w:r>
          </w:p>
          <w:p w14:paraId="4D303091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highlight w:val="yellow"/>
                <w:lang w:eastAsia="en-GB"/>
              </w:rPr>
              <w:t xml:space="preserve">    v_SDU_SubPDUListDL := { cs_NR_MAC_SDU_SubPDU_LI8(v_LCID, v_EncodedRlcPdu1) };//KS@21xxxx</w:t>
            </w:r>
          </w:p>
          <w:p w14:paraId="4CC3F887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15222252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DRB.send(cas_NR_DRB_COMMON_REQ_MAC_PDUList(nr_Cell1, p_NR_DRB_Id, cs_TimingInfo_NR(v_Timing2), v_MAC_PDUListDL)); //@sic R5s201481 sic@</w:t>
            </w:r>
          </w:p>
          <w:p w14:paraId="598B5E02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t_Watchdog.start;</w:t>
            </w:r>
          </w:p>
          <w:p w14:paraId="52A251BC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/*Skipping Code */</w:t>
            </w:r>
          </w:p>
          <w:p w14:paraId="38267F6D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// step 9 and 11 should be on one HARQ process</w:t>
            </w:r>
          </w:p>
          <w:p w14:paraId="37F3422E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v_EncodedRlcPdu1 := f_NR_RLC_AMD_FullPDU_Encvalue(3, tsc_NR_P_NoPoll, f_NR_PDCP_PDU_Encvalue(cs_NR_PDCP_PDU_18B(3, crs_NR_PDCP_SDU_36B)));</w:t>
            </w:r>
          </w:p>
          <w:p w14:paraId="0A3EA06D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</w:t>
            </w:r>
            <w:r w:rsidRPr="006F12F9">
              <w:rPr>
                <w:rFonts w:ascii="Arial" w:hAnsi="Arial" w:cs="Arial"/>
                <w:highlight w:val="yellow"/>
                <w:lang w:eastAsia="en-GB"/>
              </w:rPr>
              <w:t>//v_SDU_SubPDUListDL := { cs_NR_MAC_SDU_SubPDU_LI8(tsc_LCID_SCG_Bearer, v_EncodedRlcPdu1) };</w:t>
            </w:r>
          </w:p>
          <w:p w14:paraId="1F9D348A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highlight w:val="yellow"/>
                <w:lang w:eastAsia="en-GB"/>
              </w:rPr>
              <w:t xml:space="preserve">    v_SDU_SubPDUListDL := { cs_NR_MAC_SDU_SubPDU_LI8(v_LCID, v_EncodedRlcPdu1) };//KS@21xxxx</w:t>
            </w:r>
          </w:p>
          <w:p w14:paraId="6CF55BC9" w14:textId="77777777" w:rsidR="00F10F0F" w:rsidRPr="006F12F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1BCF1D11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12F9">
              <w:rPr>
                <w:rFonts w:ascii="Arial" w:hAnsi="Arial" w:cs="Arial"/>
                <w:lang w:eastAsia="en-GB"/>
              </w:rPr>
              <w:t xml:space="preserve">    DRB.send(cas_NR_DRB_COMMON_REQ_MAC_PDUList(nr_Cell1, p_NR_DRB_Id, cs_TimingInfo_NR(v_Timing1), v_MAC_PDUListDL, cs_NR_HarqProcessAssignment));</w:t>
            </w:r>
            <w:r w:rsidRPr="003861F1">
              <w:rPr>
                <w:rFonts w:ascii="Arial" w:hAnsi="Arial" w:cs="Arial"/>
                <w:lang w:eastAsia="en-GB"/>
              </w:rPr>
              <w:t>}</w:t>
            </w:r>
          </w:p>
          <w:p w14:paraId="739AD024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52FF369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 */</w:t>
            </w:r>
          </w:p>
          <w:p w14:paraId="6B99C035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46FB2E2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>// step 13 and 15 should be on one HARQ process</w:t>
            </w:r>
          </w:p>
          <w:p w14:paraId="4C2E44DE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v_EncodedRlcPdu1 := f_NR_RLC_AMD_FullPDU_Encvalue(4, tsc_NR_P_NoPoll, f_NR_PDCP_PDU_Encvalue(cs_NR_PDCP_PDU_18B(4, crs_NR_PDCP_SDU_36B)));</w:t>
            </w:r>
          </w:p>
          <w:p w14:paraId="2614DE67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//v_SDU_SubPDUListDL := { cs_NR_MAC_SDU_SubPDU_LI8(tsc_LCID_SCG_Bearer, v_EncodedRlcPdu1) };</w:t>
            </w:r>
          </w:p>
          <w:p w14:paraId="09A4E286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 xml:space="preserve">    v_SDU_SubPDUListDL := { cs_NR_MAC_SDU_SubPDU_LI8(v_LCID, v_EncodedRlcPdu1) };//KS@21xxxx</w:t>
            </w:r>
          </w:p>
          <w:p w14:paraId="1592DEA3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v_MAC_PDUListDL := { cs_NR_DL_MAC_PDU_SDU_SubPDU_Padding(v_SDU_SubPDUListDL) };</w:t>
            </w:r>
          </w:p>
          <w:p w14:paraId="3E73D048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DRB.send(cas_NR_DRB_COMMON_REQ_MAC_PDUList(nr_Cell1, p_NR_DRB_Id, cs_TimingInfo_NR(v_Timing1), v_MAC_PDUListDL, cs_NR_HarqProcessAssignment));</w:t>
            </w:r>
          </w:p>
          <w:p w14:paraId="7C0A356A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EB02CDA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 */</w:t>
            </w:r>
          </w:p>
          <w:p w14:paraId="37B57F16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//@siclog "Step 19" siclog@</w:t>
            </w:r>
          </w:p>
          <w:p w14:paraId="48D94B4E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// (tsc_NR_SlotOffsetK2 = )4 slots + (drx-HARQ-RTT-TimerUL ) 4 slots + (drx-RetransmissionTimerUL ) 12 slots =20 slots, a multiple of 5 slots</w:t>
            </w:r>
          </w:p>
          <w:p w14:paraId="532AC0C8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//v_Timing2 := f_NR_SubFrameTiming_AddSlots(v_Timing1, 20);</w:t>
            </w:r>
          </w:p>
          <w:p w14:paraId="2A32A381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v_Timing2 := f_NR_SubFrameTiming_AddSlots(v_Timing1, tsc_NR_SlotOffsetK2 + tsc_DRX_HARQ_RTT_TimerUL + tsc_DRXRetransTimer_UL ); //@sic R5s200711 R5s200833 sic@</w:t>
            </w:r>
          </w:p>
          <w:p w14:paraId="73B76673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v_Timing2 := f_NR_LastDL_Slot(nr_Cell1,v_Timing2);</w:t>
            </w:r>
          </w:p>
          <w:p w14:paraId="5DE23AC5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AF56E1C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v_EncodedRlcPdu1 := f_NR_RLC_AMD_FullPDU_Encvalue(5, tsc_NR_P_NoPoll, f_NR_PDCP_PDU_Encvalue(cs_NR_PDCP_PDU_18B(5, crs_NR_PDCP_SDU_36B)));</w:t>
            </w:r>
          </w:p>
          <w:p w14:paraId="448DFA25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>//v_SDU_SubPDUListDL:= { cs_NR_MAC_SDU_SubPDU_LI8(tsc_LCID_SCG_Bearer, v_EncodedRlcPdu1) };</w:t>
            </w:r>
          </w:p>
          <w:p w14:paraId="15C22C58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highlight w:val="yellow"/>
                <w:lang w:val="en-US" w:eastAsia="en-GB"/>
              </w:rPr>
              <w:t xml:space="preserve">    v_SDU_SubPDUListDL:= { cs_NR_MAC_SDU_SubPDU_LI8(v_LCID, v_EncodedRlcPdu1) };//KS@21xxxx</w:t>
            </w:r>
            <w:r w:rsidRPr="00835BEB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552BE9B5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v_MAC_PDUListDL := { cs_NR_DL_MAC_PDU_SDU_SubPDU_Padding(v_SDU_SubPDUListDL) };</w:t>
            </w:r>
          </w:p>
          <w:p w14:paraId="10B1B85F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val="en-US" w:eastAsia="en-GB"/>
              </w:rPr>
              <w:t xml:space="preserve">    DRB.send(cas_NR_DRB_COMMON_REQ_MAC_PDUList(nr_Cell1, p_NR_DRB_Id, cs_TimingInfo_NR(v_Timing2), v_MAC_PDUListDL));</w:t>
            </w:r>
          </w:p>
          <w:p w14:paraId="0CFAD268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D66949C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 */</w:t>
            </w:r>
          </w:p>
          <w:p w14:paraId="335FDA52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F4757B9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6EFD4F89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6E13A60" w14:textId="77777777" w:rsidR="00F10F0F" w:rsidRPr="00571BB2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6FCC401F" w14:textId="77777777" w:rsidR="00F10F0F" w:rsidRDefault="00F10F0F" w:rsidP="00F10F0F"/>
    <w:p w14:paraId="09C4D2BC" w14:textId="77777777" w:rsidR="00F10F0F" w:rsidRDefault="00F10F0F" w:rsidP="00F10F0F"/>
    <w:p w14:paraId="5ED5384F" w14:textId="77777777" w:rsidR="00F10F0F" w:rsidRDefault="00F10F0F" w:rsidP="00F10F0F"/>
    <w:p w14:paraId="34DE0983" w14:textId="77777777" w:rsidR="00F10F0F" w:rsidRPr="007C1DE0" w:rsidRDefault="00F10F0F" w:rsidP="00F10F0F">
      <w:pPr>
        <w:pStyle w:val="Heading2"/>
        <w:rPr>
          <w:b/>
          <w:sz w:val="28"/>
          <w:szCs w:val="28"/>
        </w:rPr>
      </w:pPr>
      <w:bookmarkStart w:id="9" w:name="_Toc88829129"/>
      <w:bookmarkStart w:id="10" w:name="_Toc88829359"/>
      <w:r>
        <w:rPr>
          <w:lang w:eastAsia="en-GB"/>
        </w:rPr>
        <w:t xml:space="preserve">2.2 </w:t>
      </w:r>
      <w:r w:rsidRPr="007C1DE0">
        <w:rPr>
          <w:lang w:eastAsia="en-GB"/>
        </w:rPr>
        <w:t xml:space="preserve">Change </w:t>
      </w:r>
      <w:r>
        <w:rPr>
          <w:rFonts w:eastAsia="SimSun"/>
          <w:lang w:val="en-US" w:eastAsia="zh-CN"/>
        </w:rPr>
        <w:t>2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10F0F" w14:paraId="01CD48EF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C620" w14:textId="77777777" w:rsidR="00F10F0F" w:rsidRDefault="00F10F0F" w:rsidP="00E216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83CD" w14:textId="77777777" w:rsidR="00F10F0F" w:rsidRPr="00B65B1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function f_TC_7_1_1_5_2_NR_TestBody(DRB_Identity p_NR_DRB_Id) </w:t>
            </w:r>
          </w:p>
        </w:tc>
      </w:tr>
      <w:tr w:rsidR="00F10F0F" w14:paraId="5278409F" w14:textId="77777777" w:rsidTr="00E2164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BD3C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7A6B" w14:textId="77777777" w:rsidR="00F10F0F" w:rsidRPr="008D31B6" w:rsidRDefault="00F10F0F" w:rsidP="00E2164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FA1E74">
              <w:rPr>
                <w:rFonts w:ascii="Arial" w:hAnsi="Arial" w:cs="Arial"/>
                <w:lang w:eastAsia="zh-CN"/>
              </w:rPr>
              <w:t>LCID value ‘000101’ is fixed for RLC SDUs always on this case. For internet PDN TTCN is assigning DRB id 2 and LCID 5. For ims PDN, TTCN is assigning DRB id 1 and LCID 4. But, LCID 5(tsc_LCID_SCG_Bearer) is only used in construction of MAC PDU in case of DRBid=1 or DRBid=2. Hence, it will fail the TC if this TC will be executed with IMS as default dnn.</w:t>
            </w:r>
          </w:p>
        </w:tc>
      </w:tr>
      <w:tr w:rsidR="00F10F0F" w14:paraId="621C4365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0739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1264" w14:textId="77777777" w:rsidR="00F10F0F" w:rsidRPr="0066224B" w:rsidRDefault="00F10F0F" w:rsidP="00E21641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Instead constant LCID, added conditional LCID value as per DRB id.</w:t>
            </w:r>
          </w:p>
        </w:tc>
      </w:tr>
      <w:tr w:rsidR="00F10F0F" w14:paraId="40D566A7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54F4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F79E" w14:textId="77777777" w:rsidR="00F10F0F" w:rsidRDefault="00F10F0F" w:rsidP="00E21641">
            <w:pPr>
              <w:spacing w:after="0"/>
              <w:rPr>
                <w:rFonts w:ascii="Arial" w:hAnsi="Arial" w:cs="Arial"/>
                <w:lang w:eastAsia="en-GB"/>
              </w:rPr>
            </w:pPr>
            <w:r w:rsidRPr="006F070A">
              <w:rPr>
                <w:rFonts w:ascii="Arial" w:hAnsi="Arial" w:cs="Arial"/>
                <w:lang w:eastAsia="en-GB"/>
              </w:rPr>
              <w:t>DRX_MAC_TC_Common_NR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10F0F" w14:paraId="5B84DB3A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F10E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7E81" w14:textId="77777777" w:rsidR="00F10F0F" w:rsidRDefault="00F10F0F" w:rsidP="00E21641">
            <w:pPr>
              <w:rPr>
                <w:rFonts w:ascii="Arial" w:hAnsi="Arial"/>
                <w:lang w:eastAsia="zh-CN"/>
              </w:rPr>
            </w:pPr>
          </w:p>
        </w:tc>
      </w:tr>
    </w:tbl>
    <w:p w14:paraId="12DB1B09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7AA8EF60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793C6728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1E2D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>function f_TC_7_1_1_5_2_NR_TestBody(DRB_Identity p_NR_DRB_Id) runs on NR_BASE_PTC</w:t>
            </w:r>
          </w:p>
          <w:p w14:paraId="59367831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{ /* L2/MAC</w:t>
            </w:r>
          </w:p>
          <w:p w14:paraId="19ADD375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 * 7.1.1.5.2 : DRX operation / Short cycle not configured / Long DRX command MAC control element reception</w:t>
            </w:r>
          </w:p>
          <w:p w14:paraId="3C95F94F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 */</w:t>
            </w:r>
          </w:p>
          <w:p w14:paraId="608A2251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const UInt_Type tsc_DrxStartOffset := 7; // in ms @sic R5-202609 sic@</w:t>
            </w:r>
          </w:p>
          <w:p w14:paraId="2E53565E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const UInt_Type tsc_HarqProcessId :=0; //Arbitrarily selected</w:t>
            </w:r>
          </w:p>
          <w:p w14:paraId="4E251EED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const UInt_Type tsc_DRXRetransTimer_DL := 80;// in slots</w:t>
            </w:r>
          </w:p>
          <w:p w14:paraId="01204E95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const UInt_Type tsc_DRX_HARQ_RTT_TimerDL := 4;// in slots 56/14</w:t>
            </w:r>
          </w:p>
          <w:p w14:paraId="4F734D7F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>/*Skipping code */</w:t>
            </w:r>
          </w:p>
          <w:p w14:paraId="1570D0CA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406978C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>// step 3 and 7 should be on one HARQ process</w:t>
            </w:r>
          </w:p>
          <w:p w14:paraId="2BF0983F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 xml:space="preserve">    v_EncodedRlcPdu1 := f_NR_RLC_AMD_FullPDU_Encvalue(0, tsc_NR_P_NoPoll, f_NR_PDCP_PDU_Encvalue(cs_NR_PDCP_PDU_18B(0, crs_NR_PDCP_SDU_36B)));</w:t>
            </w:r>
          </w:p>
          <w:p w14:paraId="480D802E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 xml:space="preserve">    </w:t>
            </w:r>
            <w:r w:rsidRPr="00F00CBF">
              <w:rPr>
                <w:rFonts w:ascii="Arial" w:hAnsi="Arial" w:cs="Arial"/>
                <w:highlight w:val="yellow"/>
                <w:lang w:eastAsia="en-GB"/>
              </w:rPr>
              <w:t>v_SDU_SubPDUListDL := { cs_NR_MAC_SDU_SubPDU_LI8(tsc_LCID_SCG_Bearer, v_EncodedRlcPdu1) };</w:t>
            </w:r>
          </w:p>
          <w:p w14:paraId="48FB2FA4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675F72A1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 xml:space="preserve">    DRB.send(cas_NR_DRB_COMMON_REQ_MAC_PDUList(nr_Cell1, p_NR_DRB_Id, cs_TimingInfo_NR(v_Timing1), v_MAC_PDUListDL, cs_NR_HarqProcessAssignment(tsc_HarqProcessId)));</w:t>
            </w:r>
          </w:p>
          <w:p w14:paraId="53BD7257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5D84401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>/*Skipping Code */</w:t>
            </w:r>
          </w:p>
          <w:p w14:paraId="74B5B061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217A4">
              <w:rPr>
                <w:rFonts w:ascii="Arial" w:hAnsi="Arial" w:cs="Arial"/>
                <w:lang w:eastAsia="en-GB"/>
              </w:rPr>
              <w:t>}</w:t>
            </w:r>
          </w:p>
        </w:tc>
      </w:tr>
    </w:tbl>
    <w:p w14:paraId="1D4E555B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612D4638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20EBBB19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75C0808D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5F03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>function f_TC_7_1_1_5_2_NR_TestBody(DRB_Identity p_NR_DRB_Id) runs on NR_BASE_PTC</w:t>
            </w:r>
          </w:p>
          <w:p w14:paraId="47CAC105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{ /* L2/MAC</w:t>
            </w:r>
          </w:p>
          <w:p w14:paraId="485BA8DE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 * 7.1.1.5.2 : DRX operation / Short cycle not configured / Long DRX command MAC control element reception</w:t>
            </w:r>
          </w:p>
          <w:p w14:paraId="7F6A347F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 */</w:t>
            </w:r>
          </w:p>
          <w:p w14:paraId="286CE2E6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const UInt_Type tsc_DrxStartOffset := 7; // in ms @sic R5-202609 sic@</w:t>
            </w:r>
          </w:p>
          <w:p w14:paraId="744967A5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const UInt_Type tsc_HarqProcessId :=0; //Arbitrarily selected</w:t>
            </w:r>
          </w:p>
          <w:p w14:paraId="3F1A19D4" w14:textId="77777777" w:rsidR="00F10F0F" w:rsidRPr="00835BEB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const UInt_Type tsc_DRXRetransTimer_DL := 80;// in slots</w:t>
            </w:r>
          </w:p>
          <w:p w14:paraId="675DC1A4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35BEB">
              <w:rPr>
                <w:rFonts w:ascii="Arial" w:hAnsi="Arial" w:cs="Arial"/>
                <w:lang w:eastAsia="en-GB"/>
              </w:rPr>
              <w:t xml:space="preserve">    const UInt_Type tsc_DRX_HARQ_RTT_TimerDL := 4;// in slots 56/14</w:t>
            </w:r>
          </w:p>
          <w:p w14:paraId="12DA9270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>/*Skipping code */</w:t>
            </w:r>
          </w:p>
          <w:p w14:paraId="66308EB4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highlight w:val="yellow"/>
                <w:lang w:eastAsia="en-GB"/>
              </w:rPr>
              <w:t>var B6_Type v_LCID := int2bit(p_NR_DRB_Id+3, 6);//KS@21xxxx</w:t>
            </w:r>
          </w:p>
          <w:p w14:paraId="6FDF7C2F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6BAC0D62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>/*Skipping Code*/</w:t>
            </w:r>
          </w:p>
          <w:p w14:paraId="428A619C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>// step 3 and 7 should be on one HARQ process</w:t>
            </w:r>
          </w:p>
          <w:p w14:paraId="51CF84FF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 xml:space="preserve">    v_EncodedRlcPdu1 := f_NR_RLC_AMD_FullPDU_Encvalue(0, tsc_NR_P_NoPoll, f_NR_PDCP_PDU_Encvalue(cs_NR_PDCP_PDU_18B(0, crs_NR_PDCP_SDU_36B)));</w:t>
            </w:r>
          </w:p>
          <w:p w14:paraId="212E16FC" w14:textId="77777777" w:rsidR="00F10F0F" w:rsidRPr="002217A4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217A4">
              <w:rPr>
                <w:rFonts w:ascii="Arial" w:hAnsi="Arial" w:cs="Arial"/>
                <w:lang w:eastAsia="en-GB"/>
              </w:rPr>
              <w:t xml:space="preserve">    </w:t>
            </w:r>
            <w:r w:rsidRPr="002217A4">
              <w:rPr>
                <w:rFonts w:ascii="Arial" w:hAnsi="Arial" w:cs="Arial"/>
                <w:highlight w:val="yellow"/>
                <w:lang w:eastAsia="en-GB"/>
              </w:rPr>
              <w:t>//v_SDU_SubPDUListDL := { cs_NR_MAC_SDU_SubPDU_LI8(tsc_LCID_SCG_Bearer, v_EncodedRlcPdu1) };</w:t>
            </w:r>
          </w:p>
          <w:p w14:paraId="00348E0E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  <w:r w:rsidRPr="00A9015E">
              <w:rPr>
                <w:rFonts w:ascii="Arial" w:hAnsi="Arial" w:cs="Arial"/>
                <w:highlight w:val="yellow"/>
                <w:lang w:eastAsia="en-GB"/>
              </w:rPr>
              <w:t>v_SDU_SubPDUListDL := { cs_NR_MAC_SDU_SubPDU_LI8(v_LCID, v_EncodedRlcPdu1) };//KS@21xxxx</w:t>
            </w:r>
          </w:p>
          <w:p w14:paraId="7B3A4DA7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06C20412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DRB.send(cas_NR_DRB_COMMON_REQ_MAC_PDUList(nr_Cell1, p_NR_DRB_Id, cs_TimingInfo_NR(v_Timing1), v_MAC_PDUListDL, cs_NR_HarqProcessAssignment(tsc_HarqProcessId)));</w:t>
            </w:r>
          </w:p>
          <w:p w14:paraId="5C22E6E7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20106E2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/*Skipping Code */</w:t>
            </w:r>
          </w:p>
          <w:p w14:paraId="3C71D336" w14:textId="77777777" w:rsidR="00F10F0F" w:rsidRPr="00571BB2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}</w:t>
            </w:r>
          </w:p>
        </w:tc>
      </w:tr>
    </w:tbl>
    <w:p w14:paraId="75109B6E" w14:textId="77777777" w:rsidR="00F10F0F" w:rsidRDefault="00F10F0F" w:rsidP="00F10F0F"/>
    <w:p w14:paraId="1927AEB1" w14:textId="77777777" w:rsidR="00F10F0F" w:rsidRPr="007C1DE0" w:rsidRDefault="00F10F0F" w:rsidP="00F10F0F">
      <w:pPr>
        <w:pStyle w:val="Heading2"/>
        <w:rPr>
          <w:b/>
          <w:sz w:val="28"/>
          <w:szCs w:val="28"/>
        </w:rPr>
      </w:pPr>
      <w:bookmarkStart w:id="11" w:name="_Toc88829130"/>
      <w:bookmarkStart w:id="12" w:name="_Toc88829360"/>
      <w:r>
        <w:rPr>
          <w:lang w:eastAsia="en-GB"/>
        </w:rPr>
        <w:t xml:space="preserve">2. 3 </w:t>
      </w:r>
      <w:r w:rsidRPr="007C1DE0">
        <w:rPr>
          <w:lang w:eastAsia="en-GB"/>
        </w:rPr>
        <w:t xml:space="preserve">Change </w:t>
      </w:r>
      <w:r>
        <w:rPr>
          <w:rFonts w:eastAsia="SimSun"/>
          <w:lang w:val="en-US" w:eastAsia="zh-CN"/>
        </w:rPr>
        <w:t>3</w:t>
      </w:r>
      <w:bookmarkEnd w:id="11"/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10F0F" w14:paraId="435BB1F9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8D27" w14:textId="77777777" w:rsidR="00F10F0F" w:rsidRDefault="00F10F0F" w:rsidP="00E216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C445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>function f_TC_7_1_1_5_3_NR_TestBody(DRB_Identity p_NR_DRB_Id,</w:t>
            </w:r>
          </w:p>
          <w:p w14:paraId="5F4A6042" w14:textId="77777777" w:rsidR="00F10F0F" w:rsidRPr="00B65B1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                               float p_WatchDog := 5.0)</w:t>
            </w:r>
          </w:p>
        </w:tc>
      </w:tr>
      <w:tr w:rsidR="00F10F0F" w14:paraId="10B5DF3B" w14:textId="77777777" w:rsidTr="00E2164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69CF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0790" w14:textId="77777777" w:rsidR="00F10F0F" w:rsidRPr="008D31B6" w:rsidRDefault="00F10F0F" w:rsidP="00E2164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FA1E74">
              <w:rPr>
                <w:rFonts w:ascii="Arial" w:hAnsi="Arial" w:cs="Arial"/>
                <w:lang w:eastAsia="zh-CN"/>
              </w:rPr>
              <w:t>LCID value ‘000101’ is fixed for RLC SDUs always on this case. For internet PDN TTCN is assigning DRB id 2 and LCID 5. For ims PDN, TTCN is assigning DRB id 1 and LCID 4. But, LCID 5(tsc_LCID_SCG_Bearer) is only used in construction of MAC PDU in case of DRBid=1 or DRBid=2. Hence, it will fail the TC if this TC will be executed with IMS as default dnn.</w:t>
            </w:r>
          </w:p>
        </w:tc>
      </w:tr>
      <w:tr w:rsidR="00F10F0F" w14:paraId="0E622B35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8B97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D953" w14:textId="77777777" w:rsidR="00F10F0F" w:rsidRPr="0066224B" w:rsidRDefault="00F10F0F" w:rsidP="00E21641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Instead constant LCID, added conditional LCID value as per DRB id.</w:t>
            </w:r>
          </w:p>
        </w:tc>
      </w:tr>
      <w:tr w:rsidR="00F10F0F" w14:paraId="533F579C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52DD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D47B" w14:textId="77777777" w:rsidR="00F10F0F" w:rsidRDefault="00F10F0F" w:rsidP="00E21641">
            <w:pPr>
              <w:spacing w:after="0"/>
              <w:rPr>
                <w:rFonts w:ascii="Arial" w:hAnsi="Arial" w:cs="Arial"/>
                <w:lang w:eastAsia="en-GB"/>
              </w:rPr>
            </w:pPr>
            <w:r w:rsidRPr="006F070A">
              <w:rPr>
                <w:rFonts w:ascii="Arial" w:hAnsi="Arial" w:cs="Arial"/>
                <w:lang w:eastAsia="en-GB"/>
              </w:rPr>
              <w:t>DRX_MAC_TC_Common_NR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10F0F" w14:paraId="2CC2C83A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EF36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C7E7" w14:textId="77777777" w:rsidR="00F10F0F" w:rsidRDefault="00F10F0F" w:rsidP="00E21641">
            <w:pPr>
              <w:rPr>
                <w:rFonts w:ascii="Arial" w:hAnsi="Arial"/>
                <w:lang w:eastAsia="zh-CN"/>
              </w:rPr>
            </w:pPr>
          </w:p>
        </w:tc>
      </w:tr>
    </w:tbl>
    <w:p w14:paraId="478834B5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4F5AE336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3FA51F3A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7830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>function f_TC_7_1_1_5_3_NR_TestBody(DRB_Identity p_NR_DRB_Id,</w:t>
            </w:r>
          </w:p>
          <w:p w14:paraId="54CEC704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                               float p_WatchDog := 5.0) runs on NR_BASE_PTC</w:t>
            </w:r>
          </w:p>
          <w:p w14:paraId="1BB5CEC7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{</w:t>
            </w:r>
          </w:p>
          <w:p w14:paraId="28CA7878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const UInt_Type tsc_DrxStartOffset := 7; // in ms @sic R5-202609 sic@</w:t>
            </w:r>
          </w:p>
          <w:p w14:paraId="7A7C54B4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const UInt_Type tsc_OnDurationTimer := 20; // in ms</w:t>
            </w:r>
          </w:p>
          <w:p w14:paraId="0ECA77AD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// As per 38.508-1 Table 4.6.3-192: TDD-UL-DL-Config TDD UL DL Periodicity is 5 slots for all SCS configs used in Signalling (15,30,120)</w:t>
            </w:r>
          </w:p>
          <w:p w14:paraId="085DEC1C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1637B3DC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UInt_Type v_LongDRXCycle := 640; // in ms</w:t>
            </w:r>
          </w:p>
          <w:p w14:paraId="71FBAF8C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UInt_Type v_ShortDRXCycle := 80; // in ms @sic R5s202609 sic@</w:t>
            </w:r>
          </w:p>
          <w:p w14:paraId="5F8A89A4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SubFrameTiming_Type v_Timing  := valueof(cs_SubFrameTiming(0, 0, 0));</w:t>
            </w:r>
          </w:p>
          <w:p w14:paraId="60CF351D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SubFrameTiming_Type v_Timing1 := v_Timing;</w:t>
            </w:r>
          </w:p>
          <w:p w14:paraId="08357FE4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077805F4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integer v_SlotsInSubframe := f_NR_CellInfo_GetSlotsNumberPerSubframe(nr_Cell1);</w:t>
            </w:r>
          </w:p>
          <w:p w14:paraId="228916FE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integer v_SlotsInframe := v_SlotsInSubframe * 10;</w:t>
            </w:r>
          </w:p>
          <w:p w14:paraId="0043CE57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NR_MAC_SDU_Type v_EncodedRlcPdu1;</w:t>
            </w:r>
          </w:p>
          <w:p w14:paraId="444F9EB2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template (value) NR_MAC_SDU_SubPDU_List_Type v_SDU_SubPDUListDL;</w:t>
            </w:r>
          </w:p>
          <w:p w14:paraId="3D87EA42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template (value) NR_MAC_PDUList_Type v_MAC_PDUListDL;</w:t>
            </w:r>
          </w:p>
          <w:p w14:paraId="2232B4CE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0E4EF99D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6CAA70C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/*Skipping Code */</w:t>
            </w:r>
          </w:p>
          <w:p w14:paraId="277734E1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//@siclog "Step 3" siclog@</w:t>
            </w:r>
          </w:p>
          <w:p w14:paraId="23345416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t_Watchdog.start;</w:t>
            </w:r>
          </w:p>
          <w:p w14:paraId="298A9A3F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v_EncodedRlcPdu1 := f_NR_RLC_AMD_FullPDU_Encvalue(0, tsc_NR_P_NoPoll, f_NR_PDCP_PDU_Encvalue(cs_NR_PDCP_PDU_18B(0, crs_NR_PDCP_SDU_36B)));</w:t>
            </w:r>
          </w:p>
          <w:p w14:paraId="454C3CF3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  <w:r w:rsidRPr="00A9015E">
              <w:rPr>
                <w:rFonts w:ascii="Arial" w:hAnsi="Arial" w:cs="Arial"/>
                <w:highlight w:val="yellow"/>
                <w:lang w:eastAsia="en-GB"/>
              </w:rPr>
              <w:t>v_SDU_SubPDUListDL := { cs_NR_MAC_SDU_SubPDU_LI8(tsc_LCID_SCG_Bearer, v_EncodedRlcPdu1) };</w:t>
            </w:r>
          </w:p>
          <w:p w14:paraId="18CB1CDB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431ECA96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// Choose the next subframe when the onDurationTimer is started.</w:t>
            </w:r>
          </w:p>
          <w:p w14:paraId="0F4EABD8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8233EA8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5B278DEB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/@siclog "Step 5" siclog@</w:t>
            </w:r>
          </w:p>
          <w:p w14:paraId="177C56E0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v_EncodedRlcPdu1 := f_NR_RLC_AMD_FullPDU_Encvalue(1, tsc_NR_P_NoPoll, f_NR_PDCP_PDU_Encvalue(cs_NR_PDCP_PDU_18B(1, crs_NR_PDCP_SDU_36B)));</w:t>
            </w:r>
          </w:p>
          <w:p w14:paraId="181D9570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</w:t>
            </w:r>
            <w:r w:rsidRPr="00F00CBF">
              <w:rPr>
                <w:rFonts w:ascii="Arial" w:hAnsi="Arial" w:cs="Arial"/>
                <w:highlight w:val="yellow"/>
                <w:lang w:eastAsia="en-GB"/>
              </w:rPr>
              <w:t>v_SDU_SubPDUListDL := { cs_NR_MAC_SDU_SubPDU_LI8(tsc_LCID_SCG_Bearer, v_EncodedRlcPdu1) };</w:t>
            </w:r>
          </w:p>
          <w:p w14:paraId="41FA96CB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4577D0EC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v_Timing1 := f_NR_GetNextSendOccasion_7_1_1_5_X(nr_Cell1, v_ShortDRXCycle, tsc_DrxStartOffset);</w:t>
            </w:r>
          </w:p>
          <w:p w14:paraId="2096CC25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4227C2F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/*Skipping Code */</w:t>
            </w:r>
          </w:p>
          <w:p w14:paraId="4A03019F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/@siclog "Step 7-8" siclog@</w:t>
            </w:r>
          </w:p>
          <w:p w14:paraId="706215D6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// The f_NR_GetNextSendOccasion_7_1_1_5_X selects time 2 long cycles in advance hence drx-ShortCycleTimer  should have expired</w:t>
            </w:r>
          </w:p>
          <w:p w14:paraId="7DECB437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v_EncodedRlcPdu1 := f_NR_RLC_AMD_FullPDU_Encvalue(2, tsc_NR_P_NoPoll, f_NR_PDCP_PDU_Encvalue(cs_NR_PDCP_PDU_18B(2, crs_NR_PDCP_SDU_36B)));</w:t>
            </w:r>
          </w:p>
          <w:p w14:paraId="7CCA9D62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  <w:r w:rsidRPr="00A9015E">
              <w:rPr>
                <w:rFonts w:ascii="Arial" w:hAnsi="Arial" w:cs="Arial"/>
                <w:highlight w:val="yellow"/>
                <w:lang w:eastAsia="en-GB"/>
              </w:rPr>
              <w:t>v_SDU_SubPDUListDL := { cs_NR_MAC_SDU_SubPDU_LI8(tsc_LCID_SCG_Bearer, v_EncodedRlcPdu1) };</w:t>
            </w:r>
          </w:p>
          <w:p w14:paraId="0404BF1A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4523FDB8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v_Timing1 := f_NR_GetNextSendOccasion_7_1_1_5_X(nr_Cell1, v_LongDRXCycle, tsc_DrxStartOffset);</w:t>
            </w:r>
          </w:p>
          <w:p w14:paraId="10C95B4E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17C0828D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4F5D0C13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3CABC43E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24946600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6C19E1EB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02FC56F2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DEFF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>function f_TC_7_1_1_5_3_NR_TestBody(DRB_Identity p_NR_DRB_Id,</w:t>
            </w:r>
          </w:p>
          <w:p w14:paraId="7B03A264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                               float p_WatchDog := 5.0) runs on NR_BASE_PTC</w:t>
            </w:r>
          </w:p>
          <w:p w14:paraId="5579DAA7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{</w:t>
            </w:r>
          </w:p>
          <w:p w14:paraId="3EC60A1E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const UInt_Type tsc_DrxStartOffset := 7; // in ms @sic R5-202609 sic@</w:t>
            </w:r>
          </w:p>
          <w:p w14:paraId="4E7EE562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const UInt_Type tsc_OnDurationTimer := 20; // in ms</w:t>
            </w:r>
          </w:p>
          <w:p w14:paraId="7532BB30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// As per 38.508-1 Table 4.6.3-192: TDD-UL-DL-Config TDD UL DL Periodicity is 5 slots for all SCS configs used in Signalling (15,30,120)</w:t>
            </w:r>
          </w:p>
          <w:p w14:paraId="3644116E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6C5D7F80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UInt_Type v_LongDRXCycle := 640; // in ms</w:t>
            </w:r>
          </w:p>
          <w:p w14:paraId="59F149D5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UInt_Type v_ShortDRXCycle := 80; // in ms @sic R5s202609 sic@</w:t>
            </w:r>
          </w:p>
          <w:p w14:paraId="18AA65CB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SubFrameTiming_Type v_Timing  := valueof(cs_SubFrameTiming(0, 0, 0));</w:t>
            </w:r>
          </w:p>
          <w:p w14:paraId="5C0FE86C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SubFrameTiming_Type v_Timing1 := v_Timing;</w:t>
            </w:r>
          </w:p>
          <w:p w14:paraId="6954629B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6557B94F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integer v_SlotsInSubframe := f_NR_CellInfo_GetSlotsNumberPerSubframe(nr_Cell1);</w:t>
            </w:r>
          </w:p>
          <w:p w14:paraId="716D0634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integer v_SlotsInframe := v_SlotsInSubframe * 10;</w:t>
            </w:r>
          </w:p>
          <w:p w14:paraId="7E93F86A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NR_MAC_SDU_Type v_EncodedRlcPdu1;</w:t>
            </w:r>
          </w:p>
          <w:p w14:paraId="0DAE00B5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template (value) NR_MAC_SDU_SubPDU_List_Type v_SDU_SubPDUListDL;</w:t>
            </w:r>
          </w:p>
          <w:p w14:paraId="675DDF84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var template (value) NR_MAC_PDUList_Type v_MAC_PDUListDL;</w:t>
            </w:r>
          </w:p>
          <w:p w14:paraId="1754BAE6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</w:t>
            </w:r>
            <w:r w:rsidRPr="00F00CBF">
              <w:rPr>
                <w:rFonts w:ascii="Arial" w:hAnsi="Arial" w:cs="Arial"/>
                <w:highlight w:val="yellow"/>
                <w:lang w:eastAsia="en-GB"/>
              </w:rPr>
              <w:t>var B6_Type v_LCID := int2bit(p_NR_DRB_Id+3, 6);//KS@21xxxx</w:t>
            </w:r>
          </w:p>
          <w:p w14:paraId="2892CB45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28CD502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/*Skipping Code */</w:t>
            </w:r>
          </w:p>
          <w:p w14:paraId="0FD47762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//@siclog "Step 3" siclog@</w:t>
            </w:r>
          </w:p>
          <w:p w14:paraId="64F4B348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t_Watchdog.start;</w:t>
            </w:r>
          </w:p>
          <w:p w14:paraId="1A8EB257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v_EncodedRlcPdu1 := f_NR_RLC_AMD_FullPDU_Encvalue(0, tsc_NR_P_NoPoll, f_NR_PDCP_PDU_Encvalue(cs_NR_PDCP_PDU_18B(0, crs_NR_PDCP_SDU_36B)));</w:t>
            </w:r>
          </w:p>
          <w:p w14:paraId="6F5C7DA2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  <w:r w:rsidRPr="00242EC9">
              <w:rPr>
                <w:rFonts w:ascii="Arial" w:hAnsi="Arial" w:cs="Arial"/>
                <w:highlight w:val="yellow"/>
                <w:lang w:eastAsia="en-GB"/>
              </w:rPr>
              <w:t>//v_SDU_SubPDUListDL := { cs_NR_MAC_SDU_SubPDU_LI8(tsc_LCID_SCG_Bearer, v_EncodedRlcPdu1) };</w:t>
            </w:r>
          </w:p>
          <w:p w14:paraId="4A4C9B60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highlight w:val="yellow"/>
                <w:lang w:eastAsia="en-GB"/>
              </w:rPr>
              <w:t xml:space="preserve">    v_SDU_SubPDUListDL := { cs_NR_MAC_SDU_SubPDU_LI8(v_LCID, v_EncodedRlcPdu1) };//KS@21xxxx</w:t>
            </w:r>
          </w:p>
          <w:p w14:paraId="77F17E86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068FD3EB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// Choose the next subframe when the onDurationTimer is started.</w:t>
            </w:r>
          </w:p>
          <w:p w14:paraId="56C18DF3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A6F8A3A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0416C2F1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/@siclog "Step 5" siclog@</w:t>
            </w:r>
          </w:p>
          <w:p w14:paraId="7841524B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v_EncodedRlcPdu1 := f_NR_RLC_AMD_FullPDU_Encvalue(1, tsc_NR_P_NoPoll, f_NR_PDCP_PDU_Encvalue(cs_NR_PDCP_PDU_18B(1, crs_NR_PDCP_SDU_36B)));</w:t>
            </w:r>
          </w:p>
          <w:p w14:paraId="7CFEF0AB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</w:t>
            </w:r>
            <w:r w:rsidRPr="00242EC9">
              <w:rPr>
                <w:rFonts w:ascii="Arial" w:hAnsi="Arial" w:cs="Arial"/>
                <w:highlight w:val="yellow"/>
                <w:lang w:eastAsia="en-GB"/>
              </w:rPr>
              <w:t>// v_SDU_SubPDUListDL := { cs_NR_MAC_SDU_SubPDU_LI8(tsc_LCID_SCG_Bearer, v_EncodedRlcPdu1) };</w:t>
            </w:r>
          </w:p>
          <w:p w14:paraId="5B63BFD6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highlight w:val="yellow"/>
                <w:lang w:eastAsia="en-GB"/>
              </w:rPr>
              <w:t xml:space="preserve">    v_SDU_SubPDUListDL := { cs_NR_MAC_SDU_SubPDU_LI8(v_LCID, v_EncodedRlcPdu1) };//KS@21xxxx</w:t>
            </w:r>
          </w:p>
          <w:p w14:paraId="1CC36E5A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106D44F8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v_Timing1 := f_NR_GetNextSendOccasion_7_1_1_5_X(nr_Cell1, v_ShortDRXCycle, tsc_DrxStartOffset);</w:t>
            </w:r>
          </w:p>
          <w:p w14:paraId="4AFBA281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3296027C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/*Skipping Code */</w:t>
            </w:r>
          </w:p>
          <w:p w14:paraId="3FEA1DCC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/@siclog "Step 7-8" siclog@</w:t>
            </w:r>
          </w:p>
          <w:p w14:paraId="1385F148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// The f_NR_GetNextSendOccasion_7_1_1_5_X selects time 2 long cycles in advance hence drx-ShortCycleTimer  should have expired</w:t>
            </w:r>
          </w:p>
          <w:p w14:paraId="1486064A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v_EncodedRlcPdu1 := f_NR_RLC_AMD_FullPDU_Encvalue(2, tsc_NR_P_NoPoll, f_NR_PDCP_PDU_Encvalue(cs_NR_PDCP_PDU_18B(2, crs_NR_PDCP_SDU_36B)));</w:t>
            </w:r>
          </w:p>
          <w:p w14:paraId="74AC0205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  <w:r w:rsidRPr="00242EC9">
              <w:rPr>
                <w:rFonts w:ascii="Arial" w:hAnsi="Arial" w:cs="Arial"/>
                <w:highlight w:val="yellow"/>
                <w:lang w:eastAsia="en-GB"/>
              </w:rPr>
              <w:t>//v_SDU_SubPDUListDL := { cs_NR_MAC_SDU_SubPDU_LI8(tsc_LCID_SCG_Bearer, v_EncodedRlcPdu1) };</w:t>
            </w:r>
          </w:p>
          <w:p w14:paraId="05D6826A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highlight w:val="yellow"/>
                <w:lang w:eastAsia="en-GB"/>
              </w:rPr>
              <w:t xml:space="preserve">    v_SDU_SubPDUListDL := { cs_NR_MAC_SDU_SubPDU_LI8(v_LCID, v_EncodedRlcPdu1) };//KS@21xxxx</w:t>
            </w:r>
          </w:p>
          <w:p w14:paraId="1155D515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24DC3F6D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 xml:space="preserve">    v_Timing1 := f_NR_GetNextSendOccasion_7_1_1_5_X(nr_Cell1, v_LongDRXCycle, tsc_DrxStartOffset);</w:t>
            </w:r>
          </w:p>
          <w:p w14:paraId="307A064D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450794F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2E4AB486" w14:textId="77777777" w:rsidR="00F10F0F" w:rsidRPr="00571BB2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}</w:t>
            </w:r>
          </w:p>
        </w:tc>
      </w:tr>
    </w:tbl>
    <w:p w14:paraId="25A0225C" w14:textId="77777777" w:rsidR="00F10F0F" w:rsidRDefault="00F10F0F" w:rsidP="00F10F0F"/>
    <w:p w14:paraId="0B52EFDB" w14:textId="77777777" w:rsidR="00F10F0F" w:rsidRPr="007C1DE0" w:rsidRDefault="00F10F0F" w:rsidP="00F10F0F">
      <w:pPr>
        <w:pStyle w:val="Heading2"/>
        <w:numPr>
          <w:ilvl w:val="1"/>
          <w:numId w:val="36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1440" w:hanging="360"/>
        <w:rPr>
          <w:rFonts w:cs="Arial"/>
          <w:b/>
          <w:sz w:val="28"/>
          <w:szCs w:val="28"/>
        </w:rPr>
      </w:pPr>
      <w:bookmarkStart w:id="13" w:name="_Toc88829131"/>
      <w:bookmarkStart w:id="14" w:name="_Toc88829361"/>
      <w:r w:rsidRPr="007C1DE0"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4</w:t>
      </w:r>
      <w:bookmarkEnd w:id="13"/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10F0F" w14:paraId="26E89E99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532B" w14:textId="77777777" w:rsidR="00F10F0F" w:rsidRDefault="00F10F0F" w:rsidP="00E216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4B59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>function f_TC_7_1_1_5_</w:t>
            </w:r>
            <w:r>
              <w:rPr>
                <w:rFonts w:ascii="Arial" w:hAnsi="Arial" w:cs="Arial"/>
                <w:lang w:eastAsia="en-GB"/>
              </w:rPr>
              <w:t>4</w:t>
            </w:r>
            <w:r w:rsidRPr="007C1DE0">
              <w:rPr>
                <w:rFonts w:ascii="Arial" w:hAnsi="Arial" w:cs="Arial"/>
                <w:lang w:eastAsia="en-GB"/>
              </w:rPr>
              <w:t>_NR_TestBody(DRB_Identity p_NR_DRB_Id,</w:t>
            </w:r>
          </w:p>
          <w:p w14:paraId="36F66E0C" w14:textId="77777777" w:rsidR="00F10F0F" w:rsidRPr="00B65B1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                               float p_WatchDog := 5.0)</w:t>
            </w:r>
          </w:p>
        </w:tc>
      </w:tr>
      <w:tr w:rsidR="00F10F0F" w14:paraId="5E532715" w14:textId="77777777" w:rsidTr="00E2164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1E10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146A" w14:textId="77777777" w:rsidR="00F10F0F" w:rsidRPr="008D31B6" w:rsidRDefault="00F10F0F" w:rsidP="00E2164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FA1E74">
              <w:rPr>
                <w:rFonts w:ascii="Arial" w:hAnsi="Arial" w:cs="Arial"/>
                <w:lang w:eastAsia="zh-CN"/>
              </w:rPr>
              <w:t>LCID value ‘000101’ is fixed for RLC SDUs always on this case. For internet PDN TTCN is assigning DRB id 2 and LCID 5. For ims PDN, TTCN is assigning DRB id 1 and LCID 4. But, LCID 5(tsc_LCID_SCG_Bearer) is only used in construction of MAC PDU in case of DRBid=1 or DRBid=2. Hence, it will fail the TC if this TC will be executed with IMS as default dnn.</w:t>
            </w:r>
          </w:p>
        </w:tc>
      </w:tr>
      <w:tr w:rsidR="00F10F0F" w14:paraId="248ABE2C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4525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6139" w14:textId="77777777" w:rsidR="00F10F0F" w:rsidRPr="0066224B" w:rsidRDefault="00F10F0F" w:rsidP="00E21641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Instead constant LCID, added conditional LCID value as per DRB id.</w:t>
            </w:r>
          </w:p>
        </w:tc>
      </w:tr>
      <w:tr w:rsidR="00F10F0F" w14:paraId="7D5B70DD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820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C208" w14:textId="77777777" w:rsidR="00F10F0F" w:rsidRDefault="00F10F0F" w:rsidP="00E21641">
            <w:pPr>
              <w:spacing w:after="0"/>
              <w:rPr>
                <w:rFonts w:ascii="Arial" w:hAnsi="Arial" w:cs="Arial"/>
                <w:lang w:eastAsia="en-GB"/>
              </w:rPr>
            </w:pPr>
            <w:r w:rsidRPr="006F070A">
              <w:rPr>
                <w:rFonts w:ascii="Arial" w:hAnsi="Arial" w:cs="Arial"/>
                <w:lang w:eastAsia="en-GB"/>
              </w:rPr>
              <w:t>DRX_MAC_TC_Common_NR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10F0F" w14:paraId="0AA359DE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C4D3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93EA" w14:textId="77777777" w:rsidR="00F10F0F" w:rsidRDefault="00F10F0F" w:rsidP="00E21641">
            <w:pPr>
              <w:rPr>
                <w:rFonts w:ascii="Arial" w:hAnsi="Arial"/>
                <w:lang w:eastAsia="zh-CN"/>
              </w:rPr>
            </w:pPr>
          </w:p>
        </w:tc>
      </w:tr>
    </w:tbl>
    <w:p w14:paraId="37BB55AB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28D2478E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1C2EBF98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E289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function f_TC_7_1_1_5_4_NR_TestBody(DRB_Identity p_NR_DRB_Id) runs on NR_BASE_PTC</w:t>
            </w:r>
          </w:p>
          <w:p w14:paraId="4A727457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{ /* L2/MAC</w:t>
            </w:r>
          </w:p>
          <w:p w14:paraId="23E60DE4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 * 7.1.1.5.4 : DRX Operation / Short cycle configured / DRX command MAC control element reception</w:t>
            </w:r>
          </w:p>
          <w:p w14:paraId="4BAFA6F7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 */</w:t>
            </w:r>
          </w:p>
          <w:p w14:paraId="2CA521FB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const UInt_Type tsc_DrxStartOffset := 7; // in ms @sic R5-202609 sic@</w:t>
            </w:r>
            <w:r w:rsidRPr="007C1DE0">
              <w:rPr>
                <w:rFonts w:ascii="Arial" w:hAnsi="Arial" w:cs="Arial"/>
                <w:lang w:eastAsia="en-GB"/>
              </w:rPr>
              <w:t xml:space="preserve">       </w:t>
            </w:r>
          </w:p>
          <w:p w14:paraId="56156243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D679A81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/*Skipping Code */</w:t>
            </w:r>
          </w:p>
          <w:p w14:paraId="5A9F0B7F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288EFAA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var integer v_NR_K1:= 5;</w:t>
            </w:r>
          </w:p>
          <w:p w14:paraId="7A5F0F24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timer t_T7115 := 0.05;</w:t>
            </w:r>
          </w:p>
          <w:p w14:paraId="2BD4D5BC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timer t_Watchdog := 5.0;</w:t>
            </w:r>
          </w:p>
          <w:p w14:paraId="1F18584D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40054FF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1BC97801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>//@siclog "Step 3" siclog@</w:t>
            </w:r>
          </w:p>
          <w:p w14:paraId="1B0D8F23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//@sic R5s201437 R5-206123 sic@</w:t>
            </w:r>
          </w:p>
          <w:p w14:paraId="72390435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//f_NR_SS_L1_TestModeConfig(nr_Cell1, cas_NR_L1_TestMode_DL_SCH_CRC_REQ(nr_Cell1, Error1AndNormal)); //@sic R5s200867 sic@</w:t>
            </w:r>
          </w:p>
          <w:p w14:paraId="106364EF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v_EncodedRlcPdu1 := f_NR_RLC_AMD_FullPDU_Encvalue(0, tsc_NR_P_NoPoll, f_NR_PDCP_PDU_Encvalue(cs_NR_PDCP_PDU_18B(0, crs_NR_PDCP_SDU_36B)));</w:t>
            </w:r>
          </w:p>
          <w:p w14:paraId="5023EC15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</w:t>
            </w:r>
            <w:r w:rsidRPr="00242EC9">
              <w:rPr>
                <w:rFonts w:ascii="Arial" w:hAnsi="Arial" w:cs="Arial"/>
                <w:highlight w:val="yellow"/>
                <w:lang w:eastAsia="en-GB"/>
              </w:rPr>
              <w:t>v_SDU_SubPDUListDL := { cs_NR_MAC_SDU_SubPDU_LI8(tsc_LCID_SCG_Bearer, v_EncodedRlcPdu1) };</w:t>
            </w:r>
          </w:p>
          <w:p w14:paraId="0D24B182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53BA6D77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320652A3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379CF9FA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4878E08B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604B026B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38A8BF7A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63C42B65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87C8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>function f_TC_7_1_1_5_4_NR_TestBody(DRB_Identity p_NR_DRB_Id) runs on NR_BASE_PTC</w:t>
            </w:r>
          </w:p>
          <w:p w14:paraId="2753E30B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{ /* L2/MAC</w:t>
            </w:r>
          </w:p>
          <w:p w14:paraId="5839D93D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 * 7.1.1.5.4 : DRX Operation / Short cycle configured / DRX command MAC control element reception</w:t>
            </w:r>
          </w:p>
          <w:p w14:paraId="3E4FD480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 */</w:t>
            </w:r>
          </w:p>
          <w:p w14:paraId="1797F617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const UInt_Type tsc_DrxStartOffset := 7; // in ms @sic R5-202609 sic@</w:t>
            </w:r>
            <w:r w:rsidRPr="007C1DE0">
              <w:rPr>
                <w:rFonts w:ascii="Arial" w:hAnsi="Arial" w:cs="Arial"/>
                <w:lang w:eastAsia="en-GB"/>
              </w:rPr>
              <w:t xml:space="preserve">       </w:t>
            </w:r>
          </w:p>
          <w:p w14:paraId="3BC87DB0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58A9EA9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/*Skipping Code */</w:t>
            </w:r>
          </w:p>
          <w:p w14:paraId="01F56515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highlight w:val="yellow"/>
                <w:lang w:eastAsia="en-GB"/>
              </w:rPr>
              <w:t>var B6_Type v_LCID := int2bit(p_NR_DRB_Id+3, 6);//KS@21xxxx</w:t>
            </w:r>
          </w:p>
          <w:p w14:paraId="3E338622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9ADA656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var integer v_NR_K1:= 5;</w:t>
            </w:r>
          </w:p>
          <w:p w14:paraId="75D315DE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timer t_T7115 := 0.05;</w:t>
            </w:r>
          </w:p>
          <w:p w14:paraId="3DFAE3AE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timer t_Watchdog := 5.0;</w:t>
            </w:r>
          </w:p>
          <w:p w14:paraId="5CFD51C4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D36B7F2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373BC6C3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>//@siclog "Step 3" siclog@</w:t>
            </w:r>
          </w:p>
          <w:p w14:paraId="0B44E675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//@sic R5s201437 R5-206123 sic@</w:t>
            </w:r>
          </w:p>
          <w:p w14:paraId="6D49D225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//f_NR_SS_L1_TestModeConfig(nr_Cell1, cas_NR_L1_TestMode_DL_SCH_CRC_REQ(nr_Cell1, Error1AndNormal)); //@sic R5s200867 sic@</w:t>
            </w:r>
          </w:p>
          <w:p w14:paraId="440FC5C2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v_EncodedRlcPdu1 := f_NR_RLC_AMD_FullPDU_Encvalue(0, tsc_NR_P_NoPoll, f_NR_PDCP_PDU_Encvalue(cs_NR_PDCP_PDU_18B(0, crs_NR_PDCP_SDU_36B)));</w:t>
            </w:r>
          </w:p>
          <w:p w14:paraId="2C22881B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</w:t>
            </w:r>
            <w:r w:rsidRPr="00F00CBF">
              <w:rPr>
                <w:rFonts w:ascii="Arial" w:hAnsi="Arial" w:cs="Arial"/>
                <w:highlight w:val="yellow"/>
                <w:lang w:eastAsia="en-GB"/>
              </w:rPr>
              <w:t>// v_SDU_SubPDUListDL := { cs_NR_MAC_SDU_SubPDU_LI8(tsc_LCID_SCG_Bearer, v_EncodedRlcPdu1) };</w:t>
            </w:r>
          </w:p>
          <w:p w14:paraId="43CC4B7A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highlight w:val="yellow"/>
                <w:lang w:eastAsia="en-GB"/>
              </w:rPr>
              <w:t xml:space="preserve">    v_SDU_SubPDUListDL := { cs_NR_MAC_SDU_SubPDU_LI8(v_LCID, v_EncodedRlcPdu1) };//KS@21xxxx</w:t>
            </w:r>
          </w:p>
          <w:p w14:paraId="0F784EBB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  <w:r w:rsidRPr="00A9015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15711362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E0159F7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04E51786" w14:textId="77777777" w:rsidR="00F10F0F" w:rsidRPr="00571BB2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}</w:t>
            </w:r>
          </w:p>
        </w:tc>
      </w:tr>
    </w:tbl>
    <w:p w14:paraId="77C1B8F9" w14:textId="77777777" w:rsidR="00F10F0F" w:rsidRDefault="00F10F0F" w:rsidP="00F10F0F"/>
    <w:p w14:paraId="5DE22F40" w14:textId="77777777" w:rsidR="00F10F0F" w:rsidRPr="007C1DE0" w:rsidRDefault="00F10F0F" w:rsidP="00F10F0F">
      <w:pPr>
        <w:pStyle w:val="Heading2"/>
        <w:numPr>
          <w:ilvl w:val="1"/>
          <w:numId w:val="36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1440" w:hanging="360"/>
        <w:rPr>
          <w:rFonts w:cs="Arial"/>
          <w:b/>
          <w:sz w:val="28"/>
          <w:szCs w:val="28"/>
        </w:rPr>
      </w:pPr>
      <w:bookmarkStart w:id="15" w:name="_Toc88829132"/>
      <w:bookmarkStart w:id="16" w:name="_Toc88829362"/>
      <w:r w:rsidRPr="007C1DE0"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5</w:t>
      </w:r>
      <w:bookmarkEnd w:id="15"/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10F0F" w14:paraId="5089D858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A1C3" w14:textId="77777777" w:rsidR="00F10F0F" w:rsidRDefault="00F10F0F" w:rsidP="00E216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84D1" w14:textId="77777777" w:rsidR="00F10F0F" w:rsidRPr="007C1DE0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>function f_TC_7_1_1_5_</w:t>
            </w:r>
            <w:r>
              <w:rPr>
                <w:rFonts w:ascii="Arial" w:hAnsi="Arial" w:cs="Arial"/>
                <w:lang w:eastAsia="en-GB"/>
              </w:rPr>
              <w:t>5</w:t>
            </w:r>
            <w:r w:rsidRPr="007C1DE0">
              <w:rPr>
                <w:rFonts w:ascii="Arial" w:hAnsi="Arial" w:cs="Arial"/>
                <w:lang w:eastAsia="en-GB"/>
              </w:rPr>
              <w:t>_NR_TestBody(DRB_Identity p_NR_DRB_Id,</w:t>
            </w:r>
          </w:p>
          <w:p w14:paraId="5B290AA2" w14:textId="77777777" w:rsidR="00F10F0F" w:rsidRPr="00B65B1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C1DE0">
              <w:rPr>
                <w:rFonts w:ascii="Arial" w:hAnsi="Arial" w:cs="Arial"/>
                <w:lang w:eastAsia="en-GB"/>
              </w:rPr>
              <w:t xml:space="preserve">                                   float p_WatchDog := 5.0)</w:t>
            </w:r>
          </w:p>
        </w:tc>
      </w:tr>
      <w:tr w:rsidR="00F10F0F" w14:paraId="0601DBA9" w14:textId="77777777" w:rsidTr="00E2164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8C99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A13F" w14:textId="77777777" w:rsidR="00F10F0F" w:rsidRPr="008D31B6" w:rsidRDefault="00F10F0F" w:rsidP="00E2164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FA1E74">
              <w:rPr>
                <w:rFonts w:ascii="Arial" w:hAnsi="Arial" w:cs="Arial"/>
                <w:lang w:eastAsia="zh-CN"/>
              </w:rPr>
              <w:t>LCID value ‘000101’ is fixed for RLC SDUs always on this case. For internet PDN TTCN is assigning DRB id 2 and LCID 5. For ims PDN, TTCN is assigning DRB id 1 and LCID 4. But, LCID 5(tsc_LCID_SCG_Bearer) is only used in construction of MAC PDU in case of DRBid=1 or DRBid=2. Hence, it will fail the TC if this TC will be executed with IMS as default dnn.</w:t>
            </w:r>
          </w:p>
        </w:tc>
      </w:tr>
      <w:tr w:rsidR="00F10F0F" w14:paraId="0A1F3210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99EB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96B4" w14:textId="77777777" w:rsidR="00F10F0F" w:rsidRPr="0066224B" w:rsidRDefault="00F10F0F" w:rsidP="00E21641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Instead constant LCID, added conditional LCID value as per DRB id.</w:t>
            </w:r>
          </w:p>
        </w:tc>
      </w:tr>
      <w:tr w:rsidR="00F10F0F" w14:paraId="5BDE9566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4BE7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D0AE" w14:textId="77777777" w:rsidR="00F10F0F" w:rsidRDefault="00F10F0F" w:rsidP="00E21641">
            <w:pPr>
              <w:spacing w:after="0"/>
              <w:rPr>
                <w:rFonts w:ascii="Arial" w:hAnsi="Arial" w:cs="Arial"/>
                <w:lang w:eastAsia="en-GB"/>
              </w:rPr>
            </w:pPr>
            <w:r w:rsidRPr="006F070A">
              <w:rPr>
                <w:rFonts w:ascii="Arial" w:hAnsi="Arial" w:cs="Arial"/>
                <w:lang w:eastAsia="en-GB"/>
              </w:rPr>
              <w:t>DRX_MAC_TC_Common_NR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10F0F" w14:paraId="50D0A6C1" w14:textId="77777777" w:rsidTr="00E216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635E" w14:textId="77777777" w:rsidR="00F10F0F" w:rsidRDefault="00F10F0F" w:rsidP="00E21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C38C" w14:textId="77777777" w:rsidR="00F10F0F" w:rsidRDefault="00F10F0F" w:rsidP="00E21641">
            <w:pPr>
              <w:rPr>
                <w:rFonts w:ascii="Arial" w:hAnsi="Arial"/>
                <w:lang w:eastAsia="zh-CN"/>
              </w:rPr>
            </w:pPr>
          </w:p>
        </w:tc>
      </w:tr>
    </w:tbl>
    <w:p w14:paraId="6F9A0C3B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03D436A3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12524FCE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C0C9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</w:t>
            </w:r>
            <w:r w:rsidRPr="00F00CBF">
              <w:rPr>
                <w:rFonts w:ascii="Arial" w:hAnsi="Arial" w:cs="Arial"/>
                <w:lang w:eastAsia="en-GB"/>
              </w:rPr>
              <w:t>function f_TC_7_1_1_5_5_NR_TestBody(DRB_Identity p_NR_DRB_Id) runs on NR_BASE_PTC</w:t>
            </w:r>
          </w:p>
          <w:p w14:paraId="7230DA59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{ /* L2/MAC</w:t>
            </w:r>
          </w:p>
          <w:p w14:paraId="573587EF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 * 7.1.1.5.5 : DRX Operation / Short cycle configured / Long DRX command MAC control element reception</w:t>
            </w:r>
          </w:p>
          <w:p w14:paraId="3BACC28D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 */</w:t>
            </w:r>
          </w:p>
          <w:p w14:paraId="6DB0762F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const UInt_Type tsc_DrxStartOffset := 7; // in ms</w:t>
            </w:r>
          </w:p>
          <w:p w14:paraId="25B2D68C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// As per 38.508-1 Table 4.6.3-192: TDD-UL-DL-Config TDD UL DL Periodicity is 5 slots for all SCS configs used in Signalling (15,30,120)</w:t>
            </w:r>
          </w:p>
          <w:p w14:paraId="58DD7ADF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//@sic R5s201495 sic@</w:t>
            </w:r>
          </w:p>
          <w:p w14:paraId="43BF97D3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8305930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/*Skipping Code */</w:t>
            </w:r>
          </w:p>
          <w:p w14:paraId="61DA509D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F53907F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</w:t>
            </w:r>
            <w:r w:rsidRPr="00F00CBF">
              <w:rPr>
                <w:rFonts w:ascii="Arial" w:hAnsi="Arial" w:cs="Arial"/>
                <w:lang w:eastAsia="en-GB"/>
              </w:rPr>
              <w:t>//@siclog "Step 3" siclog@</w:t>
            </w:r>
          </w:p>
          <w:p w14:paraId="13DB1C79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//@sic R5s201495 R5-206319 sic@</w:t>
            </w:r>
          </w:p>
          <w:p w14:paraId="57E01A9C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B69A58B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//f_NR_SS_L1_TestModeConfig(nr_Cell1, cas_NR_L1_TestMode_DL_SCH_CRC_REQ(nr_Cell1, Error1AndNormal));</w:t>
            </w:r>
          </w:p>
          <w:p w14:paraId="2F009B4A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v_EncodedRlcPdu1 := f_NR_RLC_AMD_FullPDU_Encvalue(0, tsc_NR_P_NoPoll, f_NR_PDCP_PDU_Encvalue(cs_NR_PDCP_PDU_18B(0, crs_NR_PDCP_SDU_36B)));</w:t>
            </w:r>
          </w:p>
          <w:p w14:paraId="45523EE6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</w:t>
            </w:r>
            <w:r w:rsidRPr="006F070A">
              <w:rPr>
                <w:rFonts w:ascii="Arial" w:hAnsi="Arial" w:cs="Arial"/>
                <w:highlight w:val="yellow"/>
                <w:lang w:eastAsia="en-GB"/>
              </w:rPr>
              <w:t>v_SDU_SubPDUListDL := { cs_NR_MAC_SDU_SubPDU_LI8(tsc_LCID_SCG_Bearer, v_EncodedRlcPdu1) };</w:t>
            </w:r>
          </w:p>
          <w:p w14:paraId="7F43CF4C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67749D54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FC49021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32DA426B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A32C33B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>//@siclog "Step 9" siclog@</w:t>
            </w:r>
          </w:p>
          <w:p w14:paraId="0878AFC3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v_EncodedRlcPdu1 := f_NR_RLC_AMD_FullPDU_Encvalue(1, tsc_NR_P_NoPoll, f_NR_PDCP_PDU_Encvalue(cs_NR_PDCP_PDU_18B(1, crs_NR_PDCP_SDU_36B)));</w:t>
            </w:r>
          </w:p>
          <w:p w14:paraId="18FB9319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</w:t>
            </w:r>
            <w:r w:rsidRPr="006F070A">
              <w:rPr>
                <w:rFonts w:ascii="Arial" w:hAnsi="Arial" w:cs="Arial"/>
                <w:highlight w:val="yellow"/>
                <w:lang w:eastAsia="en-GB"/>
              </w:rPr>
              <w:t>v_SDU_SubPDUListDL := { cs_NR_MAC_SDU_SubPDU_LI8(tsc_LCID_SCG_Bearer, v_EncodedRlcPdu1) };</w:t>
            </w:r>
          </w:p>
          <w:p w14:paraId="0646F5F6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v_MAC_PDUListDL := { cs_NR_DL_MAC_PDU_SDU_SubPDU_Padding(v_SDU_SubPDUListDL) };</w:t>
            </w:r>
          </w:p>
          <w:p w14:paraId="6B56839B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103B5B6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365EF03E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3334E5E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7ACC5BC9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0CEA38F1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</w:p>
    <w:p w14:paraId="1097200A" w14:textId="77777777" w:rsidR="00F10F0F" w:rsidRDefault="00F10F0F" w:rsidP="00F10F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0F0F" w14:paraId="42A887B5" w14:textId="77777777" w:rsidTr="00E216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D2BD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</w:t>
            </w:r>
            <w:r w:rsidRPr="00F00CBF">
              <w:rPr>
                <w:rFonts w:ascii="Arial" w:hAnsi="Arial" w:cs="Arial"/>
                <w:lang w:eastAsia="en-GB"/>
              </w:rPr>
              <w:t>function f_TC_7_1_1_5_5_NR_TestBody(DRB_Identity p_NR_DRB_Id) runs on NR_BASE_PTC</w:t>
            </w:r>
          </w:p>
          <w:p w14:paraId="04054B7F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{ /* L2/MAC</w:t>
            </w:r>
          </w:p>
          <w:p w14:paraId="5A2DE867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 * 7.1.1.5.5 : DRX Operation / Short cycle configured / Long DRX command MAC control element reception</w:t>
            </w:r>
          </w:p>
          <w:p w14:paraId="2E39AA22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 */</w:t>
            </w:r>
          </w:p>
          <w:p w14:paraId="7540B7B6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const UInt_Type tsc_DrxStartOffset := 7; // in ms</w:t>
            </w:r>
          </w:p>
          <w:p w14:paraId="4ED4A765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// As per 38.508-1 Table 4.6.3-192: TDD-UL-DL-Config TDD UL DL Periodicity is 5 slots for all SCS configs used in Signalling (15,30,120)</w:t>
            </w:r>
          </w:p>
          <w:p w14:paraId="4F26A548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//@sic R5s201495 sic@</w:t>
            </w:r>
          </w:p>
          <w:p w14:paraId="189FA1F6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F1515F0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/*Skipping Code */</w:t>
            </w:r>
          </w:p>
          <w:p w14:paraId="26F75B2D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A718FA8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070A">
              <w:rPr>
                <w:rFonts w:ascii="Arial" w:hAnsi="Arial" w:cs="Arial"/>
                <w:highlight w:val="yellow"/>
                <w:lang w:eastAsia="en-GB"/>
              </w:rPr>
              <w:t>var B6_Type v_LCID := int2bit(p_NR_DRB_Id+3, 6);//KS@21xxxx</w:t>
            </w:r>
          </w:p>
          <w:p w14:paraId="71A116B7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BF15FE5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/*Skipping Code */</w:t>
            </w:r>
          </w:p>
          <w:p w14:paraId="05F89FF3" w14:textId="77777777" w:rsidR="00F10F0F" w:rsidRPr="00242EC9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E1CD2E5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242EC9">
              <w:rPr>
                <w:rFonts w:ascii="Arial" w:hAnsi="Arial" w:cs="Arial"/>
                <w:lang w:eastAsia="en-GB"/>
              </w:rPr>
              <w:t xml:space="preserve">    </w:t>
            </w:r>
            <w:r w:rsidRPr="00F00CBF">
              <w:rPr>
                <w:rFonts w:ascii="Arial" w:hAnsi="Arial" w:cs="Arial"/>
                <w:lang w:eastAsia="en-GB"/>
              </w:rPr>
              <w:t>//@siclog "Step 3" siclog@</w:t>
            </w:r>
          </w:p>
          <w:p w14:paraId="22D355B6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//@sic R5s201495 R5-206319 sic@</w:t>
            </w:r>
          </w:p>
          <w:p w14:paraId="208BFBA3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354171DC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//f_NR_SS_L1_TestModeConfig(nr_Cell1, cas_NR_L1_TestMode_DL_SCH_CRC_REQ(nr_Cell1, Error1AndNormal));</w:t>
            </w:r>
          </w:p>
          <w:p w14:paraId="2AB9D000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v_EncodedRlcPdu1 := f_NR_RLC_AMD_FullPDU_Encvalue(0, tsc_NR_P_NoPoll, f_NR_PDCP_PDU_Encvalue(cs_NR_PDCP_PDU_18B(0, crs_NR_PDCP_SDU_36B)));</w:t>
            </w:r>
          </w:p>
          <w:p w14:paraId="356D69FD" w14:textId="77777777" w:rsidR="00F10F0F" w:rsidRPr="006F070A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</w:t>
            </w:r>
            <w:r w:rsidRPr="006F070A">
              <w:rPr>
                <w:rFonts w:ascii="Arial" w:hAnsi="Arial" w:cs="Arial"/>
                <w:highlight w:val="yellow"/>
                <w:lang w:eastAsia="en-GB"/>
              </w:rPr>
              <w:t>//v_SDU_SubPDUListDL := { cs_NR_MAC_SDU_SubPDU_LI8(tsc_LCID_SCG_Bearer, v_EncodedRlcPdu1) };</w:t>
            </w:r>
          </w:p>
          <w:p w14:paraId="4187EE85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070A">
              <w:rPr>
                <w:rFonts w:ascii="Arial" w:hAnsi="Arial" w:cs="Arial"/>
                <w:highlight w:val="yellow"/>
                <w:lang w:eastAsia="en-GB"/>
              </w:rPr>
              <w:t xml:space="preserve">    v_SDU_SubPDUListDL := { cs_NR_MAC_SDU_SubPDU_LI8(v_LCID, v_EncodedRlcPdu1) };//KS@21xxxx</w:t>
            </w:r>
          </w:p>
          <w:p w14:paraId="16D63577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 v_MAC_PDUListDL := { cs_NR_DL_MAC_PDU_SDU_SubPDU_Padding(v_SDU_SubPDUListDL) };</w:t>
            </w:r>
          </w:p>
          <w:p w14:paraId="32CDE535" w14:textId="77777777" w:rsidR="00F10F0F" w:rsidRPr="00A9015E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1FDEE6F7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454F5ADC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05D8E8E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>//@siclog "Step 9" siclog@</w:t>
            </w:r>
          </w:p>
          <w:p w14:paraId="70328EE3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v_EncodedRlcPdu1 := f_NR_RLC_AMD_FullPDU_Encvalue(1, tsc_NR_P_NoPoll, f_NR_PDCP_PDU_Encvalue(cs_NR_PDCP_PDU_18B(1, crs_NR_PDCP_SDU_36B)));</w:t>
            </w:r>
          </w:p>
          <w:p w14:paraId="5EA0883C" w14:textId="77777777" w:rsidR="00F10F0F" w:rsidRPr="006F070A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</w:t>
            </w:r>
            <w:r w:rsidRPr="006F070A">
              <w:rPr>
                <w:rFonts w:ascii="Arial" w:hAnsi="Arial" w:cs="Arial"/>
                <w:highlight w:val="yellow"/>
                <w:lang w:eastAsia="en-GB"/>
              </w:rPr>
              <w:t>//v_SDU_SubPDUListDL := { cs_NR_MAC_SDU_SubPDU_LI8(tsc_LCID_SCG_Bearer, v_EncodedRlcPdu1) };</w:t>
            </w:r>
          </w:p>
          <w:p w14:paraId="4F9743AE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F070A">
              <w:rPr>
                <w:rFonts w:ascii="Arial" w:hAnsi="Arial" w:cs="Arial"/>
                <w:highlight w:val="yellow"/>
                <w:lang w:eastAsia="en-GB"/>
              </w:rPr>
              <w:t xml:space="preserve">   v_SDU_SubPDUListDL := { cs_NR_MAC_SDU_SubPDU_LI8(v_LCID, v_EncodedRlcPdu1) };//KS@21xxxx</w:t>
            </w:r>
          </w:p>
          <w:p w14:paraId="790C5AE6" w14:textId="77777777" w:rsidR="00F10F0F" w:rsidRPr="00F00CB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F00CBF">
              <w:rPr>
                <w:rFonts w:ascii="Arial" w:hAnsi="Arial" w:cs="Arial"/>
                <w:lang w:eastAsia="en-GB"/>
              </w:rPr>
              <w:t xml:space="preserve">   v_MAC_PDUListDL := { cs_NR_DL_MAC_PDU_SDU_SubPDU_Padding(v_SDU_SubPDUListDL) };</w:t>
            </w:r>
          </w:p>
          <w:p w14:paraId="6A0830F3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74ABCCF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/Skipping Code */</w:t>
            </w:r>
          </w:p>
          <w:p w14:paraId="693A2591" w14:textId="77777777" w:rsidR="00F10F0F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6C019BE" w14:textId="77777777" w:rsidR="00F10F0F" w:rsidRPr="00571BB2" w:rsidRDefault="00F10F0F" w:rsidP="00E2164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9015E">
              <w:rPr>
                <w:rFonts w:ascii="Arial" w:hAnsi="Arial" w:cs="Arial"/>
                <w:lang w:eastAsia="en-GB"/>
              </w:rPr>
              <w:t>}</w:t>
            </w:r>
          </w:p>
        </w:tc>
      </w:tr>
    </w:tbl>
    <w:p w14:paraId="566B03FE" w14:textId="77777777" w:rsidR="00F10F0F" w:rsidRDefault="00F10F0F" w:rsidP="00F10F0F"/>
    <w:p w14:paraId="0CB5CA21" w14:textId="77777777" w:rsidR="00DF4C90" w:rsidRPr="00DF4C90" w:rsidRDefault="00DF4C90" w:rsidP="00F10F0F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1440" w:firstLine="0"/>
      </w:pPr>
    </w:p>
    <w:sectPr w:rsidR="00DF4C90" w:rsidRPr="00DF4C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B77E36" w14:textId="77777777" w:rsidR="006766F1" w:rsidRDefault="006766F1">
      <w:r>
        <w:separator/>
      </w:r>
    </w:p>
  </w:endnote>
  <w:endnote w:type="continuationSeparator" w:id="0">
    <w:p w14:paraId="49227D02" w14:textId="77777777" w:rsidR="006766F1" w:rsidRDefault="00676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6C9A48" w14:textId="77777777" w:rsidR="006766F1" w:rsidRDefault="006766F1">
      <w:r>
        <w:separator/>
      </w:r>
    </w:p>
  </w:footnote>
  <w:footnote w:type="continuationSeparator" w:id="0">
    <w:p w14:paraId="69FBCDFB" w14:textId="77777777" w:rsidR="006766F1" w:rsidRDefault="00676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0F29464"/>
    <w:multiLevelType w:val="singleLevel"/>
    <w:tmpl w:val="F0F29464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06AD2"/>
    <w:multiLevelType w:val="hybridMultilevel"/>
    <w:tmpl w:val="93E4F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523B1"/>
    <w:multiLevelType w:val="hybridMultilevel"/>
    <w:tmpl w:val="568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2ABE033A"/>
    <w:multiLevelType w:val="multilevel"/>
    <w:tmpl w:val="F59E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57C22"/>
    <w:multiLevelType w:val="hybridMultilevel"/>
    <w:tmpl w:val="2494CE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90FA6"/>
    <w:multiLevelType w:val="multilevel"/>
    <w:tmpl w:val="089231E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b w:val="0"/>
        <w:color w:val="000000"/>
        <w:sz w:val="32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 w:val="0"/>
        <w:color w:val="000000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  <w:sz w:val="3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000000"/>
        <w:sz w:val="32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000000"/>
        <w:sz w:val="3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color w:val="000000"/>
        <w:sz w:val="3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color w:val="000000"/>
        <w:sz w:val="3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color w:val="000000"/>
        <w:sz w:val="3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color w:val="000000"/>
        <w:sz w:val="32"/>
      </w:rPr>
    </w:lvl>
  </w:abstractNum>
  <w:abstractNum w:abstractNumId="19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E62F46"/>
    <w:multiLevelType w:val="hybridMultilevel"/>
    <w:tmpl w:val="FAE6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15352"/>
    <w:multiLevelType w:val="multilevel"/>
    <w:tmpl w:val="64FA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0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E41EB"/>
    <w:multiLevelType w:val="hybridMultilevel"/>
    <w:tmpl w:val="74FA3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802511"/>
    <w:multiLevelType w:val="hybridMultilevel"/>
    <w:tmpl w:val="6152E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</w:num>
  <w:num w:numId="4">
    <w:abstractNumId w:val="20"/>
  </w:num>
  <w:num w:numId="5">
    <w:abstractNumId w:val="4"/>
  </w:num>
  <w:num w:numId="6">
    <w:abstractNumId w:val="21"/>
  </w:num>
  <w:num w:numId="7">
    <w:abstractNumId w:val="26"/>
  </w:num>
  <w:num w:numId="8">
    <w:abstractNumId w:val="1"/>
  </w:num>
  <w:num w:numId="9">
    <w:abstractNumId w:val="6"/>
  </w:num>
  <w:num w:numId="10">
    <w:abstractNumId w:val="28"/>
  </w:num>
  <w:num w:numId="11">
    <w:abstractNumId w:val="25"/>
  </w:num>
  <w:num w:numId="12">
    <w:abstractNumId w:val="29"/>
  </w:num>
  <w:num w:numId="13">
    <w:abstractNumId w:val="13"/>
  </w:num>
  <w:num w:numId="14">
    <w:abstractNumId w:val="16"/>
  </w:num>
  <w:num w:numId="15">
    <w:abstractNumId w:val="22"/>
  </w:num>
  <w:num w:numId="16">
    <w:abstractNumId w:val="30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3"/>
  </w:num>
  <w:num w:numId="20">
    <w:abstractNumId w:val="7"/>
  </w:num>
  <w:num w:numId="21">
    <w:abstractNumId w:val="8"/>
  </w:num>
  <w:num w:numId="22">
    <w:abstractNumId w:val="14"/>
  </w:num>
  <w:num w:numId="23">
    <w:abstractNumId w:val="32"/>
  </w:num>
  <w:num w:numId="24">
    <w:abstractNumId w:val="15"/>
  </w:num>
  <w:num w:numId="25">
    <w:abstractNumId w:val="23"/>
  </w:num>
  <w:num w:numId="26">
    <w:abstractNumId w:val="19"/>
  </w:num>
  <w:num w:numId="27">
    <w:abstractNumId w:val="31"/>
  </w:num>
  <w:num w:numId="28">
    <w:abstractNumId w:val="33"/>
  </w:num>
  <w:num w:numId="29">
    <w:abstractNumId w:val="24"/>
  </w:num>
  <w:num w:numId="30">
    <w:abstractNumId w:val="9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17"/>
  </w:num>
  <w:num w:numId="35">
    <w:abstractNumId w:val="2"/>
  </w:num>
  <w:num w:numId="36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391F"/>
    <w:rsid w:val="000B7FED"/>
    <w:rsid w:val="000C016D"/>
    <w:rsid w:val="000C038A"/>
    <w:rsid w:val="000C6598"/>
    <w:rsid w:val="000D44B3"/>
    <w:rsid w:val="000E001A"/>
    <w:rsid w:val="000E0A3D"/>
    <w:rsid w:val="000E2C07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53086"/>
    <w:rsid w:val="001641D3"/>
    <w:rsid w:val="00192C46"/>
    <w:rsid w:val="001958CA"/>
    <w:rsid w:val="001A08B3"/>
    <w:rsid w:val="001A09A3"/>
    <w:rsid w:val="001A15F9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4D1"/>
    <w:rsid w:val="00230B6F"/>
    <w:rsid w:val="00233709"/>
    <w:rsid w:val="00237180"/>
    <w:rsid w:val="00253C26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8B9"/>
    <w:rsid w:val="00284FEB"/>
    <w:rsid w:val="002860C4"/>
    <w:rsid w:val="00293575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5461A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34B15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488B"/>
    <w:rsid w:val="004D5D05"/>
    <w:rsid w:val="004F2994"/>
    <w:rsid w:val="00502FEC"/>
    <w:rsid w:val="005037DF"/>
    <w:rsid w:val="00506DD6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676EC"/>
    <w:rsid w:val="00576B7D"/>
    <w:rsid w:val="00587812"/>
    <w:rsid w:val="00592D74"/>
    <w:rsid w:val="00594E24"/>
    <w:rsid w:val="005A0003"/>
    <w:rsid w:val="005A3291"/>
    <w:rsid w:val="005B01DF"/>
    <w:rsid w:val="005C657A"/>
    <w:rsid w:val="005D2128"/>
    <w:rsid w:val="005D5EA0"/>
    <w:rsid w:val="005E1087"/>
    <w:rsid w:val="005E2C44"/>
    <w:rsid w:val="005F0CBF"/>
    <w:rsid w:val="005F11E0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50584"/>
    <w:rsid w:val="0066030A"/>
    <w:rsid w:val="0066224B"/>
    <w:rsid w:val="00663AF8"/>
    <w:rsid w:val="00665C47"/>
    <w:rsid w:val="006667C0"/>
    <w:rsid w:val="006673E1"/>
    <w:rsid w:val="0067277E"/>
    <w:rsid w:val="006759D6"/>
    <w:rsid w:val="006766F1"/>
    <w:rsid w:val="00691A72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07BB"/>
    <w:rsid w:val="007745EA"/>
    <w:rsid w:val="00774AC2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27FB"/>
    <w:rsid w:val="008040A8"/>
    <w:rsid w:val="008150DE"/>
    <w:rsid w:val="008279FA"/>
    <w:rsid w:val="00832EA7"/>
    <w:rsid w:val="00835B06"/>
    <w:rsid w:val="00843525"/>
    <w:rsid w:val="00843C2E"/>
    <w:rsid w:val="00845E4D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668"/>
    <w:rsid w:val="008B7A82"/>
    <w:rsid w:val="008C38FD"/>
    <w:rsid w:val="008C46E2"/>
    <w:rsid w:val="008C7320"/>
    <w:rsid w:val="008D6A41"/>
    <w:rsid w:val="008F3789"/>
    <w:rsid w:val="008F568E"/>
    <w:rsid w:val="008F686C"/>
    <w:rsid w:val="0090583A"/>
    <w:rsid w:val="009148DE"/>
    <w:rsid w:val="00937A5E"/>
    <w:rsid w:val="00937F56"/>
    <w:rsid w:val="00941E30"/>
    <w:rsid w:val="009438D6"/>
    <w:rsid w:val="00946F18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10D8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92EDB"/>
    <w:rsid w:val="00AA2CBC"/>
    <w:rsid w:val="00AB38CB"/>
    <w:rsid w:val="00AB3B37"/>
    <w:rsid w:val="00AB65B9"/>
    <w:rsid w:val="00AC23BD"/>
    <w:rsid w:val="00AC4AA7"/>
    <w:rsid w:val="00AC5820"/>
    <w:rsid w:val="00AD1CD8"/>
    <w:rsid w:val="00AD62D3"/>
    <w:rsid w:val="00AE4028"/>
    <w:rsid w:val="00AE73D0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3479"/>
    <w:rsid w:val="00BD6BB8"/>
    <w:rsid w:val="00BE179D"/>
    <w:rsid w:val="00BE3383"/>
    <w:rsid w:val="00BE6F27"/>
    <w:rsid w:val="00BF6084"/>
    <w:rsid w:val="00C01F92"/>
    <w:rsid w:val="00C11887"/>
    <w:rsid w:val="00C17B8B"/>
    <w:rsid w:val="00C243F7"/>
    <w:rsid w:val="00C244BA"/>
    <w:rsid w:val="00C328A8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21D2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2EF"/>
    <w:rsid w:val="00D03794"/>
    <w:rsid w:val="00D03F9A"/>
    <w:rsid w:val="00D06D51"/>
    <w:rsid w:val="00D24991"/>
    <w:rsid w:val="00D26084"/>
    <w:rsid w:val="00D330A6"/>
    <w:rsid w:val="00D3537B"/>
    <w:rsid w:val="00D414C0"/>
    <w:rsid w:val="00D44D27"/>
    <w:rsid w:val="00D45019"/>
    <w:rsid w:val="00D50255"/>
    <w:rsid w:val="00D52135"/>
    <w:rsid w:val="00D66520"/>
    <w:rsid w:val="00D7548E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686B"/>
    <w:rsid w:val="00DE7626"/>
    <w:rsid w:val="00DF0CD3"/>
    <w:rsid w:val="00DF4C90"/>
    <w:rsid w:val="00E0007D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96693"/>
    <w:rsid w:val="00EB09B7"/>
    <w:rsid w:val="00EB6182"/>
    <w:rsid w:val="00EC4106"/>
    <w:rsid w:val="00EE044B"/>
    <w:rsid w:val="00EE7C77"/>
    <w:rsid w:val="00EE7D7C"/>
    <w:rsid w:val="00EF04ED"/>
    <w:rsid w:val="00EF7D03"/>
    <w:rsid w:val="00F104CE"/>
    <w:rsid w:val="00F10F0F"/>
    <w:rsid w:val="00F121F0"/>
    <w:rsid w:val="00F23DFC"/>
    <w:rsid w:val="00F250FB"/>
    <w:rsid w:val="00F25D98"/>
    <w:rsid w:val="00F27FAF"/>
    <w:rsid w:val="00F300FB"/>
    <w:rsid w:val="00F60954"/>
    <w:rsid w:val="00F64436"/>
    <w:rsid w:val="00F7019E"/>
    <w:rsid w:val="00F708B7"/>
    <w:rsid w:val="00F720A4"/>
    <w:rsid w:val="00F723E3"/>
    <w:rsid w:val="00F7452D"/>
    <w:rsid w:val="00F751B6"/>
    <w:rsid w:val="00F761B2"/>
    <w:rsid w:val="00F93B4E"/>
    <w:rsid w:val="00F97C82"/>
    <w:rsid w:val="00FA66E0"/>
    <w:rsid w:val="00FB047D"/>
    <w:rsid w:val="00FB31DA"/>
    <w:rsid w:val="00FB3BB5"/>
    <w:rsid w:val="00FB4D91"/>
    <w:rsid w:val="00FB6386"/>
    <w:rsid w:val="00FC4B13"/>
    <w:rsid w:val="00FC79FD"/>
    <w:rsid w:val="00FD0C4C"/>
    <w:rsid w:val="00FD5F4A"/>
    <w:rsid w:val="00FE3F15"/>
    <w:rsid w:val="00FE678B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671</TotalTime>
  <Pages>3</Pages>
  <Words>4292</Words>
  <Characters>24465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28700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90</cp:revision>
  <cp:lastPrinted>1900-01-01T00:00:00Z</cp:lastPrinted>
  <dcterms:created xsi:type="dcterms:W3CDTF">2021-06-29T12:40:00Z</dcterms:created>
  <dcterms:modified xsi:type="dcterms:W3CDTF">2021-11-26T14:39:00Z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