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</w:t>
      </w:r>
      <w:r w:rsidR="00221FDA">
        <w:rPr>
          <w:rFonts w:hint="eastAsia"/>
          <w:b/>
          <w:i/>
          <w:sz w:val="28"/>
          <w:lang w:eastAsia="zh-CN"/>
        </w:rPr>
        <w:t>1</w:t>
      </w:r>
      <w:r w:rsidR="003D0E5A">
        <w:rPr>
          <w:rFonts w:hint="eastAsia"/>
          <w:b/>
          <w:i/>
          <w:sz w:val="28"/>
          <w:lang w:eastAsia="zh-CN"/>
        </w:rPr>
        <w:t>658</w:t>
      </w:r>
    </w:p>
    <w:p w:rsidR="001A09A3" w:rsidRDefault="00A75693" w:rsidP="001A09A3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F7684F">
          <w:rPr>
            <w:rFonts w:hint="eastAsia"/>
            <w:b/>
            <w:noProof/>
            <w:sz w:val="24"/>
            <w:lang w:eastAsia="zh-CN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F7684F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F7684F">
          <w:rPr>
            <w:rFonts w:hint="eastAsia"/>
            <w:b/>
            <w:noProof/>
            <w:sz w:val="24"/>
            <w:lang w:eastAsia="zh-CN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221FDA" w:rsidP="003D0E5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="003D0E5A">
              <w:rPr>
                <w:rFonts w:hint="eastAsia"/>
                <w:b/>
                <w:sz w:val="28"/>
                <w:lang w:val="en-US" w:eastAsia="zh-CN"/>
              </w:rPr>
              <w:t>203</w:t>
            </w:r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 w:rsidP="002724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272444">
              <w:rPr>
                <w:rFonts w:hint="eastAsia"/>
                <w:b/>
                <w:sz w:val="28"/>
                <w:lang w:val="en-US" w:eastAsia="zh-CN"/>
              </w:rPr>
              <w:t>7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272444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835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272444">
              <w:rPr>
                <w:rFonts w:hint="eastAsia"/>
                <w:lang w:eastAsia="zh-CN"/>
              </w:rPr>
              <w:t>11.3.1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D6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  <w:r w:rsidR="007D6ACF">
              <w:rPr>
                <w:rFonts w:hint="eastAsia"/>
                <w:noProof/>
                <w:lang w:eastAsia="zh-CN"/>
              </w:rPr>
              <w:t xml:space="preserve"> Technology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391DA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663076">
              <w:rPr>
                <w:rFonts w:hint="eastAsia"/>
                <w:lang w:val="zh-CN" w:eastAsia="zh-CN"/>
              </w:rPr>
              <w:t>1</w:t>
            </w:r>
            <w:r w:rsidR="00272444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272444">
              <w:rPr>
                <w:rFonts w:hint="eastAsia"/>
                <w:lang w:val="zh-CN" w:eastAsia="zh-CN"/>
              </w:rPr>
              <w:t>1</w:t>
            </w:r>
            <w:r w:rsidR="00391DA2">
              <w:rPr>
                <w:rFonts w:hint="eastAsia"/>
                <w:lang w:val="zh-CN" w:eastAsia="zh-CN"/>
              </w:rPr>
              <w:t>8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272444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272444">
              <w:rPr>
                <w:rFonts w:hint="eastAsia"/>
                <w:lang w:val="en-US" w:eastAsia="zh-CN"/>
              </w:rPr>
              <w:t>7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354F">
                <w:rPr>
                  <w:rStyle w:val="aa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320BC8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320BC8">
              <w:rPr>
                <w:rFonts w:hint="eastAsia"/>
                <w:lang w:eastAsia="zh-CN"/>
              </w:rPr>
              <w:t>6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272444">
              <w:rPr>
                <w:rFonts w:hint="eastAsia"/>
                <w:lang w:eastAsia="zh-CN"/>
              </w:rPr>
              <w:t>11.3.1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272444">
              <w:rPr>
                <w:rFonts w:hint="eastAsia"/>
                <w:lang w:eastAsia="zh-CN"/>
              </w:rPr>
              <w:t>11.3.1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272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11.3.1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4C5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4C5539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88138972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941A0A" w:rsidRDefault="003A22C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41A0A" w:rsidRPr="00DE494A">
        <w:rPr>
          <w:rFonts w:cs="Arial"/>
          <w:iCs/>
        </w:rPr>
        <w:t>Table of Contents</w:t>
      </w:r>
      <w:r w:rsidR="00941A0A">
        <w:tab/>
      </w:r>
      <w:r w:rsidR="00941A0A">
        <w:fldChar w:fldCharType="begin"/>
      </w:r>
      <w:r w:rsidR="00941A0A">
        <w:instrText xml:space="preserve"> PAGEREF _Toc88138972 \h </w:instrText>
      </w:r>
      <w:r w:rsidR="00941A0A">
        <w:fldChar w:fldCharType="separate"/>
      </w:r>
      <w:r w:rsidR="00941A0A">
        <w:t>2</w:t>
      </w:r>
      <w:r w:rsidR="00941A0A">
        <w:fldChar w:fldCharType="end"/>
      </w:r>
    </w:p>
    <w:p w:rsidR="00941A0A" w:rsidRDefault="00941A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_Toc88138973 \h </w:instrText>
      </w:r>
      <w:r>
        <w:fldChar w:fldCharType="separate"/>
      </w:r>
      <w:r>
        <w:t>3</w:t>
      </w:r>
      <w:r>
        <w:fldChar w:fldCharType="end"/>
      </w:r>
    </w:p>
    <w:p w:rsidR="00941A0A" w:rsidRDefault="00941A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_Toc88138974 \h </w:instrText>
      </w:r>
      <w:r>
        <w:fldChar w:fldCharType="separate"/>
      </w:r>
      <w:r>
        <w:t>3</w:t>
      </w:r>
      <w:r>
        <w:fldChar w:fldCharType="end"/>
      </w:r>
    </w:p>
    <w:p w:rsidR="00941A0A" w:rsidRDefault="00941A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_Toc88138975 \h </w:instrText>
      </w:r>
      <w:r>
        <w:fldChar w:fldCharType="separate"/>
      </w:r>
      <w:r>
        <w:t>3</w:t>
      </w:r>
      <w:r>
        <w:fldChar w:fldCharType="end"/>
      </w:r>
    </w:p>
    <w:p w:rsidR="00941A0A" w:rsidRDefault="00941A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_Toc88138976 \h </w:instrText>
      </w:r>
      <w:r>
        <w:fldChar w:fldCharType="separate"/>
      </w:r>
      <w:r>
        <w:t>3</w:t>
      </w:r>
      <w:r>
        <w:fldChar w:fldCharType="end"/>
      </w:r>
    </w:p>
    <w:p w:rsidR="00941A0A" w:rsidRDefault="00941A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b/>
          <w:lang w:val="pt-BR"/>
        </w:rPr>
        <w:t xml:space="preserve">Change </w:t>
      </w:r>
      <w:r w:rsidRPr="00DE494A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_Toc88138977 \h </w:instrText>
      </w:r>
      <w:r>
        <w:fldChar w:fldCharType="separate"/>
      </w:r>
      <w:r>
        <w:t>4</w:t>
      </w:r>
      <w:r>
        <w:fldChar w:fldCharType="end"/>
      </w:r>
    </w:p>
    <w:p w:rsidR="00941A0A" w:rsidRDefault="00941A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b/>
          <w:lang w:val="pt-BR"/>
        </w:rPr>
        <w:t xml:space="preserve">Change </w:t>
      </w:r>
      <w:r w:rsidRPr="00DE494A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_Toc88138978 \h </w:instrText>
      </w:r>
      <w:r>
        <w:fldChar w:fldCharType="separate"/>
      </w:r>
      <w:r>
        <w:t>6</w:t>
      </w:r>
      <w:r>
        <w:fldChar w:fldCharType="end"/>
      </w:r>
    </w:p>
    <w:p w:rsidR="00941A0A" w:rsidRDefault="00941A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_Toc88138979 \h </w:instrText>
      </w:r>
      <w:r>
        <w:fldChar w:fldCharType="separate"/>
      </w:r>
      <w:r>
        <w:t>9</w:t>
      </w:r>
      <w:r>
        <w:fldChar w:fldCharType="end"/>
      </w:r>
    </w:p>
    <w:p w:rsidR="00941A0A" w:rsidRDefault="00941A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_Toc88138980 \h </w:instrText>
      </w:r>
      <w:r>
        <w:fldChar w:fldCharType="separate"/>
      </w:r>
      <w:r>
        <w:t>9</w:t>
      </w:r>
      <w:r>
        <w:fldChar w:fldCharType="end"/>
      </w:r>
    </w:p>
    <w:p w:rsidR="00941A0A" w:rsidRDefault="00941A0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rFonts w:cs="Arial"/>
          <w:b/>
          <w:lang w:eastAsia="zh-CN"/>
        </w:rPr>
        <w:t>HiSilicon Balong 5000</w:t>
      </w:r>
      <w:r>
        <w:tab/>
      </w:r>
      <w:r>
        <w:fldChar w:fldCharType="begin"/>
      </w:r>
      <w:r>
        <w:instrText xml:space="preserve"> PAGEREF _Toc88138981 \h </w:instrText>
      </w:r>
      <w:r>
        <w:fldChar w:fldCharType="separate"/>
      </w:r>
      <w:r>
        <w:t>9</w:t>
      </w:r>
      <w:r>
        <w:fldChar w:fldCharType="end"/>
      </w:r>
    </w:p>
    <w:p w:rsidR="00941A0A" w:rsidRDefault="00941A0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E494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DE494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_Toc88138982 \h </w:instrText>
      </w:r>
      <w:r>
        <w:fldChar w:fldCharType="separate"/>
      </w:r>
      <w:r>
        <w:t>9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88138973"/>
      <w:r>
        <w:rPr>
          <w:b/>
          <w:lang w:eastAsia="ja-JP"/>
        </w:rPr>
        <w:lastRenderedPageBreak/>
        <w:t>Overview</w:t>
      </w:r>
      <w:bookmarkEnd w:id="2"/>
      <w:bookmarkEnd w:id="3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272444">
        <w:rPr>
          <w:rFonts w:cs="Arial" w:hint="eastAsia"/>
          <w:color w:val="000000"/>
          <w:lang w:eastAsia="zh-CN"/>
        </w:rPr>
        <w:t>11.3.1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AB75B6" w:rsidRDefault="003A22C0" w:rsidP="0029247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F7684F" w:rsidRPr="00234EE5">
          <w:rPr>
            <w:rStyle w:val="aa"/>
            <w:rFonts w:cs="Arial" w:hint="eastAsia"/>
            <w:b/>
            <w:lang w:val="en-US" w:eastAsia="zh-CN"/>
          </w:rPr>
          <w:t>shenpengchong@datangmobile.cn</w:t>
        </w:r>
      </w:hyperlink>
      <w:r w:rsidR="00AB75B6" w:rsidRPr="007C2732">
        <w:rPr>
          <w:rFonts w:cs="Arial"/>
          <w:b/>
          <w:sz w:val="24"/>
          <w:lang w:eastAsia="ja-JP"/>
        </w:rPr>
        <w:tab/>
      </w:r>
      <w:r w:rsidR="00AB75B6" w:rsidRPr="007C2732">
        <w:rPr>
          <w:rFonts w:cs="Arial" w:hint="eastAsia"/>
          <w:b/>
          <w:sz w:val="24"/>
          <w:lang w:eastAsia="ja-JP"/>
        </w:rPr>
        <w:t xml:space="preserve">  </w:t>
      </w:r>
      <w:r w:rsidR="00AB75B6">
        <w:rPr>
          <w:rFonts w:cs="Arial" w:hint="eastAsia"/>
          <w:b/>
          <w:bCs/>
          <w:lang w:eastAsia="zh-CN"/>
        </w:rPr>
        <w:t xml:space="preserve">                         </w:t>
      </w:r>
      <w:r w:rsidR="00AB75B6" w:rsidRPr="0019740A">
        <w:rPr>
          <w:rFonts w:ascii="Arial" w:hAnsi="Arial" w:hint="eastAsia"/>
          <w:sz w:val="24"/>
          <w:lang w:val="en-US" w:eastAsia="zh-CN"/>
        </w:rPr>
        <w:t xml:space="preserve">  </w:t>
      </w:r>
    </w:p>
    <w:p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88138974"/>
      <w:r w:rsidRPr="007036CE">
        <w:rPr>
          <w:b/>
        </w:rPr>
        <w:t>Verification Test Summary</w:t>
      </w:r>
      <w:bookmarkEnd w:id="4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72444">
        <w:rPr>
          <w:rFonts w:cs="Arial" w:hint="eastAsia"/>
          <w:sz w:val="21"/>
          <w:szCs w:val="22"/>
          <w:lang w:val="en-US" w:eastAsia="zh-CN"/>
        </w:rPr>
        <w:t>11.3.1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EF094D">
        <w:rPr>
          <w:rFonts w:cs="Arial" w:hint="eastAsia"/>
          <w:sz w:val="21"/>
          <w:szCs w:val="22"/>
          <w:lang w:val="en-US" w:eastAsia="zh-CN"/>
        </w:rPr>
        <w:t>37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:rsidR="005150E2" w:rsidRPr="00272444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272444" w:rsidRPr="00272444">
        <w:rPr>
          <w:rFonts w:cs="Arial"/>
          <w:lang w:eastAsia="zh-CN"/>
        </w:rPr>
        <w:t>HiSilicon</w:t>
      </w:r>
      <w:proofErr w:type="spellEnd"/>
      <w:r w:rsidR="00272444" w:rsidRPr="00272444">
        <w:rPr>
          <w:rFonts w:cs="Arial"/>
          <w:lang w:eastAsia="zh-CN"/>
        </w:rPr>
        <w:t xml:space="preserve"> </w:t>
      </w:r>
      <w:proofErr w:type="spellStart"/>
      <w:r w:rsidR="00272444" w:rsidRPr="00272444">
        <w:rPr>
          <w:rFonts w:cs="Arial"/>
          <w:lang w:eastAsia="zh-CN"/>
        </w:rPr>
        <w:t>Balong</w:t>
      </w:r>
      <w:proofErr w:type="spellEnd"/>
      <w:r w:rsidR="00272444" w:rsidRPr="00272444">
        <w:rPr>
          <w:rFonts w:cs="Arial"/>
          <w:lang w:eastAsia="zh-CN"/>
        </w:rPr>
        <w:t xml:space="preserve"> 5000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8138975"/>
      <w:r w:rsidRPr="00854C55">
        <w:rPr>
          <w:b/>
        </w:rPr>
        <w:t>Corrections required</w:t>
      </w:r>
      <w:bookmarkEnd w:id="5"/>
      <w:bookmarkEnd w:id="6"/>
      <w:bookmarkEnd w:id="7"/>
    </w:p>
    <w:p w:rsidR="00AE537C" w:rsidRPr="0065443B" w:rsidRDefault="00AE537C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OLE_LINK4"/>
      <w:bookmarkStart w:id="9" w:name="OLE_LINK5"/>
      <w:bookmarkStart w:id="10" w:name="OLE_LINK6"/>
      <w:bookmarkStart w:id="11" w:name="_Toc88138976"/>
      <w:r>
        <w:rPr>
          <w:b/>
          <w:lang w:val="pt-BR"/>
        </w:rPr>
        <w:t>Change 1</w:t>
      </w:r>
      <w:bookmarkEnd w:id="11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:rsidTr="00482CA8">
        <w:trPr>
          <w:trHeight w:val="447"/>
        </w:trPr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E537C" w:rsidRPr="002D56A7" w:rsidRDefault="00272444" w:rsidP="00482CA8">
            <w:pPr>
              <w:spacing w:after="0"/>
            </w:pPr>
            <w:r>
              <w:rPr>
                <w:noProof/>
              </w:rPr>
              <w:t>f_TC_11_3_1_NR5GC</w:t>
            </w:r>
          </w:p>
        </w:tc>
      </w:tr>
      <w:tr w:rsidR="00D91406" w:rsidRPr="004A6B5A" w:rsidTr="005D3FF3">
        <w:trPr>
          <w:trHeight w:val="583"/>
        </w:trPr>
        <w:tc>
          <w:tcPr>
            <w:tcW w:w="2075" w:type="dxa"/>
          </w:tcPr>
          <w:p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0248B5" w:rsidRDefault="00535A6D" w:rsidP="00000D61">
            <w:pPr>
              <w:pStyle w:val="af3"/>
              <w:numPr>
                <w:ilvl w:val="0"/>
                <w:numId w:val="6"/>
              </w:numPr>
              <w:spacing w:after="0"/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ccording to 38.523-1, t</w:t>
            </w:r>
            <w:r w:rsidRPr="00535A6D">
              <w:rPr>
                <w:noProof/>
                <w:lang w:eastAsia="zh-CN"/>
              </w:rPr>
              <w:t>he UE is switched on and brought to state 1N-A</w:t>
            </w:r>
            <w:r>
              <w:rPr>
                <w:rFonts w:hint="eastAsia"/>
                <w:noProof/>
                <w:lang w:eastAsia="zh-CN"/>
              </w:rPr>
              <w:t xml:space="preserve"> not </w:t>
            </w:r>
            <w:r w:rsidR="005D55BE">
              <w:rPr>
                <w:rFonts w:hint="eastAsia"/>
                <w:noProof/>
                <w:lang w:eastAsia="zh-CN"/>
              </w:rPr>
              <w:t>connected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D55BE">
              <w:rPr>
                <w:rFonts w:hint="eastAsia"/>
                <w:noProof/>
                <w:lang w:eastAsia="zh-CN"/>
              </w:rPr>
              <w:t xml:space="preserve"> </w:t>
            </w:r>
            <w:r w:rsidR="005D55BE">
              <w:rPr>
                <w:noProof/>
                <w:lang w:eastAsia="zh-CN"/>
              </w:rPr>
              <w:t>T</w:t>
            </w:r>
            <w:r w:rsidR="005D55BE">
              <w:rPr>
                <w:rFonts w:hint="eastAsia"/>
                <w:noProof/>
                <w:lang w:eastAsia="zh-CN"/>
              </w:rPr>
              <w:t>he current TTCN is wrong.</w:t>
            </w:r>
          </w:p>
          <w:p w:rsidR="000B6F5A" w:rsidRPr="000B6F5A" w:rsidRDefault="000B6F5A" w:rsidP="005D3FF3">
            <w:pPr>
              <w:spacing w:after="0"/>
              <w:rPr>
                <w:noProof/>
                <w:lang w:eastAsia="zh-CN"/>
              </w:rPr>
            </w:pPr>
          </w:p>
        </w:tc>
      </w:tr>
      <w:tr w:rsidR="00D91406" w:rsidTr="005D3FF3">
        <w:trPr>
          <w:trHeight w:val="451"/>
        </w:trPr>
        <w:tc>
          <w:tcPr>
            <w:tcW w:w="2075" w:type="dxa"/>
          </w:tcPr>
          <w:p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248B5" w:rsidRPr="0076267E" w:rsidRDefault="00913976" w:rsidP="005D3FF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913976">
              <w:rPr>
                <w:rFonts w:ascii="Times New Roman" w:hAnsi="Times New Roman"/>
                <w:noProof/>
                <w:lang w:eastAsia="zh-CN"/>
              </w:rPr>
              <w:t>Modify  STAT</w:t>
            </w:r>
            <w:r>
              <w:rPr>
                <w:rFonts w:ascii="Times New Roman" w:hAnsi="Times New Roman"/>
                <w:noProof/>
                <w:lang w:eastAsia="zh-CN"/>
              </w:rPr>
              <w:t>E_CONNECTED_3A to STATE_IDLE_1A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91406" w:rsidTr="00482CA8">
        <w:tc>
          <w:tcPr>
            <w:tcW w:w="2075" w:type="dxa"/>
          </w:tcPr>
          <w:p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91406" w:rsidRPr="00D91406" w:rsidRDefault="00E02FD5">
            <w:pPr>
              <w:spacing w:after="0"/>
              <w:rPr>
                <w:noProof/>
              </w:rPr>
            </w:pPr>
            <w:r w:rsidRPr="00E02FD5">
              <w:rPr>
                <w:noProof/>
              </w:rPr>
              <w:t>UAC_NR5GC.ttcn</w:t>
            </w:r>
          </w:p>
        </w:tc>
      </w:tr>
      <w:tr w:rsidR="00AE537C" w:rsidRPr="00E751F5" w:rsidTr="00482CA8">
        <w:tc>
          <w:tcPr>
            <w:tcW w:w="2075" w:type="dxa"/>
          </w:tcPr>
          <w:p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E537C" w:rsidRPr="00E751F5" w:rsidRDefault="00AE537C" w:rsidP="00482CA8">
            <w:pPr>
              <w:rPr>
                <w:rFonts w:ascii="Arial" w:hAnsi="Arial"/>
                <w:highlight w:val="cyan"/>
              </w:rPr>
            </w:pPr>
          </w:p>
        </w:tc>
      </w:tr>
    </w:tbl>
    <w:p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:rsidTr="00482CA8">
        <w:tc>
          <w:tcPr>
            <w:tcW w:w="9855" w:type="dxa"/>
            <w:shd w:val="clear" w:color="auto" w:fill="auto"/>
          </w:tcPr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f_TC_11_3_1_NR5GC() runs on NR5GC_PTC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UAC / Access Identity 0 / 0% access probability / MTSI MO speech call/SMSoIP/Uplink User data transfer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f_NR5GC_Init(NR_1);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 (nr_Cell1, </w:t>
            </w:r>
            <w:r w:rsidRPr="00E02FD5">
              <w:rPr>
                <w:noProof/>
                <w:highlight w:val="yellow"/>
              </w:rPr>
              <w:t>STATE_CONNECTED_3A</w:t>
            </w:r>
            <w:r>
              <w:rPr>
                <w:noProof/>
              </w:rPr>
              <w:t>, TESTMode_OFF); // @sic R5-216192 sic@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fl_TC_11_3_1_TestBody();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f_NR_Postamble(nr_Cell1, STATE_CONNECTED_3A);</w:t>
            </w:r>
          </w:p>
          <w:p w:rsidR="00AE537C" w:rsidRDefault="00272444" w:rsidP="00272444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}</w:t>
            </w:r>
          </w:p>
        </w:tc>
      </w:tr>
    </w:tbl>
    <w:p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:rsidTr="00482CA8">
        <w:tc>
          <w:tcPr>
            <w:tcW w:w="9855" w:type="dxa"/>
            <w:shd w:val="clear" w:color="auto" w:fill="auto"/>
          </w:tcPr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f_TC_11_3_1_NR5GC() runs on NR5GC_PTC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UAC / Access Identity 0 / 0% access probability / MTSI MO speech call/SMSoIP/Uplink User data transfer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272444" w:rsidRDefault="00272444" w:rsidP="00077F05">
            <w:pPr>
              <w:autoSpaceDE w:val="0"/>
              <w:autoSpaceDN w:val="0"/>
              <w:adjustRightInd w:val="0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   f_NR5GC_Init(NR_1);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 (nr_Cell1, </w:t>
            </w:r>
            <w:r w:rsidRPr="00E02FD5">
              <w:rPr>
                <w:noProof/>
                <w:highlight w:val="yellow"/>
              </w:rPr>
              <w:t>STATE_IDLE_1A</w:t>
            </w:r>
            <w:r>
              <w:rPr>
                <w:noProof/>
              </w:rPr>
              <w:t xml:space="preserve">, TESTMode_OFF); // @sic R5-216192 sic@  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fl_TC_11_3_1_TestBody();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72444" w:rsidRDefault="00272444" w:rsidP="0027244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f_NR_Postamble(nr_Cell1, STATE_CONNECTED_3A);</w:t>
            </w:r>
          </w:p>
          <w:p w:rsidR="00AE537C" w:rsidRDefault="00272444" w:rsidP="0027244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980254" w:rsidRPr="0065443B" w:rsidRDefault="00980254" w:rsidP="00980254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22434493"/>
      <w:bookmarkStart w:id="13" w:name="_Toc295288970"/>
      <w:bookmarkStart w:id="14" w:name="_Toc325725665"/>
      <w:bookmarkStart w:id="15" w:name="_Toc88138977"/>
      <w:bookmarkEnd w:id="8"/>
      <w:bookmarkEnd w:id="9"/>
      <w:bookmarkEnd w:id="10"/>
      <w:r>
        <w:rPr>
          <w:b/>
          <w:lang w:val="pt-BR"/>
        </w:rPr>
        <w:t xml:space="preserve">Change </w:t>
      </w:r>
      <w:r w:rsidR="00010A60">
        <w:rPr>
          <w:rFonts w:hint="eastAsia"/>
          <w:b/>
          <w:lang w:val="pt-BR" w:eastAsia="zh-CN"/>
        </w:rPr>
        <w:t>2</w:t>
      </w:r>
      <w:bookmarkEnd w:id="15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980254" w:rsidTr="00D46D96">
        <w:trPr>
          <w:trHeight w:val="447"/>
        </w:trPr>
        <w:tc>
          <w:tcPr>
            <w:tcW w:w="2075" w:type="dxa"/>
          </w:tcPr>
          <w:p w:rsidR="00980254" w:rsidRPr="00E751F5" w:rsidRDefault="00980254" w:rsidP="00D46D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980254" w:rsidRPr="002D56A7" w:rsidRDefault="00913976" w:rsidP="00D46D96">
            <w:pPr>
              <w:spacing w:after="0"/>
            </w:pPr>
            <w:r>
              <w:rPr>
                <w:noProof/>
              </w:rPr>
              <w:t>fl_TC_11_3_1_TestBody</w:t>
            </w:r>
          </w:p>
        </w:tc>
      </w:tr>
      <w:tr w:rsidR="00980254" w:rsidRPr="004A6B5A" w:rsidTr="00036E36">
        <w:trPr>
          <w:trHeight w:val="732"/>
        </w:trPr>
        <w:tc>
          <w:tcPr>
            <w:tcW w:w="2075" w:type="dxa"/>
          </w:tcPr>
          <w:p w:rsidR="00980254" w:rsidRPr="00E751F5" w:rsidRDefault="00980254" w:rsidP="00D46D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D3FF3" w:rsidRDefault="005D3FF3" w:rsidP="005D3FF3">
            <w:pPr>
              <w:pStyle w:val="af3"/>
              <w:numPr>
                <w:ilvl w:val="0"/>
                <w:numId w:val="4"/>
              </w:numPr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step 14, it missed the configuration of barring information.</w:t>
            </w:r>
          </w:p>
          <w:p w:rsidR="005D3FF3" w:rsidRDefault="005D3FF3" w:rsidP="005D3FF3">
            <w:pPr>
              <w:pStyle w:val="af3"/>
              <w:ind w:left="360" w:firstLineChars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Note: it will be a prose CR to support.</w:t>
            </w:r>
          </w:p>
          <w:p w:rsidR="00913976" w:rsidRPr="00913976" w:rsidRDefault="00913976" w:rsidP="00000D61">
            <w:pPr>
              <w:pStyle w:val="af3"/>
              <w:numPr>
                <w:ilvl w:val="0"/>
                <w:numId w:val="4"/>
              </w:numPr>
              <w:ind w:firstLineChars="0"/>
              <w:rPr>
                <w:noProof/>
                <w:lang w:eastAsia="zh-CN"/>
              </w:rPr>
            </w:pPr>
            <w:r w:rsidRPr="00913976">
              <w:rPr>
                <w:noProof/>
                <w:lang w:eastAsia="zh-CN"/>
              </w:rPr>
              <w:t>According to 38.508-1 Table 4.9.19.3-1, at step36-43, establishment cause should be mo-SMS not mo-data.</w:t>
            </w:r>
          </w:p>
          <w:p w:rsidR="001A3CC5" w:rsidRPr="00FE7295" w:rsidRDefault="00913976" w:rsidP="00000D61">
            <w:pPr>
              <w:pStyle w:val="af3"/>
              <w:numPr>
                <w:ilvl w:val="0"/>
                <w:numId w:val="4"/>
              </w:numPr>
              <w:ind w:firstLineChars="0"/>
              <w:rPr>
                <w:noProof/>
                <w:lang w:eastAsia="zh-CN"/>
              </w:rPr>
            </w:pPr>
            <w:r w:rsidRPr="00913976">
              <w:rPr>
                <w:noProof/>
                <w:lang w:eastAsia="zh-CN"/>
              </w:rPr>
              <w:t>Trigger to start step42-49 at IMS PTC should be moved before f_NR5GC_RRC_ConnectedState3N_Steps5_8.</w:t>
            </w:r>
          </w:p>
        </w:tc>
      </w:tr>
      <w:tr w:rsidR="00980254" w:rsidTr="00913976">
        <w:trPr>
          <w:trHeight w:val="878"/>
        </w:trPr>
        <w:tc>
          <w:tcPr>
            <w:tcW w:w="2075" w:type="dxa"/>
          </w:tcPr>
          <w:p w:rsidR="00980254" w:rsidRPr="00E751F5" w:rsidRDefault="00980254" w:rsidP="00D46D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D3FF3" w:rsidRDefault="005D3FF3" w:rsidP="00000D6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913976">
              <w:rPr>
                <w:rFonts w:ascii="Times New Roman" w:hAnsi="Times New Roman"/>
                <w:noProof/>
                <w:lang w:eastAsia="zh-CN"/>
              </w:rPr>
              <w:t>Add barring information for cell1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before step13</w:t>
            </w:r>
            <w:r w:rsidRPr="00913976"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:rsidR="00913976" w:rsidRPr="00913976" w:rsidRDefault="00913976" w:rsidP="00000D6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913976">
              <w:rPr>
                <w:rFonts w:ascii="Times New Roman" w:hAnsi="Times New Roman"/>
                <w:noProof/>
                <w:lang w:eastAsia="zh-CN"/>
              </w:rPr>
              <w:t>Modify mo-data to mo-SMS.</w:t>
            </w:r>
          </w:p>
          <w:p w:rsidR="003F06D3" w:rsidRPr="0076267E" w:rsidRDefault="00913976" w:rsidP="00000D6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913976">
              <w:rPr>
                <w:rFonts w:ascii="Times New Roman" w:hAnsi="Times New Roman"/>
                <w:noProof/>
                <w:lang w:eastAsia="zh-CN"/>
              </w:rPr>
              <w:t>Move f_NR5GC_RRC_ConnectedState3N_Steps5_8 after f_IMS_IPCAN_SendCoOrdMsg.</w:t>
            </w:r>
          </w:p>
        </w:tc>
      </w:tr>
      <w:tr w:rsidR="00980254" w:rsidTr="00D46D96">
        <w:tc>
          <w:tcPr>
            <w:tcW w:w="2075" w:type="dxa"/>
          </w:tcPr>
          <w:p w:rsidR="00980254" w:rsidRPr="00E751F5" w:rsidRDefault="00980254" w:rsidP="00D46D9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980254" w:rsidRPr="00D91406" w:rsidRDefault="00913976" w:rsidP="00D46D96">
            <w:pPr>
              <w:spacing w:after="0"/>
              <w:rPr>
                <w:noProof/>
              </w:rPr>
            </w:pPr>
            <w:r w:rsidRPr="00913976">
              <w:rPr>
                <w:noProof/>
              </w:rPr>
              <w:t>UAC_NR5GC.ttcn</w:t>
            </w:r>
          </w:p>
        </w:tc>
      </w:tr>
      <w:tr w:rsidR="00980254" w:rsidRPr="00E751F5" w:rsidTr="00D46D96">
        <w:tc>
          <w:tcPr>
            <w:tcW w:w="2075" w:type="dxa"/>
          </w:tcPr>
          <w:p w:rsidR="00980254" w:rsidRPr="00E751F5" w:rsidRDefault="00980254" w:rsidP="00D46D9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980254" w:rsidRPr="00E751F5" w:rsidRDefault="00980254" w:rsidP="00D46D96">
            <w:pPr>
              <w:rPr>
                <w:rFonts w:ascii="Arial" w:hAnsi="Arial"/>
                <w:highlight w:val="cyan"/>
              </w:rPr>
            </w:pPr>
          </w:p>
        </w:tc>
      </w:tr>
    </w:tbl>
    <w:p w:rsidR="00980254" w:rsidRPr="007015EF" w:rsidRDefault="00980254" w:rsidP="00980254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80254" w:rsidTr="00D46D96">
        <w:tc>
          <w:tcPr>
            <w:tcW w:w="9855" w:type="dxa"/>
            <w:shd w:val="clear" w:color="auto" w:fill="auto"/>
          </w:tcPr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fl_TC_11_3_1_TestBody() runs on NR5GC_PTC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(omit) GSM_MobilityInfo_Type v_GSM_MobilityInfo;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float v_TimerValue := 6.0;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timer t_WaitTime;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 R5-216192 sic@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//Make the UE attempt a MMTel voice call.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f_UT_RequestIMSCall(UT);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//@siclog "Steps 14" siclog@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//Check: Does the UE transmit RRCSetupRequest message including mo-VoiceCall with within 6 s?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t_WaitTime.start(v_TimerValue);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alt {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SRB.receive(car_NR_SRB0_RrcPdu_IND(nr_Cell1, cr_38508_RRCSetupRequest(mo_VoiceCall,?)))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t_WaitTime.stop;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f_NR_SetVerdictFailOrInconc(__FILE__, __LINE__, "Step 14");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t_WaitTime.timeout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......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34" siclog@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//SS changes SIB1 according to Table 11.3.1.3.3-1 and sends Short Message on PDCCH using P-RNTI. Wait for the new system information to take effect and T390 expire. (Note 1)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f_NR_CellInfo_SetSIB1_UacBarringInfo(nr_Cell1, omit);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f_NR_ModifySysinfo(nr_Cell1);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 R5-216192 sic@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// f_NR_WaitModificationPeriods(nr_Cell1);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35" siclog@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//AT command to make the UE attempt to send another SMS over IP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f_UT_IMS_TriggerSMS(UT);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36-43" siclog@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//Steps 2-15 from generic procedure IMS MO SMS in 5GS as described in TS 38.508-1 [4] Table 4.9.19.2.2-1 take place.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//f_NR5GC_IPCAN_MO_IMS_Signalling(nr_Cell1);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v_ReceivedMsg:= f_NR5GC_RRCIdleToConnected_Steps2_4(nr_Cell1, '0001'B, </w:t>
            </w:r>
            <w:r w:rsidRPr="00913976">
              <w:rPr>
                <w:noProof/>
                <w:highlight w:val="yellow"/>
              </w:rPr>
              <w:t>mo_Data</w:t>
            </w:r>
            <w:r>
              <w:rPr>
                <w:noProof/>
              </w:rPr>
              <w:t>); // @sic R5s201327 sic@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f_NR5GC_RRC_ConnectedState3N_Steps5_8(nr_Cell1, v_ReceivedMsg);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913976">
              <w:rPr>
                <w:noProof/>
                <w:highlight w:val="yellow"/>
              </w:rPr>
              <w:t>f_IMS_IPCAN_SendCoOrdMsg(IMS[tsc_Index_IMS1]);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980254" w:rsidRDefault="00913976" w:rsidP="00913976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980254" w:rsidRPr="007015EF" w:rsidRDefault="00980254" w:rsidP="00980254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80254" w:rsidTr="00D46D96">
        <w:tc>
          <w:tcPr>
            <w:tcW w:w="9855" w:type="dxa"/>
            <w:shd w:val="clear" w:color="auto" w:fill="auto"/>
          </w:tcPr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fl_TC_11_3_1_TestBody() runs on NR5GC_PTC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(omit) GSM_MobilityInfo_Type v_GSM_MobilityInfo;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float v_TimerValue := 6.0;</w:t>
            </w:r>
          </w:p>
          <w:p w:rsidR="00913976" w:rsidRDefault="00913976" w:rsidP="00077F05">
            <w:pPr>
              <w:autoSpaceDE w:val="0"/>
              <w:autoSpaceDN w:val="0"/>
              <w:adjustRightInd w:val="0"/>
              <w:spacing w:after="0"/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timer t_WaitTime;</w:t>
            </w:r>
          </w:p>
          <w:p w:rsidR="00402298" w:rsidRDefault="00402298" w:rsidP="00077F05">
            <w:pPr>
              <w:autoSpaceDE w:val="0"/>
              <w:autoSpaceDN w:val="0"/>
              <w:adjustRightInd w:val="0"/>
              <w:spacing w:after="0"/>
              <w:ind w:firstLine="195"/>
              <w:rPr>
                <w:noProof/>
                <w:lang w:eastAsia="zh-CN"/>
              </w:rPr>
            </w:pPr>
          </w:p>
          <w:p w:rsidR="00077F05" w:rsidRDefault="00402298" w:rsidP="00077F05">
            <w:pPr>
              <w:autoSpaceDE w:val="0"/>
              <w:autoSpaceDN w:val="0"/>
              <w:adjustRightInd w:val="0"/>
              <w:spacing w:after="0"/>
              <w:ind w:firstLine="195"/>
              <w:rPr>
                <w:noProof/>
                <w:lang w:eastAsia="zh-CN"/>
              </w:rPr>
            </w:pPr>
            <w:r w:rsidRPr="00402298">
              <w:rPr>
                <w:noProof/>
                <w:highlight w:val="yellow"/>
              </w:rPr>
              <w:t>//@siclog "Step 1</w:t>
            </w:r>
            <w:r w:rsidRPr="00402298">
              <w:rPr>
                <w:rFonts w:hint="eastAsia"/>
                <w:noProof/>
                <w:highlight w:val="yellow"/>
                <w:lang w:eastAsia="zh-CN"/>
              </w:rPr>
              <w:t>2</w:t>
            </w:r>
            <w:r w:rsidR="00CC6BDD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402298">
              <w:rPr>
                <w:noProof/>
                <w:highlight w:val="yellow"/>
              </w:rPr>
              <w:t>" siclog@</w:t>
            </w:r>
          </w:p>
          <w:p w:rsidR="00077F05" w:rsidRPr="00C75C4D" w:rsidRDefault="00913976" w:rsidP="00077F05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="00077F05" w:rsidRPr="00C75C4D">
              <w:rPr>
                <w:noProof/>
                <w:highlight w:val="yellow"/>
              </w:rPr>
              <w:t>f_NR_CellInfo_SetSIB1_UacBarringInfo(nr_Cell1,</w:t>
            </w:r>
          </w:p>
          <w:p w:rsidR="00077F05" w:rsidRPr="00C75C4D" w:rsidRDefault="00077F05" w:rsidP="00077F05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C75C4D">
              <w:rPr>
                <w:noProof/>
                <w:highlight w:val="yellow"/>
              </w:rPr>
              <w:t xml:space="preserve">                                         cs_SIB1_UacBarringInfo(cs_UAC_BarringPerCatList_1Entry(4,1),</w:t>
            </w:r>
          </w:p>
          <w:p w:rsidR="00077F05" w:rsidRPr="00C75C4D" w:rsidRDefault="00077F05" w:rsidP="00077F05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C75C4D">
              <w:rPr>
                <w:noProof/>
                <w:highlight w:val="yellow"/>
              </w:rPr>
              <w:t xml:space="preserve">                                         -, cs_UAC_BarringInfoSetList_1Entry(p00, s16, '0000000'B)));</w:t>
            </w:r>
          </w:p>
          <w:p w:rsidR="00913976" w:rsidRDefault="00077F05" w:rsidP="00077F05">
            <w:pPr>
              <w:autoSpaceDE w:val="0"/>
              <w:autoSpaceDN w:val="0"/>
              <w:adjustRightInd w:val="0"/>
              <w:spacing w:after="0"/>
              <w:ind w:firstLineChars="100" w:firstLine="200"/>
              <w:rPr>
                <w:noProof/>
                <w:lang w:eastAsia="zh-CN"/>
              </w:rPr>
            </w:pPr>
            <w:r w:rsidRPr="00C75C4D">
              <w:rPr>
                <w:noProof/>
                <w:highlight w:val="yellow"/>
              </w:rPr>
              <w:t xml:space="preserve">f_NR_ModifySysinfo(nr_Cell1); </w:t>
            </w:r>
            <w:r w:rsidR="00C75C4D">
              <w:rPr>
                <w:rFonts w:hint="eastAsia"/>
                <w:noProof/>
                <w:lang w:eastAsia="zh-CN"/>
              </w:rPr>
              <w:t xml:space="preserve"> </w:t>
            </w:r>
          </w:p>
          <w:p w:rsidR="00077F05" w:rsidRDefault="00E42602" w:rsidP="00077F05">
            <w:pPr>
              <w:autoSpaceDE w:val="0"/>
              <w:autoSpaceDN w:val="0"/>
              <w:adjustRightInd w:val="0"/>
              <w:spacing w:after="0"/>
              <w:ind w:firstLine="195"/>
              <w:rPr>
                <w:noProof/>
                <w:lang w:eastAsia="zh-CN"/>
              </w:rPr>
            </w:pPr>
            <w:r w:rsidRPr="00E42602">
              <w:rPr>
                <w:noProof/>
                <w:highlight w:val="yellow"/>
                <w:lang w:eastAsia="zh-CN"/>
              </w:rPr>
              <w:t>f_NR_WaitModificationPeriods(nr_Cell1);</w:t>
            </w:r>
          </w:p>
          <w:p w:rsidR="00E42602" w:rsidRPr="00077F05" w:rsidRDefault="00E42602" w:rsidP="00077F05">
            <w:pPr>
              <w:autoSpaceDE w:val="0"/>
              <w:autoSpaceDN w:val="0"/>
              <w:adjustRightInd w:val="0"/>
              <w:spacing w:after="0"/>
              <w:ind w:firstLine="195"/>
              <w:rPr>
                <w:noProof/>
                <w:lang w:eastAsia="zh-CN"/>
              </w:rPr>
            </w:pP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 R5-216192 sic@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//Make the UE attempt a MMTel voice call.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f_UT_RequestIMSCall(UT);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//@siclog "Steps 14" siclog@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//Check: Does the UE transmit RRCSetupRequest message including mo-VoiceCall with within 6 s?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t_WaitTime.start(v_TimerValue);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alt {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SRB.receive(car_NR_SRB0_RrcPdu_IND(nr_Cell1, cr_38508_RRCSetupRequest(mo_VoiceCall,?)))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t_WaitTime.stop;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f_NR_SetVerdictFailOrInconc(__FILE__, __LINE__, "Step 14");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t_WaitTime.timeout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......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34" siclog@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//SS changes SIB1 according to Table 11.3.1.3.3-1 and sends Short Message on PDCCH using P-RNTI. Wait for the new system information to take effect and T390 expire. (Note 1)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f_NR_CellInfo_SetSIB1_UacBarringInfo(nr_Cell1, omit);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f_NR_ModifySysinfo(nr_Cell1);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 R5-216192 sic@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// f_NR_WaitModificationPeriods(nr_Cell1);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35" siclog@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//AT command to make the UE attempt to send another SMS over IP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f_UT_IMS_TriggerSMS(UT);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36-43" siclog@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//Steps 2-15 from generic procedure IMS MO SMS in 5GS as described in TS 38.508-1 [4] Table 4.9.19.2.2-1 take place.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//f_NR5GC_IPCAN_MO_IMS_Signalling(nr_Cell1);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v_ReceivedMsg:= f_NR5GC_RRCIdleToConnected_Steps2_4(nr_Cell1, '0001'B, </w:t>
            </w:r>
            <w:r w:rsidRPr="00913976">
              <w:rPr>
                <w:noProof/>
                <w:highlight w:val="yellow"/>
              </w:rPr>
              <w:t>mo_SMS</w:t>
            </w:r>
            <w:r>
              <w:rPr>
                <w:noProof/>
              </w:rPr>
              <w:t xml:space="preserve">); // @sic R5s201327 sic@ 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ind w:firstLine="195"/>
              <w:rPr>
                <w:noProof/>
                <w:lang w:eastAsia="zh-CN"/>
              </w:rPr>
            </w:pPr>
            <w:r w:rsidRPr="00913976">
              <w:rPr>
                <w:rFonts w:hint="eastAsia"/>
                <w:noProof/>
                <w:highlight w:val="yellow"/>
              </w:rPr>
              <w:t>f_IMS_IPCAN_SendCoOrdMsg(IMS[tsc_Index_IMS1]);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ind w:firstLine="195"/>
              <w:rPr>
                <w:noProof/>
              </w:rPr>
            </w:pPr>
            <w:r>
              <w:rPr>
                <w:noProof/>
              </w:rPr>
              <w:t xml:space="preserve"> f_NR5GC_RRC_ConnectedState3N_Steps5_8(nr_Cell1, v_ReceivedMsg);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913976" w:rsidRDefault="00913976" w:rsidP="0091397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980254" w:rsidRDefault="00913976" w:rsidP="00913976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C472E6" w:rsidRPr="0065443B" w:rsidRDefault="00C472E6" w:rsidP="00C472E6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88138978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6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C472E6" w:rsidTr="00977933">
        <w:trPr>
          <w:trHeight w:val="447"/>
        </w:trPr>
        <w:tc>
          <w:tcPr>
            <w:tcW w:w="2075" w:type="dxa"/>
          </w:tcPr>
          <w:p w:rsidR="00C472E6" w:rsidRPr="00E751F5" w:rsidRDefault="00C472E6" w:rsidP="00977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C472E6" w:rsidRPr="002D56A7" w:rsidRDefault="00E9195D" w:rsidP="00977933">
            <w:pPr>
              <w:spacing w:after="0"/>
            </w:pPr>
            <w:r w:rsidRPr="00E9195D">
              <w:rPr>
                <w:noProof/>
              </w:rPr>
              <w:t>f_TC_11_3_1_NR5GC_IMS1</w:t>
            </w:r>
          </w:p>
        </w:tc>
      </w:tr>
      <w:tr w:rsidR="00C472E6" w:rsidRPr="004A6B5A" w:rsidTr="00A86E38">
        <w:trPr>
          <w:trHeight w:val="437"/>
        </w:trPr>
        <w:tc>
          <w:tcPr>
            <w:tcW w:w="2075" w:type="dxa"/>
          </w:tcPr>
          <w:p w:rsidR="00C472E6" w:rsidRPr="00E751F5" w:rsidRDefault="00C472E6" w:rsidP="00977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C472E6" w:rsidRPr="00FE7295" w:rsidRDefault="005930E6" w:rsidP="005930E6">
            <w:pPr>
              <w:pStyle w:val="af3"/>
              <w:numPr>
                <w:ilvl w:val="0"/>
                <w:numId w:val="7"/>
              </w:numPr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missed a trigger to start </w:t>
            </w:r>
            <w:r w:rsidRPr="005930E6">
              <w:rPr>
                <w:noProof/>
                <w:lang w:eastAsia="zh-CN"/>
              </w:rPr>
              <w:t>add voice QoS</w:t>
            </w:r>
            <w:r>
              <w:rPr>
                <w:rFonts w:hint="eastAsia"/>
                <w:noProof/>
                <w:lang w:eastAsia="zh-CN"/>
              </w:rPr>
              <w:t xml:space="preserve"> for step 18 on NR5GC PTC.</w:t>
            </w:r>
          </w:p>
        </w:tc>
      </w:tr>
      <w:tr w:rsidR="00C472E6" w:rsidTr="00A86E38">
        <w:trPr>
          <w:trHeight w:val="429"/>
        </w:trPr>
        <w:tc>
          <w:tcPr>
            <w:tcW w:w="2075" w:type="dxa"/>
          </w:tcPr>
          <w:p w:rsidR="00C472E6" w:rsidRPr="00E751F5" w:rsidRDefault="00C472E6" w:rsidP="00977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C472E6" w:rsidRPr="0076267E" w:rsidRDefault="006B2167" w:rsidP="006B216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dd </w:t>
            </w:r>
            <w:r w:rsidRPr="00913976">
              <w:rPr>
                <w:rFonts w:ascii="Times New Roman" w:hAnsi="Times New Roman"/>
                <w:noProof/>
                <w:lang w:eastAsia="zh-CN"/>
              </w:rPr>
              <w:t>f_IMS_IPCAN_SendCoOrdMsg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after </w:t>
            </w:r>
            <w:r w:rsidRPr="006B2167">
              <w:rPr>
                <w:rFonts w:ascii="Times New Roman" w:hAnsi="Times New Roman"/>
                <w:noProof/>
                <w:lang w:eastAsia="zh-CN"/>
              </w:rPr>
              <w:t xml:space="preserve">Step 3 </w:t>
            </w:r>
            <w:r>
              <w:rPr>
                <w:rFonts w:ascii="Times New Roman" w:hAnsi="Times New Roman"/>
                <w:noProof/>
                <w:lang w:eastAsia="zh-CN"/>
              </w:rPr>
              <w:t>–</w:t>
            </w:r>
            <w:r w:rsidRPr="006B2167">
              <w:rPr>
                <w:rFonts w:ascii="Times New Roman" w:hAnsi="Times New Roman"/>
                <w:noProof/>
                <w:lang w:eastAsia="zh-CN"/>
              </w:rPr>
              <w:t xml:space="preserve"> 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on IMS PTC.</w:t>
            </w:r>
          </w:p>
        </w:tc>
      </w:tr>
      <w:tr w:rsidR="00C472E6" w:rsidTr="00977933">
        <w:tc>
          <w:tcPr>
            <w:tcW w:w="2075" w:type="dxa"/>
          </w:tcPr>
          <w:p w:rsidR="00C472E6" w:rsidRPr="00E751F5" w:rsidRDefault="00C472E6" w:rsidP="00977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C472E6" w:rsidRPr="00D91406" w:rsidRDefault="00E9195D" w:rsidP="00977933">
            <w:pPr>
              <w:spacing w:after="0"/>
              <w:rPr>
                <w:noProof/>
              </w:rPr>
            </w:pPr>
            <w:r w:rsidRPr="00E9195D">
              <w:rPr>
                <w:noProof/>
              </w:rPr>
              <w:t>UAC_NR5GC_IMS.ttcn</w:t>
            </w:r>
          </w:p>
        </w:tc>
      </w:tr>
      <w:tr w:rsidR="00C472E6" w:rsidRPr="00E751F5" w:rsidTr="00977933">
        <w:tc>
          <w:tcPr>
            <w:tcW w:w="2075" w:type="dxa"/>
          </w:tcPr>
          <w:p w:rsidR="00C472E6" w:rsidRPr="00E751F5" w:rsidRDefault="00C472E6" w:rsidP="00977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C472E6" w:rsidRPr="00E751F5" w:rsidRDefault="00C472E6" w:rsidP="00977933">
            <w:pPr>
              <w:rPr>
                <w:rFonts w:ascii="Arial" w:hAnsi="Arial"/>
                <w:highlight w:val="cyan"/>
              </w:rPr>
            </w:pPr>
          </w:p>
        </w:tc>
      </w:tr>
    </w:tbl>
    <w:p w:rsidR="00C472E6" w:rsidRPr="007015EF" w:rsidRDefault="00C472E6" w:rsidP="00C472E6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472E6" w:rsidTr="00977933">
        <w:tc>
          <w:tcPr>
            <w:tcW w:w="9855" w:type="dxa"/>
            <w:shd w:val="clear" w:color="auto" w:fill="auto"/>
          </w:tcPr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f_TC_11_3_1_NR5GC_IMS1()runs on IMS_PTC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f_IMS_PTC_Init(PDN_1);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f_IMS_IPCAN_SendCoOrdMsg(IPCAN);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f_IMS_Registration();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f_IMS_IPCAN_SendCoOrdMsg(IPCAN);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18-28" siclog@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Step3 to step13 from test procedure for IMS MO speech call establishment as described in TS 38.508-1 [4] Table 4.9.15.2.2-1 take place,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if(not pc_Preconditions) {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//IF the UE was configured to not use preconditions THEN steps 2-5 of Annex A.4.2 of TS 34.229-5 [47] take place.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v_InviteRequestWithSdp := f_IMS_MOCallSetup_NR5GC_A_4_2_Step1();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@siclog "Step 3 - 6" siclog@             100 Trying, 183 Session Progress, PRACK, 200 OK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f_IMS_MOCallSetup_NR5GC_A_4_2_Step2_5(v_InviteRequestWithSdp);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else{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//ELSE steps 2-5 of Annex A.4.1 of TS 34.229-5 [47] take place.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//Steps 1 subclause A.4.1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v_InviteRequestWithSdp := f_IMS_MOCallSetup_NR5GC_A_4_1_Step1();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//Steps 2 to 5 of subclause A.4.1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f_IMS_MOCallSetup_NR5GC_A_4_1_Step2_5(v_InviteRequestWithSdp);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f_IMS_IPCAN_WaitForTrigger(IPCAN);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if(not pc_Preconditions) {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f_IMS_MOCallSetup_NR5GC_A_4_2_Step6(v_InviteRequestWithSdp);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@siclog "Step 8 - 9" siclog@             200 OK, ACK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f_IMS_MOCallSetup_Send200OK_ReceiveACK(v_InviteRequestWithSdp);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else{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//v_ContactUrlSS := f_MessageHeader_GetContactSipUrl(v_MessageHeader183);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f_IMS_MOCallSetup_NR5GC_A_4_1_Step6_12(v_InviteRequestWithSdp);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f_IMS_IPCAN_SendCoOrdMsg(IPCAN);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f_IMS_IPCAN_WaitForTrigger(IPCAN);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29-30" siclog@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//Steps 1-2 from test procedure for test procedure for IMS MO speech call release as described in TS 38.508-1 [4] Table 4.9.17.2.2-1 take place,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f_IMS_CallReleaseMO(v_InviteRequestWithSdp.Invite);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f_IMS_IPCAN_SendCoOrdMsg(IPCAN);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f_IMS_IPCAN_WaitForTrigger(IPCAN);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//@siclog "Steps 42-49" siclog@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//Steps 9-16 of generic procedure for MO SMS as per 38.508-1 steps 9-16, corresponding to (steps 1-8) 34.229-5 cl. A.13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f_IMS_NR5GC_MO_SMS_Steps9_16 ();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f_IMS_IPCAN_SendCoOrdMsg(IPCAN);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f_IMS_IpcanReleaseWithOptionalDeregistration();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C472E6" w:rsidRDefault="00C472E6" w:rsidP="00C472E6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C472E6" w:rsidRPr="007015EF" w:rsidRDefault="00C472E6" w:rsidP="00C472E6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472E6" w:rsidTr="00977933">
        <w:tc>
          <w:tcPr>
            <w:tcW w:w="9855" w:type="dxa"/>
            <w:shd w:val="clear" w:color="auto" w:fill="auto"/>
          </w:tcPr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f_TC_11_3_1_NR5GC_IMS1()runs on IMS_PTC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{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ab/>
              <w:t xml:space="preserve">  var IMS_InviteRequestWithSdp_Type v_InviteRequestWithSdp;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f_IMS_PTC_Init(PDN_1);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f_IMS_IPCAN_SendCoOrdMsg(IPCAN);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f_IMS_Registration();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f_IMS_IPCAN_SendCoOrdMsg(IPCAN);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18-28" siclog@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 Step3 to step13 from test procedure for IMS MO speech call establishment as described in TS 38.508-1 [4] Table 4.9.15.2.2-1 take place,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if(not pc_Preconditions) {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//IF the UE was configured to not use preconditions THEN steps 2-5 of Annex A.4.2 of TS 34.229-5 [47] take place.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v_InviteRequestWithSdp := f_IMS_MOCallSetup_NR5GC_A_4_2_Step1();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@siclog "Step 3 - 6" siclog@             100 Trying, 183 Session Progress, PRACK, 200 OK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f_IMS_MOCallSetup_NR5GC_A_4_2_Step2_5(v_InviteRequestWithSdp);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}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else{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//ELSE steps 2-5 of Annex A.4.1 of TS 34.229-5 [47] take place.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//Steps 1 subclause A.4.1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v_InviteRequestWithSdp := f_IMS_MOCallSetup_NR5GC_A_4_1_Step1();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//Steps 2 to 5 of subclause A.4.1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f_IMS_MOCallSetup_NR5GC_A_4_1_Step2_5(v_InviteRequestWithSdp);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}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ab/>
              <w:t xml:space="preserve">  </w:t>
            </w:r>
            <w:r w:rsidRPr="00C472E6">
              <w:rPr>
                <w:noProof/>
                <w:highlight w:val="yellow"/>
              </w:rPr>
              <w:t>f_IMS_IPCAN_SendCoOrdMsg(IPCAN);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f_IMS_IPCAN_WaitForTrigger(IPCAN);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if(not pc_Preconditions) {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f_IMS_MOCallSetup_NR5GC_A_4_2_Step6(v_InviteRequestWithSdp);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@siclog "Step 8 - 9" siclog@             200 OK, ACK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f_IMS_MOCallSetup_Send200OK_ReceiveACK(v_InviteRequestWithSdp);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}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 else{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//v_ContactUrlSS := f_MessageHeader_GetContactSipUrl(v_MessageHeader183);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f_IMS_MOCallSetup_NR5GC_A_4_1_Step6_12(v_InviteRequestWithSdp);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}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f_IMS_IPCAN_SendCoOrdMsg(IPCAN);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f_IMS_IPCAN_WaitForTrigger(IPCAN);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//@siclog "Steps 29-30" siclog@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//Steps 1-2 from test procedure for test procedure for IMS MO speech call release as described in TS 38.508-1 [4] Table 4.9.17.2.2-1 take place,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f_IMS_CallReleaseMO(v_InviteRequestWithSdp.Invite);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f_IMS_IPCAN_SendCoOrdMsg(IPCAN);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f_IMS_IPCAN_WaitForTrigger(IPCAN);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//@siclog "Steps 42-49" siclog@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 //Steps 9-16 of generic procedure for MO SMS as per 38.508-1 steps 9-16, corresponding to (steps 1-8) 34.229-5 cl. A.13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f_IMS_NR5GC_MO_SMS_Steps9_16 ();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f_IMS_IPCAN_SendCoOrdMsg(IPCAN);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f_IMS_IpcanReleaseWithOptionalDeregistration();</w:t>
            </w:r>
          </w:p>
          <w:p w:rsidR="00C472E6" w:rsidRDefault="00C472E6" w:rsidP="00C472E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</w:p>
          <w:p w:rsidR="00C472E6" w:rsidRDefault="00C472E6" w:rsidP="00C472E6">
            <w:pPr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</w:tc>
      </w:tr>
    </w:tbl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88138979"/>
      <w:r w:rsidRPr="00854C55">
        <w:rPr>
          <w:rFonts w:cs="Arial"/>
          <w:b/>
        </w:rPr>
        <w:lastRenderedPageBreak/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7"/>
    </w:p>
    <w:p w:rsidR="003A22C0" w:rsidRDefault="000A4A26" w:rsidP="003A22C0">
      <w:pPr>
        <w:rPr>
          <w:rFonts w:cs="Arial"/>
          <w:color w:val="000000"/>
          <w:lang w:eastAsia="zh-CN"/>
        </w:rPr>
      </w:pPr>
      <w:proofErr w:type="gramStart"/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C472E6">
        <w:rPr>
          <w:rFonts w:cs="Arial" w:hint="eastAsia"/>
          <w:color w:val="000000"/>
          <w:lang w:eastAsia="zh-CN"/>
        </w:rPr>
        <w:t>41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  <w:proofErr w:type="gramEnd"/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88138980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</w:p>
    <w:p w:rsidR="008E5C6A" w:rsidRPr="0015420E" w:rsidRDefault="00272444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88138981"/>
      <w:proofErr w:type="spellStart"/>
      <w:r>
        <w:rPr>
          <w:rFonts w:cs="Arial" w:hint="eastAsia"/>
          <w:b/>
          <w:lang w:eastAsia="zh-CN"/>
        </w:rPr>
        <w:t>HiSilicon</w:t>
      </w:r>
      <w:proofErr w:type="spellEnd"/>
      <w:r>
        <w:rPr>
          <w:rFonts w:cs="Arial" w:hint="eastAsia"/>
          <w:b/>
          <w:lang w:eastAsia="zh-CN"/>
        </w:rPr>
        <w:t xml:space="preserve"> </w:t>
      </w:r>
      <w:proofErr w:type="spellStart"/>
      <w:r>
        <w:rPr>
          <w:rFonts w:cs="Arial" w:hint="eastAsia"/>
          <w:b/>
          <w:lang w:eastAsia="zh-CN"/>
        </w:rPr>
        <w:t>Balong</w:t>
      </w:r>
      <w:proofErr w:type="spellEnd"/>
      <w:r>
        <w:rPr>
          <w:rFonts w:cs="Arial" w:hint="eastAsia"/>
          <w:b/>
          <w:lang w:eastAsia="zh-CN"/>
        </w:rPr>
        <w:t xml:space="preserve"> 5000</w:t>
      </w:r>
      <w:bookmarkEnd w:id="22"/>
    </w:p>
    <w:p w:rsidR="008E5C6A" w:rsidRDefault="0015420E" w:rsidP="008E5C6A">
      <w:pPr>
        <w:rPr>
          <w:rFonts w:cs="Arial"/>
          <w:lang w:eastAsia="zh-CN"/>
        </w:rPr>
      </w:pPr>
      <w:r>
        <w:rPr>
          <w:rFonts w:cs="Arial"/>
          <w:lang w:eastAsia="zh-CN"/>
        </w:rPr>
        <w:t>T</w:t>
      </w:r>
      <w:r>
        <w:rPr>
          <w:rFonts w:cs="Arial" w:hint="eastAsia"/>
          <w:lang w:eastAsia="zh-CN"/>
        </w:rPr>
        <w:t xml:space="preserve">he </w:t>
      </w:r>
      <w:proofErr w:type="spellStart"/>
      <w:r w:rsidR="00272444">
        <w:rPr>
          <w:rFonts w:cs="Arial"/>
          <w:b/>
          <w:lang w:eastAsia="zh-CN"/>
        </w:rPr>
        <w:t>HiSilicon</w:t>
      </w:r>
      <w:proofErr w:type="spellEnd"/>
      <w:r w:rsidR="00272444">
        <w:rPr>
          <w:rFonts w:cs="Arial"/>
          <w:b/>
          <w:lang w:eastAsia="zh-CN"/>
        </w:rPr>
        <w:t xml:space="preserve"> </w:t>
      </w:r>
      <w:proofErr w:type="spellStart"/>
      <w:r w:rsidR="00272444">
        <w:rPr>
          <w:rFonts w:cs="Arial"/>
          <w:b/>
          <w:lang w:eastAsia="zh-CN"/>
        </w:rPr>
        <w:t>Balong</w:t>
      </w:r>
      <w:proofErr w:type="spellEnd"/>
      <w:r w:rsidR="00272444">
        <w:rPr>
          <w:rFonts w:cs="Arial"/>
          <w:b/>
          <w:lang w:eastAsia="zh-CN"/>
        </w:rPr>
        <w:t xml:space="preserve"> 5000</w:t>
      </w:r>
      <w:r w:rsidR="008E5C6A">
        <w:rPr>
          <w:rFonts w:cs="Arial"/>
        </w:rPr>
        <w:t xml:space="preserve"> passed this test case on </w:t>
      </w:r>
      <w:proofErr w:type="spellStart"/>
      <w:r w:rsidR="008E5C6A">
        <w:rPr>
          <w:rFonts w:ascii="Arial" w:hAnsi="Arial"/>
          <w:b/>
          <w:lang w:eastAsia="zh-CN"/>
        </w:rPr>
        <w:t>Datang</w:t>
      </w:r>
      <w:proofErr w:type="spellEnd"/>
      <w:r w:rsidR="008E5C6A">
        <w:rPr>
          <w:rFonts w:ascii="Arial" w:hAnsi="Arial"/>
          <w:b/>
          <w:lang w:eastAsia="zh-CN"/>
        </w:rPr>
        <w:t xml:space="preserve"> </w:t>
      </w:r>
      <w:proofErr w:type="spellStart"/>
      <w:r w:rsidR="008E5C6A">
        <w:rPr>
          <w:rFonts w:ascii="Arial" w:hAnsi="Arial"/>
          <w:b/>
          <w:lang w:eastAsia="zh-CN"/>
        </w:rPr>
        <w:t>LinkTester</w:t>
      </w:r>
      <w:proofErr w:type="spellEnd"/>
      <w:r w:rsidR="008E5C6A">
        <w:rPr>
          <w:rFonts w:ascii="Arial" w:hAnsi="Arial"/>
          <w:b/>
          <w:lang w:eastAsia="zh-CN"/>
        </w:rPr>
        <w:t xml:space="preserve"> 5G Protocol Conformance Test System ECT9610</w:t>
      </w:r>
      <w:r w:rsidR="008E5C6A">
        <w:rPr>
          <w:rFonts w:cs="Arial"/>
        </w:rPr>
        <w:t>. The documentation below is enclosed as evidence of the successful test case run [1]:</w:t>
      </w:r>
    </w:p>
    <w:p w:rsidR="001F4BC1" w:rsidRPr="00F577B4" w:rsidRDefault="008E5C6A" w:rsidP="00000D61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F577B4">
        <w:rPr>
          <w:rFonts w:cs="Arial"/>
        </w:rPr>
        <w:br/>
      </w:r>
      <w:r w:rsidRPr="00F577B4">
        <w:rPr>
          <w:rFonts w:ascii="Calibri" w:hAnsi="Calibri" w:cs="Calibri"/>
          <w:sz w:val="22"/>
        </w:rPr>
        <w:t xml:space="preserve">\ </w:t>
      </w:r>
      <w:r w:rsidR="00FA7D75" w:rsidRPr="00FA7D75">
        <w:rPr>
          <w:rFonts w:ascii="Calibri" w:hAnsi="Calibri" w:cs="Calibri"/>
          <w:sz w:val="22"/>
        </w:rPr>
        <w:t>TC_</w:t>
      </w:r>
      <w:r w:rsidR="00272444">
        <w:rPr>
          <w:rFonts w:ascii="Calibri" w:hAnsi="Calibri" w:cs="Calibri"/>
          <w:sz w:val="22"/>
        </w:rPr>
        <w:t>11_3_1</w:t>
      </w:r>
      <w:r w:rsidR="00FA7D75" w:rsidRPr="00FA7D75">
        <w:rPr>
          <w:rFonts w:ascii="Calibri" w:hAnsi="Calibri" w:cs="Calibri"/>
          <w:sz w:val="22"/>
        </w:rPr>
        <w:t>_NR5GC_N</w:t>
      </w:r>
      <w:r w:rsidR="00C472E6">
        <w:rPr>
          <w:rFonts w:ascii="Calibri" w:hAnsi="Calibri" w:cs="Calibri" w:hint="eastAsia"/>
          <w:sz w:val="22"/>
          <w:lang w:eastAsia="zh-CN"/>
        </w:rPr>
        <w:t>41</w:t>
      </w:r>
      <w:r w:rsidR="00FA7D75" w:rsidRPr="00FA7D75">
        <w:rPr>
          <w:rFonts w:ascii="Calibri" w:hAnsi="Calibri" w:cs="Calibri"/>
          <w:sz w:val="22"/>
        </w:rPr>
        <w:t>.log</w:t>
      </w:r>
    </w:p>
    <w:p w:rsidR="008E5C6A" w:rsidRPr="00F577B4" w:rsidRDefault="008E5C6A" w:rsidP="00000D61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 w:rsidRPr="00F577B4">
        <w:rPr>
          <w:b/>
        </w:rPr>
        <w:t>PIXCIT settings used</w:t>
      </w:r>
      <w:r w:rsidRPr="00F577B4">
        <w:rPr>
          <w:rFonts w:hint="eastAsia"/>
          <w:b/>
          <w:lang w:eastAsia="zh-CN"/>
        </w:rPr>
        <w:t>:</w:t>
      </w:r>
      <w:r w:rsidRPr="00F577B4">
        <w:rPr>
          <w:rFonts w:cs="Arial"/>
          <w:b/>
        </w:rPr>
        <w:br/>
      </w:r>
      <w:r w:rsidRPr="00F577B4">
        <w:rPr>
          <w:rFonts w:ascii="Calibri" w:hAnsi="Calibri" w:cs="Calibri"/>
          <w:sz w:val="22"/>
        </w:rPr>
        <w:t xml:space="preserve">\ </w:t>
      </w:r>
      <w:r w:rsidR="00C472E6" w:rsidRPr="00C472E6">
        <w:rPr>
          <w:rFonts w:ascii="Calibri" w:hAnsi="Calibri" w:cs="Calibri"/>
          <w:sz w:val="22"/>
        </w:rPr>
        <w:t>Pics(Hisilicon-IRAT)</w:t>
      </w:r>
      <w:r w:rsidR="000559B5" w:rsidRPr="00F577B4">
        <w:rPr>
          <w:rFonts w:ascii="Calibri" w:hAnsi="Calibri" w:cs="Calibri"/>
          <w:sz w:val="22"/>
        </w:rPr>
        <w:t>.xml</w:t>
      </w:r>
    </w:p>
    <w:p w:rsidR="005150E2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C472E6" w:rsidRPr="00C472E6">
        <w:rPr>
          <w:rFonts w:ascii="Calibri" w:hAnsi="Calibri" w:cs="Calibri"/>
          <w:sz w:val="22"/>
        </w:rPr>
        <w:t>Pixit(</w:t>
      </w:r>
      <w:proofErr w:type="gramEnd"/>
      <w:r w:rsidR="00C472E6" w:rsidRPr="00C472E6">
        <w:rPr>
          <w:rFonts w:ascii="Calibri" w:hAnsi="Calibri" w:cs="Calibri"/>
          <w:sz w:val="22"/>
        </w:rPr>
        <w:t>TC_11_3_1_NR5GC)</w:t>
      </w:r>
      <w:r w:rsidR="000559B5" w:rsidRPr="000559B5">
        <w:rPr>
          <w:rFonts w:ascii="Calibri" w:hAnsi="Calibri" w:cs="Calibri"/>
          <w:sz w:val="22"/>
        </w:rPr>
        <w:t>.xml</w:t>
      </w:r>
    </w:p>
    <w:p w:rsidR="001F4BC1" w:rsidRPr="008E5C6A" w:rsidRDefault="001F4BC1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</w:p>
    <w:p w:rsidR="003A22C0" w:rsidRPr="002D362B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88138982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:rsidTr="00E139D5">
        <w:trPr>
          <w:trHeight w:val="249"/>
        </w:trPr>
        <w:tc>
          <w:tcPr>
            <w:tcW w:w="775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:rsidR="003A22C0" w:rsidRPr="00C8354F" w:rsidRDefault="008E5C6A" w:rsidP="00941A0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0C496E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941A0A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659</w:t>
            </w:r>
            <w:bookmarkStart w:id="27" w:name="_GoBack"/>
            <w:bookmarkEnd w:id="27"/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272444">
              <w:rPr>
                <w:rFonts w:ascii="Calibri" w:hAnsi="Calibri" w:cs="Calibri" w:hint="eastAsia"/>
                <w:sz w:val="22"/>
                <w:lang w:eastAsia="zh-CN"/>
              </w:rPr>
              <w:t>11.3.1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:rsidR="001E41F3" w:rsidRDefault="001E41F3" w:rsidP="00603F4B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2FF" w:rsidRDefault="00D662FF">
      <w:r>
        <w:separator/>
      </w:r>
    </w:p>
  </w:endnote>
  <w:endnote w:type="continuationSeparator" w:id="0">
    <w:p w:rsidR="00D662FF" w:rsidRDefault="00D66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2FF" w:rsidRDefault="00D662FF">
      <w:r>
        <w:separator/>
      </w:r>
    </w:p>
  </w:footnote>
  <w:footnote w:type="continuationSeparator" w:id="0">
    <w:p w:rsidR="00D662FF" w:rsidRDefault="00D66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D96" w:rsidRDefault="00D46D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D96" w:rsidRDefault="00D46D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D96" w:rsidRDefault="00D46D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D96" w:rsidRDefault="00D46D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2032D2C"/>
    <w:multiLevelType w:val="hybridMultilevel"/>
    <w:tmpl w:val="69D48A84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335647"/>
    <w:multiLevelType w:val="hybridMultilevel"/>
    <w:tmpl w:val="69D48A84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DB25207"/>
    <w:multiLevelType w:val="hybridMultilevel"/>
    <w:tmpl w:val="2D1AB300"/>
    <w:lvl w:ilvl="0" w:tplc="31366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C622F79"/>
    <w:multiLevelType w:val="hybridMultilevel"/>
    <w:tmpl w:val="2D1AB300"/>
    <w:lvl w:ilvl="0" w:tplc="31366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1C14017"/>
    <w:multiLevelType w:val="hybridMultilevel"/>
    <w:tmpl w:val="11925AAE"/>
    <w:lvl w:ilvl="0" w:tplc="D5EEC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61"/>
    <w:rsid w:val="000011C2"/>
    <w:rsid w:val="00010A60"/>
    <w:rsid w:val="00011E52"/>
    <w:rsid w:val="00015E18"/>
    <w:rsid w:val="00022434"/>
    <w:rsid w:val="00022E4A"/>
    <w:rsid w:val="000248B5"/>
    <w:rsid w:val="000271FA"/>
    <w:rsid w:val="000316E0"/>
    <w:rsid w:val="000326C8"/>
    <w:rsid w:val="00032AD9"/>
    <w:rsid w:val="00036E36"/>
    <w:rsid w:val="00050A91"/>
    <w:rsid w:val="00050E0E"/>
    <w:rsid w:val="000545B2"/>
    <w:rsid w:val="00054FBD"/>
    <w:rsid w:val="000559B5"/>
    <w:rsid w:val="00056B02"/>
    <w:rsid w:val="000617E1"/>
    <w:rsid w:val="00063BFA"/>
    <w:rsid w:val="000673EF"/>
    <w:rsid w:val="00073DD9"/>
    <w:rsid w:val="00077F05"/>
    <w:rsid w:val="000859E5"/>
    <w:rsid w:val="000866A4"/>
    <w:rsid w:val="00090F63"/>
    <w:rsid w:val="00094F91"/>
    <w:rsid w:val="00096A1E"/>
    <w:rsid w:val="000970E3"/>
    <w:rsid w:val="000A4A26"/>
    <w:rsid w:val="000A6394"/>
    <w:rsid w:val="000B4564"/>
    <w:rsid w:val="000B6F5A"/>
    <w:rsid w:val="000B7FED"/>
    <w:rsid w:val="000C038A"/>
    <w:rsid w:val="000C496E"/>
    <w:rsid w:val="000C6598"/>
    <w:rsid w:val="000D44B3"/>
    <w:rsid w:val="000E0380"/>
    <w:rsid w:val="000E4F99"/>
    <w:rsid w:val="000E70AC"/>
    <w:rsid w:val="000F0519"/>
    <w:rsid w:val="000F15E5"/>
    <w:rsid w:val="001066E3"/>
    <w:rsid w:val="001067DD"/>
    <w:rsid w:val="00111502"/>
    <w:rsid w:val="001133B9"/>
    <w:rsid w:val="00121646"/>
    <w:rsid w:val="00123B59"/>
    <w:rsid w:val="00142C5B"/>
    <w:rsid w:val="00144D42"/>
    <w:rsid w:val="00145D43"/>
    <w:rsid w:val="001516D5"/>
    <w:rsid w:val="0015420E"/>
    <w:rsid w:val="00163924"/>
    <w:rsid w:val="00172C67"/>
    <w:rsid w:val="00174EF1"/>
    <w:rsid w:val="00177F75"/>
    <w:rsid w:val="001837CE"/>
    <w:rsid w:val="00192C46"/>
    <w:rsid w:val="00196081"/>
    <w:rsid w:val="0019740A"/>
    <w:rsid w:val="001A08B3"/>
    <w:rsid w:val="001A09A3"/>
    <w:rsid w:val="001A227C"/>
    <w:rsid w:val="001A3CC5"/>
    <w:rsid w:val="001A433F"/>
    <w:rsid w:val="001A4BC2"/>
    <w:rsid w:val="001A5507"/>
    <w:rsid w:val="001A7B60"/>
    <w:rsid w:val="001B3773"/>
    <w:rsid w:val="001B52F0"/>
    <w:rsid w:val="001B7A65"/>
    <w:rsid w:val="001C4AD3"/>
    <w:rsid w:val="001D1E2B"/>
    <w:rsid w:val="001D3281"/>
    <w:rsid w:val="001E0852"/>
    <w:rsid w:val="001E41F3"/>
    <w:rsid w:val="001F4BC1"/>
    <w:rsid w:val="0020488D"/>
    <w:rsid w:val="00207D42"/>
    <w:rsid w:val="00210507"/>
    <w:rsid w:val="002118AB"/>
    <w:rsid w:val="002160BA"/>
    <w:rsid w:val="00221FDA"/>
    <w:rsid w:val="00222B83"/>
    <w:rsid w:val="002370C5"/>
    <w:rsid w:val="00237EB3"/>
    <w:rsid w:val="00244372"/>
    <w:rsid w:val="00247475"/>
    <w:rsid w:val="0026004D"/>
    <w:rsid w:val="00262A94"/>
    <w:rsid w:val="002640DD"/>
    <w:rsid w:val="00265A43"/>
    <w:rsid w:val="002714F0"/>
    <w:rsid w:val="00271A23"/>
    <w:rsid w:val="00272444"/>
    <w:rsid w:val="002726CB"/>
    <w:rsid w:val="00275D12"/>
    <w:rsid w:val="00284FEB"/>
    <w:rsid w:val="002860C4"/>
    <w:rsid w:val="00292477"/>
    <w:rsid w:val="002A07B4"/>
    <w:rsid w:val="002A6D31"/>
    <w:rsid w:val="002B27CE"/>
    <w:rsid w:val="002B5741"/>
    <w:rsid w:val="002C0422"/>
    <w:rsid w:val="002D362B"/>
    <w:rsid w:val="002D5454"/>
    <w:rsid w:val="002E472E"/>
    <w:rsid w:val="002F5253"/>
    <w:rsid w:val="00304964"/>
    <w:rsid w:val="00305409"/>
    <w:rsid w:val="00307B12"/>
    <w:rsid w:val="00311688"/>
    <w:rsid w:val="00314FAA"/>
    <w:rsid w:val="00317F09"/>
    <w:rsid w:val="00320BC8"/>
    <w:rsid w:val="00327943"/>
    <w:rsid w:val="00327CED"/>
    <w:rsid w:val="00343F7B"/>
    <w:rsid w:val="00344D50"/>
    <w:rsid w:val="00345FDB"/>
    <w:rsid w:val="00352062"/>
    <w:rsid w:val="003609EF"/>
    <w:rsid w:val="0036231A"/>
    <w:rsid w:val="00365387"/>
    <w:rsid w:val="0036757A"/>
    <w:rsid w:val="00370B54"/>
    <w:rsid w:val="00374DD4"/>
    <w:rsid w:val="00375F92"/>
    <w:rsid w:val="0038250F"/>
    <w:rsid w:val="00391DA2"/>
    <w:rsid w:val="00392266"/>
    <w:rsid w:val="003A0BE7"/>
    <w:rsid w:val="003A22C0"/>
    <w:rsid w:val="003A3C72"/>
    <w:rsid w:val="003A3CA7"/>
    <w:rsid w:val="003B1187"/>
    <w:rsid w:val="003C0432"/>
    <w:rsid w:val="003D0E5A"/>
    <w:rsid w:val="003D3D77"/>
    <w:rsid w:val="003D6C5E"/>
    <w:rsid w:val="003E1A36"/>
    <w:rsid w:val="003E2EFC"/>
    <w:rsid w:val="003E42C1"/>
    <w:rsid w:val="003F06D3"/>
    <w:rsid w:val="00400ADF"/>
    <w:rsid w:val="004010D2"/>
    <w:rsid w:val="00402298"/>
    <w:rsid w:val="00407804"/>
    <w:rsid w:val="00410371"/>
    <w:rsid w:val="004242F1"/>
    <w:rsid w:val="00436379"/>
    <w:rsid w:val="00456058"/>
    <w:rsid w:val="00457B35"/>
    <w:rsid w:val="004624D2"/>
    <w:rsid w:val="00465C28"/>
    <w:rsid w:val="00474D09"/>
    <w:rsid w:val="00477FB3"/>
    <w:rsid w:val="004803A5"/>
    <w:rsid w:val="00482CA8"/>
    <w:rsid w:val="004833D4"/>
    <w:rsid w:val="0048427C"/>
    <w:rsid w:val="004915B4"/>
    <w:rsid w:val="004915C6"/>
    <w:rsid w:val="004974BB"/>
    <w:rsid w:val="00497E4E"/>
    <w:rsid w:val="004A0047"/>
    <w:rsid w:val="004A0089"/>
    <w:rsid w:val="004A0EEA"/>
    <w:rsid w:val="004B2B8E"/>
    <w:rsid w:val="004B5695"/>
    <w:rsid w:val="004B73EF"/>
    <w:rsid w:val="004B75B7"/>
    <w:rsid w:val="004C5539"/>
    <w:rsid w:val="004C724F"/>
    <w:rsid w:val="004E40EA"/>
    <w:rsid w:val="004E45DC"/>
    <w:rsid w:val="004E6BC6"/>
    <w:rsid w:val="004F0C51"/>
    <w:rsid w:val="00512559"/>
    <w:rsid w:val="005140FF"/>
    <w:rsid w:val="005150E2"/>
    <w:rsid w:val="0051580D"/>
    <w:rsid w:val="0051675A"/>
    <w:rsid w:val="00522F60"/>
    <w:rsid w:val="005325DC"/>
    <w:rsid w:val="00535A6D"/>
    <w:rsid w:val="00541933"/>
    <w:rsid w:val="005421BA"/>
    <w:rsid w:val="005467A3"/>
    <w:rsid w:val="00547111"/>
    <w:rsid w:val="00552CFB"/>
    <w:rsid w:val="00553A82"/>
    <w:rsid w:val="00554BA7"/>
    <w:rsid w:val="00555535"/>
    <w:rsid w:val="005640B0"/>
    <w:rsid w:val="0057751A"/>
    <w:rsid w:val="00580410"/>
    <w:rsid w:val="00580A6E"/>
    <w:rsid w:val="0058618C"/>
    <w:rsid w:val="00586828"/>
    <w:rsid w:val="00592121"/>
    <w:rsid w:val="00592D74"/>
    <w:rsid w:val="005930E6"/>
    <w:rsid w:val="005A6337"/>
    <w:rsid w:val="005B3B8A"/>
    <w:rsid w:val="005B7A95"/>
    <w:rsid w:val="005D1873"/>
    <w:rsid w:val="005D2D39"/>
    <w:rsid w:val="005D3FF3"/>
    <w:rsid w:val="005D55BE"/>
    <w:rsid w:val="005D599F"/>
    <w:rsid w:val="005D7B2F"/>
    <w:rsid w:val="005E0249"/>
    <w:rsid w:val="005E2C44"/>
    <w:rsid w:val="005F009E"/>
    <w:rsid w:val="005F07C7"/>
    <w:rsid w:val="006010B5"/>
    <w:rsid w:val="00603F4B"/>
    <w:rsid w:val="00604160"/>
    <w:rsid w:val="00612DA2"/>
    <w:rsid w:val="00621188"/>
    <w:rsid w:val="00624D99"/>
    <w:rsid w:val="006257ED"/>
    <w:rsid w:val="00627A36"/>
    <w:rsid w:val="006348A1"/>
    <w:rsid w:val="006349B9"/>
    <w:rsid w:val="00634B2B"/>
    <w:rsid w:val="00634E02"/>
    <w:rsid w:val="00643C8F"/>
    <w:rsid w:val="00655A75"/>
    <w:rsid w:val="00657850"/>
    <w:rsid w:val="00663076"/>
    <w:rsid w:val="00664362"/>
    <w:rsid w:val="00665C47"/>
    <w:rsid w:val="00665E99"/>
    <w:rsid w:val="00673858"/>
    <w:rsid w:val="00676905"/>
    <w:rsid w:val="006851EA"/>
    <w:rsid w:val="00686A5E"/>
    <w:rsid w:val="006947F6"/>
    <w:rsid w:val="00695808"/>
    <w:rsid w:val="006B2167"/>
    <w:rsid w:val="006B3C17"/>
    <w:rsid w:val="006B423E"/>
    <w:rsid w:val="006B46FB"/>
    <w:rsid w:val="006B6D53"/>
    <w:rsid w:val="006C0165"/>
    <w:rsid w:val="006C3F93"/>
    <w:rsid w:val="006D11E8"/>
    <w:rsid w:val="006D2508"/>
    <w:rsid w:val="006D7862"/>
    <w:rsid w:val="006E21FB"/>
    <w:rsid w:val="006E7925"/>
    <w:rsid w:val="00703644"/>
    <w:rsid w:val="00717EBB"/>
    <w:rsid w:val="007203DD"/>
    <w:rsid w:val="0072140F"/>
    <w:rsid w:val="00743139"/>
    <w:rsid w:val="00743F06"/>
    <w:rsid w:val="00744FAA"/>
    <w:rsid w:val="0076267E"/>
    <w:rsid w:val="0077257A"/>
    <w:rsid w:val="007766F3"/>
    <w:rsid w:val="00776ADB"/>
    <w:rsid w:val="00777403"/>
    <w:rsid w:val="00777E55"/>
    <w:rsid w:val="00782EBC"/>
    <w:rsid w:val="00792342"/>
    <w:rsid w:val="007977A8"/>
    <w:rsid w:val="007B0030"/>
    <w:rsid w:val="007B0ED9"/>
    <w:rsid w:val="007B3D92"/>
    <w:rsid w:val="007B512A"/>
    <w:rsid w:val="007C2097"/>
    <w:rsid w:val="007C26FA"/>
    <w:rsid w:val="007C2732"/>
    <w:rsid w:val="007C4D76"/>
    <w:rsid w:val="007C6DDD"/>
    <w:rsid w:val="007D3DC4"/>
    <w:rsid w:val="007D6A07"/>
    <w:rsid w:val="007D6ACF"/>
    <w:rsid w:val="007E0915"/>
    <w:rsid w:val="007E7040"/>
    <w:rsid w:val="007F7259"/>
    <w:rsid w:val="008010DF"/>
    <w:rsid w:val="008040A8"/>
    <w:rsid w:val="00813314"/>
    <w:rsid w:val="00817C3D"/>
    <w:rsid w:val="00823AEF"/>
    <w:rsid w:val="00826A90"/>
    <w:rsid w:val="008279FA"/>
    <w:rsid w:val="00833BE5"/>
    <w:rsid w:val="008626E7"/>
    <w:rsid w:val="0086728E"/>
    <w:rsid w:val="00867A1D"/>
    <w:rsid w:val="00870310"/>
    <w:rsid w:val="00870EE7"/>
    <w:rsid w:val="00880D41"/>
    <w:rsid w:val="00883CB9"/>
    <w:rsid w:val="008863B9"/>
    <w:rsid w:val="00886492"/>
    <w:rsid w:val="00890B26"/>
    <w:rsid w:val="008952A7"/>
    <w:rsid w:val="00897835"/>
    <w:rsid w:val="008A40F5"/>
    <w:rsid w:val="008A45A6"/>
    <w:rsid w:val="008A4978"/>
    <w:rsid w:val="008A6258"/>
    <w:rsid w:val="008C119C"/>
    <w:rsid w:val="008C2BD5"/>
    <w:rsid w:val="008C48E7"/>
    <w:rsid w:val="008C6B11"/>
    <w:rsid w:val="008D5A46"/>
    <w:rsid w:val="008E5C6A"/>
    <w:rsid w:val="008E7813"/>
    <w:rsid w:val="008F01B7"/>
    <w:rsid w:val="008F1107"/>
    <w:rsid w:val="008F3789"/>
    <w:rsid w:val="008F686C"/>
    <w:rsid w:val="0091371A"/>
    <w:rsid w:val="00913976"/>
    <w:rsid w:val="009148DE"/>
    <w:rsid w:val="00915607"/>
    <w:rsid w:val="00915706"/>
    <w:rsid w:val="009162ED"/>
    <w:rsid w:val="009173B9"/>
    <w:rsid w:val="00920E43"/>
    <w:rsid w:val="00925E68"/>
    <w:rsid w:val="00935F8B"/>
    <w:rsid w:val="00937342"/>
    <w:rsid w:val="00937A5E"/>
    <w:rsid w:val="00941A0A"/>
    <w:rsid w:val="00941E30"/>
    <w:rsid w:val="00944375"/>
    <w:rsid w:val="00962985"/>
    <w:rsid w:val="00965620"/>
    <w:rsid w:val="0097739C"/>
    <w:rsid w:val="009777D9"/>
    <w:rsid w:val="0097790D"/>
    <w:rsid w:val="00980254"/>
    <w:rsid w:val="0098186D"/>
    <w:rsid w:val="00991B88"/>
    <w:rsid w:val="00993C1B"/>
    <w:rsid w:val="0099657B"/>
    <w:rsid w:val="009A1BA8"/>
    <w:rsid w:val="009A5753"/>
    <w:rsid w:val="009A579D"/>
    <w:rsid w:val="009A638E"/>
    <w:rsid w:val="009C2B70"/>
    <w:rsid w:val="009E3297"/>
    <w:rsid w:val="009E7035"/>
    <w:rsid w:val="009F734F"/>
    <w:rsid w:val="00A1055C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67D99"/>
    <w:rsid w:val="00A71352"/>
    <w:rsid w:val="00A75693"/>
    <w:rsid w:val="00A7671C"/>
    <w:rsid w:val="00A8048A"/>
    <w:rsid w:val="00A81CCA"/>
    <w:rsid w:val="00A84064"/>
    <w:rsid w:val="00A86E38"/>
    <w:rsid w:val="00A9037E"/>
    <w:rsid w:val="00A92963"/>
    <w:rsid w:val="00A935FE"/>
    <w:rsid w:val="00AA2CBC"/>
    <w:rsid w:val="00AB284D"/>
    <w:rsid w:val="00AB4BC7"/>
    <w:rsid w:val="00AB75B6"/>
    <w:rsid w:val="00AC3CB4"/>
    <w:rsid w:val="00AC5820"/>
    <w:rsid w:val="00AC7837"/>
    <w:rsid w:val="00AD0D45"/>
    <w:rsid w:val="00AD1CD8"/>
    <w:rsid w:val="00AE3A4A"/>
    <w:rsid w:val="00AE537C"/>
    <w:rsid w:val="00AF00C2"/>
    <w:rsid w:val="00AF0260"/>
    <w:rsid w:val="00B07E59"/>
    <w:rsid w:val="00B140C2"/>
    <w:rsid w:val="00B14E53"/>
    <w:rsid w:val="00B221C8"/>
    <w:rsid w:val="00B2377D"/>
    <w:rsid w:val="00B258BB"/>
    <w:rsid w:val="00B26FF6"/>
    <w:rsid w:val="00B3628B"/>
    <w:rsid w:val="00B4205E"/>
    <w:rsid w:val="00B42BFD"/>
    <w:rsid w:val="00B43375"/>
    <w:rsid w:val="00B4547E"/>
    <w:rsid w:val="00B54DAE"/>
    <w:rsid w:val="00B65D70"/>
    <w:rsid w:val="00B67B97"/>
    <w:rsid w:val="00B81CE9"/>
    <w:rsid w:val="00B8585C"/>
    <w:rsid w:val="00B9289E"/>
    <w:rsid w:val="00B968C8"/>
    <w:rsid w:val="00BA3EC5"/>
    <w:rsid w:val="00BA51D9"/>
    <w:rsid w:val="00BB1DE0"/>
    <w:rsid w:val="00BB323C"/>
    <w:rsid w:val="00BB5DFC"/>
    <w:rsid w:val="00BC48DA"/>
    <w:rsid w:val="00BC74A2"/>
    <w:rsid w:val="00BD1897"/>
    <w:rsid w:val="00BD279D"/>
    <w:rsid w:val="00BD6BB8"/>
    <w:rsid w:val="00BE15E3"/>
    <w:rsid w:val="00C2048B"/>
    <w:rsid w:val="00C24012"/>
    <w:rsid w:val="00C31031"/>
    <w:rsid w:val="00C3211A"/>
    <w:rsid w:val="00C321D2"/>
    <w:rsid w:val="00C406A8"/>
    <w:rsid w:val="00C43784"/>
    <w:rsid w:val="00C45D0C"/>
    <w:rsid w:val="00C462F9"/>
    <w:rsid w:val="00C472E6"/>
    <w:rsid w:val="00C50788"/>
    <w:rsid w:val="00C5236C"/>
    <w:rsid w:val="00C610C3"/>
    <w:rsid w:val="00C61269"/>
    <w:rsid w:val="00C6531F"/>
    <w:rsid w:val="00C65338"/>
    <w:rsid w:val="00C66BA2"/>
    <w:rsid w:val="00C75C4D"/>
    <w:rsid w:val="00C8354F"/>
    <w:rsid w:val="00C849A0"/>
    <w:rsid w:val="00C95985"/>
    <w:rsid w:val="00CA46DD"/>
    <w:rsid w:val="00CA7D2C"/>
    <w:rsid w:val="00CB44CC"/>
    <w:rsid w:val="00CC2A0A"/>
    <w:rsid w:val="00CC4DB3"/>
    <w:rsid w:val="00CC5026"/>
    <w:rsid w:val="00CC68D0"/>
    <w:rsid w:val="00CC6BDD"/>
    <w:rsid w:val="00CD7191"/>
    <w:rsid w:val="00CE372C"/>
    <w:rsid w:val="00CF0EE6"/>
    <w:rsid w:val="00CF17C9"/>
    <w:rsid w:val="00CF3441"/>
    <w:rsid w:val="00D032D2"/>
    <w:rsid w:val="00D03794"/>
    <w:rsid w:val="00D03F9A"/>
    <w:rsid w:val="00D0481B"/>
    <w:rsid w:val="00D0677B"/>
    <w:rsid w:val="00D06D51"/>
    <w:rsid w:val="00D24991"/>
    <w:rsid w:val="00D303D4"/>
    <w:rsid w:val="00D31793"/>
    <w:rsid w:val="00D34FE6"/>
    <w:rsid w:val="00D358EC"/>
    <w:rsid w:val="00D45104"/>
    <w:rsid w:val="00D46D96"/>
    <w:rsid w:val="00D47F22"/>
    <w:rsid w:val="00D50255"/>
    <w:rsid w:val="00D51F21"/>
    <w:rsid w:val="00D662FF"/>
    <w:rsid w:val="00D66520"/>
    <w:rsid w:val="00D66CDB"/>
    <w:rsid w:val="00D704B9"/>
    <w:rsid w:val="00D91406"/>
    <w:rsid w:val="00D94AD8"/>
    <w:rsid w:val="00DA4DC7"/>
    <w:rsid w:val="00DD0E35"/>
    <w:rsid w:val="00DE34CF"/>
    <w:rsid w:val="00DE7626"/>
    <w:rsid w:val="00DF0EAF"/>
    <w:rsid w:val="00DF36D2"/>
    <w:rsid w:val="00E02FD5"/>
    <w:rsid w:val="00E11E5F"/>
    <w:rsid w:val="00E133D4"/>
    <w:rsid w:val="00E139D5"/>
    <w:rsid w:val="00E13F3D"/>
    <w:rsid w:val="00E259B2"/>
    <w:rsid w:val="00E266B1"/>
    <w:rsid w:val="00E30489"/>
    <w:rsid w:val="00E31796"/>
    <w:rsid w:val="00E34898"/>
    <w:rsid w:val="00E4230D"/>
    <w:rsid w:val="00E42602"/>
    <w:rsid w:val="00E54423"/>
    <w:rsid w:val="00E65576"/>
    <w:rsid w:val="00E8505D"/>
    <w:rsid w:val="00E9195D"/>
    <w:rsid w:val="00E969C9"/>
    <w:rsid w:val="00E97BAF"/>
    <w:rsid w:val="00EB09B7"/>
    <w:rsid w:val="00EC51AC"/>
    <w:rsid w:val="00ED3756"/>
    <w:rsid w:val="00ED65E5"/>
    <w:rsid w:val="00ED6C5F"/>
    <w:rsid w:val="00EE1E2F"/>
    <w:rsid w:val="00EE4D7D"/>
    <w:rsid w:val="00EE5422"/>
    <w:rsid w:val="00EE7D7C"/>
    <w:rsid w:val="00EF094D"/>
    <w:rsid w:val="00EF0F1C"/>
    <w:rsid w:val="00EF5778"/>
    <w:rsid w:val="00F25D98"/>
    <w:rsid w:val="00F300FB"/>
    <w:rsid w:val="00F4085B"/>
    <w:rsid w:val="00F41C9A"/>
    <w:rsid w:val="00F46F12"/>
    <w:rsid w:val="00F5244D"/>
    <w:rsid w:val="00F56C42"/>
    <w:rsid w:val="00F577B4"/>
    <w:rsid w:val="00F7093E"/>
    <w:rsid w:val="00F7684F"/>
    <w:rsid w:val="00F82D35"/>
    <w:rsid w:val="00F84D41"/>
    <w:rsid w:val="00F92CA1"/>
    <w:rsid w:val="00F94D87"/>
    <w:rsid w:val="00F9616A"/>
    <w:rsid w:val="00F9718A"/>
    <w:rsid w:val="00F97772"/>
    <w:rsid w:val="00FA700E"/>
    <w:rsid w:val="00FA7D75"/>
    <w:rsid w:val="00FB365F"/>
    <w:rsid w:val="00FB3E90"/>
    <w:rsid w:val="00FB6386"/>
    <w:rsid w:val="00FB7807"/>
    <w:rsid w:val="00FD1BE3"/>
    <w:rsid w:val="00FE2457"/>
    <w:rsid w:val="00FE7295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enpengchong@datangmobile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AEDCD-BA3B-4DED-B1D6-619657561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12671</TotalTime>
  <Pages>9</Pages>
  <Words>2246</Words>
  <Characters>12804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15020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刘畅</cp:lastModifiedBy>
  <cp:revision>257</cp:revision>
  <cp:lastPrinted>1900-12-31T16:00:00Z</cp:lastPrinted>
  <dcterms:created xsi:type="dcterms:W3CDTF">2021-05-13T14:26:00Z</dcterms:created>
  <dcterms:modified xsi:type="dcterms:W3CDTF">2021-11-18T06:42:00Z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