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C6BB0" w14:textId="097D8150" w:rsidR="005E3A19" w:rsidRDefault="005E3A19" w:rsidP="005E3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</w:t>
        </w:r>
        <w:r w:rsidR="00797AC7">
          <w:rPr>
            <w:b/>
            <w:i/>
            <w:noProof/>
            <w:sz w:val="28"/>
          </w:rPr>
          <w:t>1</w:t>
        </w:r>
        <w:r w:rsidR="0045244E">
          <w:rPr>
            <w:b/>
            <w:i/>
            <w:noProof/>
            <w:sz w:val="28"/>
          </w:rPr>
          <w:t>526</w:t>
        </w:r>
      </w:fldSimple>
    </w:p>
    <w:p w14:paraId="029C3B66" w14:textId="77777777" w:rsidR="005E3A19" w:rsidRDefault="00C85745" w:rsidP="005E3A1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E3A19" w:rsidRPr="00BA51D9">
          <w:rPr>
            <w:b/>
            <w:noProof/>
            <w:sz w:val="24"/>
          </w:rPr>
          <w:t>Online</w:t>
        </w:r>
      </w:fldSimple>
      <w:r w:rsidR="005E3A19">
        <w:rPr>
          <w:b/>
          <w:noProof/>
          <w:sz w:val="24"/>
        </w:rPr>
        <w:t xml:space="preserve">, </w:t>
      </w:r>
      <w:r w:rsidR="00474DE1">
        <w:fldChar w:fldCharType="begin"/>
      </w:r>
      <w:r w:rsidR="00474DE1">
        <w:instrText xml:space="preserve"> DOCPROPERTY  Country  \* MERGEFORMAT </w:instrText>
      </w:r>
      <w:r w:rsidR="00474DE1">
        <w:fldChar w:fldCharType="end"/>
      </w:r>
      <w:r w:rsidR="005E3A19">
        <w:rPr>
          <w:b/>
          <w:noProof/>
          <w:sz w:val="24"/>
        </w:rPr>
        <w:t xml:space="preserve">, </w:t>
      </w:r>
      <w:fldSimple w:instr=" DOCPROPERTY  StartDate  \* MERGEFORMAT ">
        <w:r w:rsidR="005E3A19" w:rsidRPr="00BA51D9">
          <w:rPr>
            <w:b/>
            <w:noProof/>
            <w:sz w:val="24"/>
          </w:rPr>
          <w:t>7th Dec 2020</w:t>
        </w:r>
      </w:fldSimple>
      <w:r w:rsidR="005E3A19">
        <w:rPr>
          <w:b/>
          <w:noProof/>
          <w:sz w:val="24"/>
        </w:rPr>
        <w:t xml:space="preserve"> - </w:t>
      </w:r>
      <w:fldSimple w:instr=" DOCPROPERTY  EndDate  \* MERGEFORMAT ">
        <w:r w:rsidR="005E3A19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3A19" w14:paraId="033B059D" w14:textId="77777777" w:rsidTr="002A3A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9F6037" w14:textId="77777777" w:rsidR="005E3A19" w:rsidRDefault="005E3A19" w:rsidP="002A3A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E3A19" w14:paraId="2DD3BEF0" w14:textId="77777777" w:rsidTr="002A3A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53042C" w14:textId="77777777" w:rsidR="005E3A19" w:rsidRDefault="005E3A19" w:rsidP="002A3A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E3A19" w14:paraId="4BFF359C" w14:textId="77777777" w:rsidTr="002A3A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50DB70" w14:textId="77777777" w:rsidR="005E3A19" w:rsidRDefault="005E3A19" w:rsidP="002A3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A19" w14:paraId="0D2B6619" w14:textId="77777777" w:rsidTr="002A3AA2">
        <w:tc>
          <w:tcPr>
            <w:tcW w:w="142" w:type="dxa"/>
            <w:tcBorders>
              <w:left w:val="single" w:sz="4" w:space="0" w:color="auto"/>
            </w:tcBorders>
          </w:tcPr>
          <w:p w14:paraId="18B882AB" w14:textId="77777777" w:rsidR="005E3A19" w:rsidRDefault="005E3A19" w:rsidP="002A3A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79A5F2" w14:textId="77777777" w:rsidR="005E3A19" w:rsidRPr="00410371" w:rsidRDefault="00C85745" w:rsidP="002A3A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E3A19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AE02E39" w14:textId="77777777" w:rsidR="005E3A19" w:rsidRDefault="005E3A19" w:rsidP="002A3A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5A1D8C" w14:textId="13DD21B5" w:rsidR="005E3A19" w:rsidRPr="00410371" w:rsidRDefault="00C85745" w:rsidP="002A3A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97AC7">
                <w:rPr>
                  <w:b/>
                  <w:noProof/>
                  <w:sz w:val="28"/>
                </w:rPr>
                <w:t>21</w:t>
              </w:r>
              <w:r w:rsidR="0045244E">
                <w:rPr>
                  <w:b/>
                  <w:noProof/>
                  <w:sz w:val="28"/>
                </w:rPr>
                <w:t>47</w:t>
              </w:r>
            </w:fldSimple>
          </w:p>
        </w:tc>
        <w:tc>
          <w:tcPr>
            <w:tcW w:w="709" w:type="dxa"/>
          </w:tcPr>
          <w:p w14:paraId="3D2C395C" w14:textId="77777777" w:rsidR="005E3A19" w:rsidRDefault="005E3A19" w:rsidP="002A3A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A14C6C" w14:textId="77777777" w:rsidR="005E3A19" w:rsidRPr="00410371" w:rsidRDefault="00C85745" w:rsidP="002A3A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E3A19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AFDA873" w14:textId="77777777" w:rsidR="005E3A19" w:rsidRDefault="005E3A19" w:rsidP="002A3A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33F5C2" w14:textId="77777777" w:rsidR="005E3A19" w:rsidRPr="00410371" w:rsidRDefault="00C85745" w:rsidP="002A3A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E3A19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67CCDF" w14:textId="77777777" w:rsidR="005E3A19" w:rsidRDefault="005E3A19" w:rsidP="002A3AA2">
            <w:pPr>
              <w:pStyle w:val="CRCoverPage"/>
              <w:spacing w:after="0"/>
              <w:rPr>
                <w:noProof/>
              </w:rPr>
            </w:pPr>
          </w:p>
        </w:tc>
      </w:tr>
      <w:tr w:rsidR="005E3A19" w14:paraId="5F4B7E62" w14:textId="77777777" w:rsidTr="002A3A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F893D0" w14:textId="77777777" w:rsidR="005E3A19" w:rsidRDefault="005E3A19" w:rsidP="002A3AA2">
            <w:pPr>
              <w:pStyle w:val="CRCoverPage"/>
              <w:spacing w:after="0"/>
              <w:rPr>
                <w:noProof/>
              </w:rPr>
            </w:pPr>
          </w:p>
        </w:tc>
      </w:tr>
      <w:tr w:rsidR="005E3A19" w14:paraId="1CF0FA82" w14:textId="77777777" w:rsidTr="002A3A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3C5E0D" w14:textId="77777777" w:rsidR="005E3A19" w:rsidRPr="00F25D98" w:rsidRDefault="005E3A19" w:rsidP="002A3A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E3A19" w14:paraId="64B20837" w14:textId="77777777" w:rsidTr="002A3AA2">
        <w:tc>
          <w:tcPr>
            <w:tcW w:w="9641" w:type="dxa"/>
            <w:gridSpan w:val="9"/>
          </w:tcPr>
          <w:p w14:paraId="63C70259" w14:textId="77777777" w:rsidR="005E3A19" w:rsidRDefault="005E3A19" w:rsidP="002A3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F217CD" w14:textId="77777777" w:rsidR="005E3A19" w:rsidRDefault="005E3A19" w:rsidP="005E3A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3A19" w14:paraId="01DA7EAE" w14:textId="77777777" w:rsidTr="002A3AA2">
        <w:tc>
          <w:tcPr>
            <w:tcW w:w="2835" w:type="dxa"/>
          </w:tcPr>
          <w:p w14:paraId="0E87C394" w14:textId="77777777" w:rsidR="005E3A19" w:rsidRDefault="005E3A19" w:rsidP="002A3A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66CFC6" w14:textId="77777777" w:rsidR="005E3A19" w:rsidRDefault="005E3A19" w:rsidP="002A3A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3D8B96" w14:textId="77777777" w:rsidR="005E3A19" w:rsidRDefault="005E3A19" w:rsidP="002A3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20DD38" w14:textId="77777777" w:rsidR="005E3A19" w:rsidRDefault="005E3A19" w:rsidP="002A3A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D3A47C" w14:textId="77777777" w:rsidR="005E3A19" w:rsidRDefault="005E3A19" w:rsidP="002A3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59D555" w14:textId="77777777" w:rsidR="005E3A19" w:rsidRDefault="005E3A19" w:rsidP="002A3A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59DEC4" w14:textId="77777777" w:rsidR="005E3A19" w:rsidRDefault="005E3A19" w:rsidP="002A3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C3EA96" w14:textId="77777777" w:rsidR="005E3A19" w:rsidRDefault="005E3A19" w:rsidP="002A3A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0B26C0" w14:textId="77777777" w:rsidR="005E3A19" w:rsidRDefault="005E3A19" w:rsidP="002A3A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3A79A8" w14:textId="77777777" w:rsidR="005E3A19" w:rsidRDefault="005E3A19" w:rsidP="005E3A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3A19" w14:paraId="211DF9D7" w14:textId="77777777" w:rsidTr="002A3AA2">
        <w:tc>
          <w:tcPr>
            <w:tcW w:w="9640" w:type="dxa"/>
            <w:gridSpan w:val="11"/>
          </w:tcPr>
          <w:p w14:paraId="7C59EE75" w14:textId="77777777" w:rsidR="005E3A19" w:rsidRDefault="005E3A19" w:rsidP="002A3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A19" w14:paraId="5C1C13BC" w14:textId="77777777" w:rsidTr="002A3A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065FFC" w14:textId="77777777" w:rsidR="005E3A19" w:rsidRDefault="005E3A19" w:rsidP="002A3A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9D06D7" w14:textId="038841CE" w:rsidR="005E3A19" w:rsidRDefault="00A878EE" w:rsidP="002A3AA2">
            <w:pPr>
              <w:pStyle w:val="CRCoverPage"/>
              <w:spacing w:after="0"/>
              <w:ind w:left="100"/>
              <w:rPr>
                <w:noProof/>
              </w:rPr>
            </w:pPr>
            <w:r w:rsidRPr="00356ECB">
              <w:rPr>
                <w:rFonts w:cs="Arial"/>
              </w:rPr>
              <w:t xml:space="preserve">Rel-16 </w:t>
            </w:r>
            <w:r>
              <w:rPr>
                <w:rFonts w:cs="Arial"/>
              </w:rPr>
              <w:t>Sep</w:t>
            </w:r>
            <w:r w:rsidRPr="00356ECB">
              <w:rPr>
                <w:rFonts w:cs="Arial"/>
              </w:rPr>
              <w:t>'21 partial baseline upgrade for 5GS TTCN-3 Test Suites</w:t>
            </w:r>
          </w:p>
        </w:tc>
      </w:tr>
      <w:tr w:rsidR="005E3A19" w14:paraId="2744B3B2" w14:textId="77777777" w:rsidTr="002A3AA2">
        <w:tc>
          <w:tcPr>
            <w:tcW w:w="1843" w:type="dxa"/>
            <w:tcBorders>
              <w:left w:val="single" w:sz="4" w:space="0" w:color="auto"/>
            </w:tcBorders>
          </w:tcPr>
          <w:p w14:paraId="3C2E04E4" w14:textId="77777777" w:rsidR="005E3A19" w:rsidRDefault="005E3A19" w:rsidP="002A3A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E6064" w14:textId="77777777" w:rsidR="005E3A19" w:rsidRDefault="005E3A19" w:rsidP="002A3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A19" w14:paraId="05710BC1" w14:textId="77777777" w:rsidTr="002A3AA2">
        <w:tc>
          <w:tcPr>
            <w:tcW w:w="1843" w:type="dxa"/>
            <w:tcBorders>
              <w:left w:val="single" w:sz="4" w:space="0" w:color="auto"/>
            </w:tcBorders>
          </w:tcPr>
          <w:p w14:paraId="11AE8590" w14:textId="77777777" w:rsidR="005E3A19" w:rsidRDefault="005E3A19" w:rsidP="002A3A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46AD3E" w14:textId="40BA1D48" w:rsidR="005E3A19" w:rsidRDefault="00A878EE" w:rsidP="002A3AA2">
            <w:pPr>
              <w:pStyle w:val="CRCoverPage"/>
              <w:spacing w:after="0"/>
              <w:ind w:left="100"/>
              <w:rPr>
                <w:noProof/>
              </w:rPr>
            </w:pPr>
            <w:r>
              <w:t>MCC TF160</w:t>
            </w:r>
            <w:r w:rsidR="00474DE1">
              <w:fldChar w:fldCharType="begin"/>
            </w:r>
            <w:r w:rsidR="00474DE1">
              <w:instrText xml:space="preserve"> DOCPROPERTY  SourceIfWg  \* MERGEFORMAT </w:instrText>
            </w:r>
            <w:r w:rsidR="00474DE1">
              <w:fldChar w:fldCharType="end"/>
            </w:r>
          </w:p>
        </w:tc>
      </w:tr>
      <w:tr w:rsidR="005E3A19" w14:paraId="4E7C673D" w14:textId="77777777" w:rsidTr="002A3AA2">
        <w:tc>
          <w:tcPr>
            <w:tcW w:w="1843" w:type="dxa"/>
            <w:tcBorders>
              <w:left w:val="single" w:sz="4" w:space="0" w:color="auto"/>
            </w:tcBorders>
          </w:tcPr>
          <w:p w14:paraId="5CDC91B3" w14:textId="77777777" w:rsidR="005E3A19" w:rsidRDefault="005E3A19" w:rsidP="002A3A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CE6EC6" w14:textId="77777777" w:rsidR="005E3A19" w:rsidRDefault="005E3A19" w:rsidP="002A3AA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74DE1">
              <w:fldChar w:fldCharType="begin"/>
            </w:r>
            <w:r w:rsidR="00474DE1">
              <w:instrText xml:space="preserve"> DOCPROPERTY  SourceIfTsg  \* MERGEFORMAT </w:instrText>
            </w:r>
            <w:r w:rsidR="00474DE1">
              <w:fldChar w:fldCharType="end"/>
            </w:r>
          </w:p>
        </w:tc>
      </w:tr>
      <w:tr w:rsidR="005E3A19" w14:paraId="56FEB6E4" w14:textId="77777777" w:rsidTr="002A3AA2">
        <w:tc>
          <w:tcPr>
            <w:tcW w:w="1843" w:type="dxa"/>
            <w:tcBorders>
              <w:left w:val="single" w:sz="4" w:space="0" w:color="auto"/>
            </w:tcBorders>
          </w:tcPr>
          <w:p w14:paraId="159169AD" w14:textId="77777777" w:rsidR="005E3A19" w:rsidRDefault="005E3A19" w:rsidP="002A3A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8FD583" w14:textId="77777777" w:rsidR="005E3A19" w:rsidRDefault="005E3A19" w:rsidP="002A3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A19" w14:paraId="0B59E19C" w14:textId="77777777" w:rsidTr="002A3AA2">
        <w:tc>
          <w:tcPr>
            <w:tcW w:w="1843" w:type="dxa"/>
            <w:tcBorders>
              <w:left w:val="single" w:sz="4" w:space="0" w:color="auto"/>
            </w:tcBorders>
          </w:tcPr>
          <w:p w14:paraId="04BB1A6E" w14:textId="77777777" w:rsidR="005E3A19" w:rsidRDefault="005E3A19" w:rsidP="002A3A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F19A06" w14:textId="3DC4EDF9" w:rsidR="005E3A19" w:rsidRDefault="0086116D" w:rsidP="002A3AA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TEI16_Test</w:t>
            </w:r>
          </w:p>
        </w:tc>
        <w:tc>
          <w:tcPr>
            <w:tcW w:w="567" w:type="dxa"/>
            <w:tcBorders>
              <w:left w:val="nil"/>
            </w:tcBorders>
          </w:tcPr>
          <w:p w14:paraId="07AE842B" w14:textId="77777777" w:rsidR="005E3A19" w:rsidRDefault="005E3A19" w:rsidP="002A3A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110AA3" w14:textId="77777777" w:rsidR="005E3A19" w:rsidRDefault="005E3A19" w:rsidP="002A3A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D1DEB7" w14:textId="539BAC41" w:rsidR="005E3A19" w:rsidRDefault="00C85745" w:rsidP="002A3A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E3A19">
                <w:rPr>
                  <w:noProof/>
                </w:rPr>
                <w:t>2021-10-0</w:t>
              </w:r>
              <w:r w:rsidR="00A878EE">
                <w:rPr>
                  <w:noProof/>
                </w:rPr>
                <w:t>6</w:t>
              </w:r>
            </w:fldSimple>
          </w:p>
        </w:tc>
      </w:tr>
      <w:tr w:rsidR="005E3A19" w14:paraId="23E6D00F" w14:textId="77777777" w:rsidTr="002A3AA2">
        <w:tc>
          <w:tcPr>
            <w:tcW w:w="1843" w:type="dxa"/>
            <w:tcBorders>
              <w:left w:val="single" w:sz="4" w:space="0" w:color="auto"/>
            </w:tcBorders>
          </w:tcPr>
          <w:p w14:paraId="1230C9F5" w14:textId="77777777" w:rsidR="005E3A19" w:rsidRDefault="005E3A19" w:rsidP="002A3A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C07CE4" w14:textId="77777777" w:rsidR="005E3A19" w:rsidRDefault="005E3A19" w:rsidP="002A3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841C35" w14:textId="77777777" w:rsidR="005E3A19" w:rsidRDefault="005E3A19" w:rsidP="002A3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3AEDF4" w14:textId="77777777" w:rsidR="005E3A19" w:rsidRDefault="005E3A19" w:rsidP="002A3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C7752B" w14:textId="77777777" w:rsidR="005E3A19" w:rsidRDefault="005E3A19" w:rsidP="002A3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A19" w14:paraId="08AEE730" w14:textId="77777777" w:rsidTr="002A3A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C89654" w14:textId="77777777" w:rsidR="005E3A19" w:rsidRDefault="005E3A19" w:rsidP="002A3A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3C0E45" w14:textId="77777777" w:rsidR="005E3A19" w:rsidRDefault="00C85745" w:rsidP="002A3AA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E3A1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FC73A4" w14:textId="77777777" w:rsidR="005E3A19" w:rsidRDefault="005E3A19" w:rsidP="002A3A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ED16BE" w14:textId="77777777" w:rsidR="005E3A19" w:rsidRDefault="005E3A19" w:rsidP="002A3A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8E71C2" w14:textId="77777777" w:rsidR="005E3A19" w:rsidRDefault="00C85745" w:rsidP="002A3A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E3A19">
                <w:rPr>
                  <w:noProof/>
                </w:rPr>
                <w:t>Rel-17</w:t>
              </w:r>
            </w:fldSimple>
          </w:p>
        </w:tc>
      </w:tr>
      <w:tr w:rsidR="005E3A19" w14:paraId="7BD301A2" w14:textId="77777777" w:rsidTr="002A3A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E7C965" w14:textId="77777777" w:rsidR="005E3A19" w:rsidRDefault="005E3A19" w:rsidP="002A3A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2600EF" w14:textId="77777777" w:rsidR="005E3A19" w:rsidRDefault="005E3A19" w:rsidP="002A3A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FE911C" w14:textId="77777777" w:rsidR="005E3A19" w:rsidRDefault="005E3A19" w:rsidP="002A3A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11D988" w14:textId="77777777" w:rsidR="005E3A19" w:rsidRPr="007C2097" w:rsidRDefault="005E3A19" w:rsidP="002A3A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E3A19" w14:paraId="7ACC8D29" w14:textId="77777777" w:rsidTr="002A3AA2">
        <w:tc>
          <w:tcPr>
            <w:tcW w:w="1843" w:type="dxa"/>
          </w:tcPr>
          <w:p w14:paraId="68F28BC6" w14:textId="77777777" w:rsidR="005E3A19" w:rsidRDefault="005E3A19" w:rsidP="002A3A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E928BC" w14:textId="77777777" w:rsidR="005E3A19" w:rsidRDefault="005E3A19" w:rsidP="002A3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44B" w14:paraId="4B00B272" w14:textId="77777777" w:rsidTr="002A3A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504812" w14:textId="77777777" w:rsidR="000B344B" w:rsidRDefault="000B344B" w:rsidP="000B3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CAED5B" w14:textId="14063001" w:rsidR="000B344B" w:rsidRPr="00956F77" w:rsidRDefault="000B344B" w:rsidP="00062899">
            <w:pPr>
              <w:pStyle w:val="CRCoverPage"/>
              <w:spacing w:after="0"/>
              <w:rPr>
                <w:noProof/>
              </w:rPr>
            </w:pPr>
            <w:r w:rsidRPr="00956F77">
              <w:rPr>
                <w:noProof/>
                <w:lang w:val="en-US"/>
              </w:rPr>
              <w:t xml:space="preserve">In order to develop </w:t>
            </w:r>
            <w:r w:rsidR="004038D7" w:rsidRPr="00956F77">
              <w:rPr>
                <w:noProof/>
                <w:lang w:val="en-US"/>
              </w:rPr>
              <w:t xml:space="preserve">some of </w:t>
            </w:r>
            <w:r w:rsidRPr="00956F77">
              <w:rPr>
                <w:noProof/>
                <w:lang w:val="en-US"/>
              </w:rPr>
              <w:t xml:space="preserve">the Rel-16 </w:t>
            </w:r>
            <w:r w:rsidR="003B52C4" w:rsidRPr="00956F77">
              <w:rPr>
                <w:noProof/>
                <w:lang w:val="en-US"/>
              </w:rPr>
              <w:t xml:space="preserve">5GS </w:t>
            </w:r>
            <w:r w:rsidRPr="00956F77">
              <w:rPr>
                <w:noProof/>
                <w:lang w:val="en-US"/>
              </w:rPr>
              <w:t xml:space="preserve">test cases in TTCN-3, the current baseline of type definitions shall be upgraded for </w:t>
            </w:r>
            <w:r w:rsidRPr="00956F77">
              <w:t>NR RRC ASN.1 (38.331)</w:t>
            </w:r>
            <w:r w:rsidRPr="00956F77">
              <w:rPr>
                <w:noProof/>
                <w:lang w:val="en-US"/>
              </w:rPr>
              <w:t xml:space="preserve">. </w:t>
            </w:r>
            <w:r w:rsidR="00062899" w:rsidRPr="00956F77">
              <w:rPr>
                <w:noProof/>
                <w:lang w:val="en-US"/>
              </w:rPr>
              <w:t>It is proposed to upgrade to September 2021 release 16.</w:t>
            </w:r>
          </w:p>
        </w:tc>
      </w:tr>
      <w:tr w:rsidR="000B344B" w14:paraId="7F71367E" w14:textId="77777777" w:rsidTr="002A3A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A98F3" w14:textId="77777777" w:rsidR="000B344B" w:rsidRDefault="000B344B" w:rsidP="000B34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5AA4CE" w14:textId="77777777" w:rsidR="000B344B" w:rsidRPr="00956F77" w:rsidRDefault="000B344B" w:rsidP="000B344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0B344B" w14:paraId="1861517F" w14:textId="77777777" w:rsidTr="002A3A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480CD" w14:textId="77777777" w:rsidR="000B344B" w:rsidRDefault="000B344B" w:rsidP="000B3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DD7AED" w14:textId="3676BE74" w:rsidR="00794A8D" w:rsidRPr="00956F77" w:rsidRDefault="00794A8D" w:rsidP="00794A8D">
            <w:pPr>
              <w:pStyle w:val="CRCoverPage"/>
              <w:spacing w:after="0"/>
              <w:rPr>
                <w:lang w:val="en-US"/>
              </w:rPr>
            </w:pPr>
            <w:r w:rsidRPr="00956F77">
              <w:rPr>
                <w:lang w:val="en-US"/>
              </w:rPr>
              <w:t xml:space="preserve">The CR lists all changes affecting the messages and IEs type definitions caused by the baseline upgrade to </w:t>
            </w:r>
            <w:r w:rsidR="00062899" w:rsidRPr="00956F77">
              <w:rPr>
                <w:lang w:val="en-US"/>
              </w:rPr>
              <w:t>September</w:t>
            </w:r>
            <w:r w:rsidRPr="00956F77">
              <w:rPr>
                <w:lang w:val="en-US"/>
              </w:rPr>
              <w:t xml:space="preserve"> 2021 Rel-16.</w:t>
            </w:r>
          </w:p>
          <w:p w14:paraId="55AAE6B3" w14:textId="67EC02F4" w:rsidR="000B344B" w:rsidRPr="00956F77" w:rsidRDefault="00794A8D" w:rsidP="00794A8D">
            <w:pPr>
              <w:pStyle w:val="CRCoverPage"/>
              <w:spacing w:after="0"/>
              <w:rPr>
                <w:noProof/>
              </w:rPr>
            </w:pPr>
            <w:r w:rsidRPr="00956F77">
              <w:rPr>
                <w:lang w:val="en-US"/>
              </w:rPr>
              <w:t xml:space="preserve">These changes of the type definitions in </w:t>
            </w:r>
            <w:r w:rsidR="003B52C4" w:rsidRPr="00956F77">
              <w:rPr>
                <w:lang w:val="en-US"/>
              </w:rPr>
              <w:t xml:space="preserve">NR </w:t>
            </w:r>
            <w:r w:rsidRPr="00956F77">
              <w:rPr>
                <w:lang w:val="en-US"/>
              </w:rPr>
              <w:t xml:space="preserve">ASN.1 have been taken from </w:t>
            </w:r>
            <w:r w:rsidR="003B52C4" w:rsidRPr="00956F77">
              <w:rPr>
                <w:lang w:val="en-US"/>
              </w:rPr>
              <w:t xml:space="preserve">TS </w:t>
            </w:r>
            <w:r w:rsidRPr="00956F77">
              <w:rPr>
                <w:lang w:val="en-US"/>
              </w:rPr>
              <w:t>38.331-g60.</w:t>
            </w:r>
          </w:p>
        </w:tc>
      </w:tr>
      <w:tr w:rsidR="000B344B" w14:paraId="17116F2D" w14:textId="77777777" w:rsidTr="002A3A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804143" w14:textId="77777777" w:rsidR="000B344B" w:rsidRDefault="000B344B" w:rsidP="000B34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549629" w14:textId="77777777" w:rsidR="000B344B" w:rsidRPr="00956F77" w:rsidRDefault="000B344B" w:rsidP="000B344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0B344B" w14:paraId="3CF6D692" w14:textId="77777777" w:rsidTr="002A3A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2C161" w14:textId="77777777" w:rsidR="000B344B" w:rsidRDefault="000B344B" w:rsidP="000B3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16A47" w14:textId="618586CB" w:rsidR="000B344B" w:rsidRPr="00956F77" w:rsidRDefault="004038D7" w:rsidP="000B344B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956F77">
              <w:rPr>
                <w:noProof/>
                <w:lang w:val="en-US"/>
              </w:rPr>
              <w:t xml:space="preserve">Some Rel-16 </w:t>
            </w:r>
            <w:r w:rsidR="003B52C4" w:rsidRPr="00956F77">
              <w:rPr>
                <w:noProof/>
                <w:lang w:val="en-US"/>
              </w:rPr>
              <w:t xml:space="preserve">5GS </w:t>
            </w:r>
            <w:r w:rsidRPr="00956F77">
              <w:rPr>
                <w:noProof/>
                <w:lang w:val="en-US"/>
              </w:rPr>
              <w:t>test cases cannot be implemented and verified.</w:t>
            </w:r>
          </w:p>
        </w:tc>
      </w:tr>
      <w:tr w:rsidR="000B344B" w14:paraId="39E11AA6" w14:textId="77777777" w:rsidTr="002A3AA2">
        <w:tc>
          <w:tcPr>
            <w:tcW w:w="2694" w:type="dxa"/>
            <w:gridSpan w:val="2"/>
          </w:tcPr>
          <w:p w14:paraId="64928264" w14:textId="77777777" w:rsidR="000B344B" w:rsidRDefault="000B344B" w:rsidP="000B34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A130FC" w14:textId="77777777" w:rsidR="000B344B" w:rsidRDefault="000B344B" w:rsidP="000B34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44B" w14:paraId="3E644A6C" w14:textId="77777777" w:rsidTr="002A3A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C829C0" w14:textId="77777777" w:rsidR="000B344B" w:rsidRDefault="000B344B" w:rsidP="000B3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65D41" w14:textId="506B3A51" w:rsidR="000B344B" w:rsidRDefault="004038D7" w:rsidP="000B344B">
            <w:pPr>
              <w:pStyle w:val="CRCoverPage"/>
              <w:spacing w:after="0"/>
              <w:ind w:left="100"/>
              <w:rPr>
                <w:noProof/>
              </w:rPr>
            </w:pPr>
            <w:r w:rsidRPr="0037760E">
              <w:rPr>
                <w:noProof/>
              </w:rPr>
              <w:t>All 5GS Test Suites</w:t>
            </w:r>
          </w:p>
        </w:tc>
      </w:tr>
      <w:tr w:rsidR="000B344B" w14:paraId="1F75A241" w14:textId="77777777" w:rsidTr="002A3A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7F9D6" w14:textId="77777777" w:rsidR="000B344B" w:rsidRDefault="000B344B" w:rsidP="000B34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88501A" w14:textId="77777777" w:rsidR="000B344B" w:rsidRDefault="000B344B" w:rsidP="000B34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44B" w14:paraId="5FF5798B" w14:textId="77777777" w:rsidTr="002A3A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DE62EA" w14:textId="77777777" w:rsidR="000B344B" w:rsidRDefault="000B344B" w:rsidP="000B3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599E7" w14:textId="77777777" w:rsidR="000B344B" w:rsidRDefault="000B344B" w:rsidP="000B3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6E062B" w14:textId="77777777" w:rsidR="000B344B" w:rsidRDefault="000B344B" w:rsidP="000B3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EF4B88" w14:textId="77777777" w:rsidR="000B344B" w:rsidRDefault="000B344B" w:rsidP="000B34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3164D0" w14:textId="77777777" w:rsidR="000B344B" w:rsidRDefault="000B344B" w:rsidP="000B34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344B" w14:paraId="2BB57591" w14:textId="77777777" w:rsidTr="002A3A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4BE9B" w14:textId="77777777" w:rsidR="000B344B" w:rsidRDefault="000B344B" w:rsidP="000B3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513CD7" w14:textId="77777777" w:rsidR="000B344B" w:rsidRDefault="000B344B" w:rsidP="000B3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97D999" w14:textId="77777777" w:rsidR="000B344B" w:rsidRDefault="000B344B" w:rsidP="000B3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83A616" w14:textId="77777777" w:rsidR="000B344B" w:rsidRDefault="000B344B" w:rsidP="000B34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877C3A" w14:textId="77777777" w:rsidR="000B344B" w:rsidRDefault="000B344B" w:rsidP="000B34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344B" w14:paraId="1B271045" w14:textId="77777777" w:rsidTr="002A3A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C13DD" w14:textId="77777777" w:rsidR="000B344B" w:rsidRDefault="000B344B" w:rsidP="000B34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42FD79" w14:textId="77777777" w:rsidR="000B344B" w:rsidRDefault="000B344B" w:rsidP="000B3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02CBEC" w14:textId="77777777" w:rsidR="000B344B" w:rsidRDefault="000B344B" w:rsidP="000B3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55E2B9" w14:textId="77777777" w:rsidR="000B344B" w:rsidRDefault="000B344B" w:rsidP="000B34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E77959" w14:textId="77777777" w:rsidR="000B344B" w:rsidRDefault="000B344B" w:rsidP="000B34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344B" w14:paraId="4B5E6857" w14:textId="77777777" w:rsidTr="002A3A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7DEBD" w14:textId="77777777" w:rsidR="000B344B" w:rsidRDefault="000B344B" w:rsidP="000B34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18D0EC" w14:textId="77777777" w:rsidR="000B344B" w:rsidRDefault="000B344B" w:rsidP="000B3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3ECE4" w14:textId="77777777" w:rsidR="000B344B" w:rsidRDefault="000B344B" w:rsidP="000B3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73A3BF" w14:textId="77777777" w:rsidR="000B344B" w:rsidRDefault="000B344B" w:rsidP="000B34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5DA3B6" w14:textId="77777777" w:rsidR="000B344B" w:rsidRDefault="000B344B" w:rsidP="000B34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344B" w14:paraId="280C0581" w14:textId="77777777" w:rsidTr="002A3A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5A8AB" w14:textId="77777777" w:rsidR="000B344B" w:rsidRDefault="000B344B" w:rsidP="000B34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B4AADF" w14:textId="77777777" w:rsidR="000B344B" w:rsidRDefault="000B344B" w:rsidP="000B344B">
            <w:pPr>
              <w:pStyle w:val="CRCoverPage"/>
              <w:spacing w:after="0"/>
              <w:rPr>
                <w:noProof/>
              </w:rPr>
            </w:pPr>
          </w:p>
        </w:tc>
      </w:tr>
      <w:tr w:rsidR="000B344B" w14:paraId="26140A49" w14:textId="77777777" w:rsidTr="002A3A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3BED31" w14:textId="77777777" w:rsidR="000B344B" w:rsidRDefault="000B344B" w:rsidP="000B3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076E02" w14:textId="77777777" w:rsidR="000B344B" w:rsidRDefault="000B344B" w:rsidP="000B34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344B" w:rsidRPr="008863B9" w14:paraId="7DA9A0F4" w14:textId="77777777" w:rsidTr="002A3AA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DB57E7" w14:textId="77777777" w:rsidR="000B344B" w:rsidRPr="008863B9" w:rsidRDefault="000B344B" w:rsidP="000B3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C81A67" w14:textId="77777777" w:rsidR="000B344B" w:rsidRPr="008863B9" w:rsidRDefault="000B344B" w:rsidP="000B34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344B" w14:paraId="4E905CAA" w14:textId="77777777" w:rsidTr="002A3A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90B20A" w14:textId="77777777" w:rsidR="000B344B" w:rsidRDefault="000B344B" w:rsidP="000B3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B1E26" w14:textId="77777777" w:rsidR="000B344B" w:rsidRDefault="000B344B" w:rsidP="000B34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3FBCD4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AC63A1" w14:textId="77777777" w:rsidR="00AF579D" w:rsidRPr="006D3EB4" w:rsidRDefault="00AF579D" w:rsidP="00AF579D">
      <w:pPr>
        <w:pStyle w:val="Heading1"/>
        <w:numPr>
          <w:ilvl w:val="0"/>
          <w:numId w:val="9"/>
        </w:numPr>
        <w:ind w:left="1134" w:hanging="1134"/>
        <w:rPr>
          <w:lang w:eastAsia="en-GB"/>
        </w:rPr>
      </w:pPr>
      <w:r w:rsidRPr="006D3EB4">
        <w:rPr>
          <w:lang w:val="en-US"/>
        </w:rPr>
        <w:lastRenderedPageBreak/>
        <w:t>Baseline Moving – 3</w:t>
      </w:r>
      <w:r>
        <w:rPr>
          <w:lang w:val="en-US"/>
        </w:rPr>
        <w:t>8</w:t>
      </w:r>
      <w:r w:rsidRPr="006D3EB4">
        <w:rPr>
          <w:lang w:val="en-US"/>
        </w:rPr>
        <w:t>.</w:t>
      </w:r>
      <w:r w:rsidRPr="006D3EB4">
        <w:rPr>
          <w:lang w:eastAsia="en-GB"/>
        </w:rPr>
        <w:t>331 ASN.1</w:t>
      </w:r>
    </w:p>
    <w:p w14:paraId="3BA8BF2A" w14:textId="77777777" w:rsidR="00AF579D" w:rsidRPr="00336F78" w:rsidRDefault="00AF579D" w:rsidP="00B53A48">
      <w:pPr>
        <w:pStyle w:val="Heading2"/>
      </w:pPr>
      <w:r w:rsidRPr="005D309F">
        <w:t xml:space="preserve">Type </w:t>
      </w:r>
      <w:r>
        <w:t>change of nonCriticalExtension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5528"/>
      </w:tblGrid>
      <w:tr w:rsidR="00AF579D" w:rsidRPr="00FA459D" w14:paraId="65A6E935" w14:textId="77777777" w:rsidTr="00B6416D">
        <w:tc>
          <w:tcPr>
            <w:tcW w:w="5353" w:type="dxa"/>
          </w:tcPr>
          <w:p w14:paraId="53BA725E" w14:textId="77777777" w:rsidR="00AF579D" w:rsidRPr="00FF083F" w:rsidRDefault="00AF579D" w:rsidP="00B6416D">
            <w:pPr>
              <w:pStyle w:val="TAH"/>
            </w:pPr>
            <w:r w:rsidRPr="00DA493A">
              <w:t>AS</w:t>
            </w:r>
            <w:r>
              <w:t>N</w:t>
            </w:r>
            <w:r w:rsidRPr="00DA493A">
              <w:t>.1 type affected</w:t>
            </w:r>
          </w:p>
        </w:tc>
        <w:tc>
          <w:tcPr>
            <w:tcW w:w="5528" w:type="dxa"/>
          </w:tcPr>
          <w:p w14:paraId="32C25E42" w14:textId="77777777" w:rsidR="00AF579D" w:rsidRPr="00FF083F" w:rsidRDefault="00AF579D" w:rsidP="00B6416D">
            <w:pPr>
              <w:pStyle w:val="TAH"/>
            </w:pPr>
            <w:r>
              <w:t>New nonCriticalExtension type</w:t>
            </w:r>
          </w:p>
        </w:tc>
      </w:tr>
      <w:tr w:rsidR="0087131B" w:rsidRPr="00F00760" w14:paraId="33248548" w14:textId="77777777" w:rsidTr="00B6416D">
        <w:tc>
          <w:tcPr>
            <w:tcW w:w="5353" w:type="dxa"/>
          </w:tcPr>
          <w:p w14:paraId="4F4D9149" w14:textId="00DB25F1" w:rsidR="0087131B" w:rsidRPr="00F00760" w:rsidRDefault="0087131B" w:rsidP="0087131B">
            <w:pPr>
              <w:pStyle w:val="TAL"/>
              <w:rPr>
                <w:rFonts w:ascii="Courier New" w:hAnsi="Courier New" w:cs="Courier New"/>
                <w:sz w:val="20"/>
                <w:highlight w:val="yellow"/>
              </w:rPr>
            </w:pPr>
            <w:r w:rsidRPr="00F00760">
              <w:rPr>
                <w:rFonts w:ascii="Courier New" w:hAnsi="Courier New" w:cs="Courier New"/>
                <w:sz w:val="20"/>
              </w:rPr>
              <w:t>RRCRelease-v1610-IEs</w:t>
            </w:r>
          </w:p>
        </w:tc>
        <w:tc>
          <w:tcPr>
            <w:tcW w:w="5528" w:type="dxa"/>
          </w:tcPr>
          <w:p w14:paraId="6DCB8119" w14:textId="7DB01384" w:rsidR="0087131B" w:rsidRPr="00F00760" w:rsidRDefault="0087131B" w:rsidP="0087131B">
            <w:pPr>
              <w:pStyle w:val="TAL"/>
              <w:rPr>
                <w:rFonts w:ascii="Courier New" w:hAnsi="Courier New" w:cs="Courier New"/>
                <w:sz w:val="20"/>
                <w:highlight w:val="yellow"/>
              </w:rPr>
            </w:pPr>
            <w:r w:rsidRPr="00F00760">
              <w:rPr>
                <w:rFonts w:ascii="Courier New" w:hAnsi="Courier New" w:cs="Courier New"/>
                <w:sz w:val="20"/>
              </w:rPr>
              <w:t>RRCRelease-v1650-IEs</w:t>
            </w:r>
          </w:p>
        </w:tc>
      </w:tr>
      <w:tr w:rsidR="0087131B" w:rsidRPr="00B53A48" w14:paraId="35100FF9" w14:textId="77777777" w:rsidTr="00B6416D">
        <w:tc>
          <w:tcPr>
            <w:tcW w:w="5353" w:type="dxa"/>
          </w:tcPr>
          <w:p w14:paraId="0BDBDC75" w14:textId="56A3F83C" w:rsidR="0087131B" w:rsidRPr="0087131B" w:rsidRDefault="006D0E11" w:rsidP="0087131B">
            <w:pPr>
              <w:pStyle w:val="TAL"/>
            </w:pPr>
            <w:r w:rsidRPr="00AC7FE2">
              <w:rPr>
                <w:rFonts w:ascii="Courier New" w:hAnsi="Courier New" w:cs="Courier New"/>
              </w:rPr>
              <w:t>UE-NR-Capability-v1610</w:t>
            </w:r>
          </w:p>
        </w:tc>
        <w:tc>
          <w:tcPr>
            <w:tcW w:w="5528" w:type="dxa"/>
          </w:tcPr>
          <w:p w14:paraId="0CA51B2C" w14:textId="16769936" w:rsidR="0087131B" w:rsidRPr="00B53A48" w:rsidRDefault="006D0E11" w:rsidP="0087131B">
            <w:pPr>
              <w:pStyle w:val="TAL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  <w:r w:rsidRPr="00AC7FE2">
              <w:rPr>
                <w:rFonts w:ascii="Courier New" w:hAnsi="Courier New" w:cs="Courier New"/>
              </w:rPr>
              <w:t>UE-NR-Capability-v1650</w:t>
            </w:r>
          </w:p>
        </w:tc>
      </w:tr>
    </w:tbl>
    <w:p w14:paraId="1FD98F0E" w14:textId="77777777" w:rsidR="00AF579D" w:rsidRPr="006679FD" w:rsidRDefault="00AF579D" w:rsidP="00AF579D">
      <w:pPr>
        <w:rPr>
          <w:b/>
          <w:bCs/>
          <w:lang w:eastAsia="en-GB"/>
        </w:rPr>
      </w:pPr>
      <w:r w:rsidRPr="006679FD">
        <w:rPr>
          <w:b/>
          <w:bCs/>
          <w:lang w:eastAsia="en-GB"/>
        </w:rPr>
        <w:sym w:font="Symbol" w:char="F0DE"/>
      </w:r>
      <w:r w:rsidRPr="006679FD">
        <w:rPr>
          <w:b/>
          <w:bCs/>
          <w:lang w:eastAsia="en-GB"/>
        </w:rPr>
        <w:t xml:space="preserve"> no changes in TTCN</w:t>
      </w:r>
    </w:p>
    <w:p w14:paraId="7851C601" w14:textId="77777777" w:rsidR="00AF579D" w:rsidRDefault="00AF579D" w:rsidP="00AF579D"/>
    <w:p w14:paraId="5C0264DC" w14:textId="77777777" w:rsidR="00AF579D" w:rsidRDefault="00AF579D" w:rsidP="00B53A48">
      <w:pPr>
        <w:pStyle w:val="Heading2"/>
      </w:pPr>
      <w:r>
        <w:lastRenderedPageBreak/>
        <w:t>Name changes</w:t>
      </w:r>
    </w:p>
    <w:tbl>
      <w:tblPr>
        <w:tblW w:w="13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4536"/>
        <w:gridCol w:w="5953"/>
      </w:tblGrid>
      <w:tr w:rsidR="00AF579D" w:rsidRPr="00962B92" w14:paraId="1B45045B" w14:textId="77777777" w:rsidTr="00B6416D">
        <w:tc>
          <w:tcPr>
            <w:tcW w:w="3227" w:type="dxa"/>
          </w:tcPr>
          <w:p w14:paraId="62E444C8" w14:textId="77777777" w:rsidR="00AF579D" w:rsidRPr="00365B39" w:rsidRDefault="00AF579D" w:rsidP="00B6416D">
            <w:pPr>
              <w:pStyle w:val="TAH"/>
            </w:pPr>
            <w:r w:rsidRPr="00DA493A">
              <w:lastRenderedPageBreak/>
              <w:t>AS</w:t>
            </w:r>
            <w:r>
              <w:t>N</w:t>
            </w:r>
            <w:r w:rsidRPr="00DA493A">
              <w:t>.1 type affected</w:t>
            </w:r>
          </w:p>
        </w:tc>
        <w:tc>
          <w:tcPr>
            <w:tcW w:w="4536" w:type="dxa"/>
          </w:tcPr>
          <w:p w14:paraId="6A2F85F8" w14:textId="77777777" w:rsidR="00AF579D" w:rsidRPr="00365B39" w:rsidRDefault="00AF579D" w:rsidP="00B6416D">
            <w:pPr>
              <w:pStyle w:val="TAH"/>
            </w:pPr>
            <w:r>
              <w:t>Renaming</w:t>
            </w:r>
          </w:p>
        </w:tc>
        <w:tc>
          <w:tcPr>
            <w:tcW w:w="5953" w:type="dxa"/>
          </w:tcPr>
          <w:p w14:paraId="3C3368B7" w14:textId="77777777" w:rsidR="00AF579D" w:rsidRPr="009A7F12" w:rsidRDefault="00AF579D" w:rsidP="00B6416D">
            <w:pPr>
              <w:pStyle w:val="TAH"/>
            </w:pPr>
            <w:r w:rsidRPr="00DA493A">
              <w:t>Impact on TTCN</w:t>
            </w:r>
          </w:p>
        </w:tc>
      </w:tr>
      <w:tr w:rsidR="00AF579D" w:rsidRPr="00F64199" w14:paraId="4369AC5D" w14:textId="77777777" w:rsidTr="00B6416D">
        <w:tc>
          <w:tcPr>
            <w:tcW w:w="3227" w:type="dxa"/>
          </w:tcPr>
          <w:p w14:paraId="41C4E2A9" w14:textId="5CAB7BA2" w:rsidR="00AF579D" w:rsidRPr="00F00760" w:rsidRDefault="00797AC7" w:rsidP="00B6416D">
            <w:pPr>
              <w:pStyle w:val="TAL"/>
              <w:rPr>
                <w:rFonts w:ascii="Courier New" w:hAnsi="Courier New" w:cs="Courier New"/>
                <w:sz w:val="20"/>
              </w:rPr>
            </w:pPr>
            <w:r w:rsidRPr="00F00760">
              <w:rPr>
                <w:rFonts w:ascii="Courier New" w:hAnsi="Courier New" w:cs="Courier New"/>
                <w:sz w:val="20"/>
              </w:rPr>
              <w:t>SCGFailureInformationEUTRA-v1590-IEs</w:t>
            </w:r>
          </w:p>
        </w:tc>
        <w:tc>
          <w:tcPr>
            <w:tcW w:w="4536" w:type="dxa"/>
          </w:tcPr>
          <w:p w14:paraId="3D3E6975" w14:textId="5B36C2E7" w:rsidR="00AF579D" w:rsidRPr="00F00760" w:rsidRDefault="00F00760" w:rsidP="009A046C">
            <w:pPr>
              <w:pStyle w:val="PlainTex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Values </w:t>
            </w:r>
            <w:r w:rsidR="00797AC7" w:rsidRPr="00F00760">
              <w:rPr>
                <w:rFonts w:ascii="Courier New" w:hAnsi="Courier New" w:cs="Courier New"/>
                <w:sz w:val="20"/>
                <w:szCs w:val="20"/>
              </w:rPr>
              <w:t>scg-lbtFailure-r16,</w:t>
            </w:r>
            <w:r w:rsidR="00877278" w:rsidRPr="00F00760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="00797AC7" w:rsidRPr="00F00760">
              <w:rPr>
                <w:rFonts w:ascii="Courier New" w:hAnsi="Courier New" w:cs="Courier New"/>
                <w:sz w:val="20"/>
                <w:szCs w:val="20"/>
              </w:rPr>
              <w:t>beamFailureRecoveryFailure-r16, t312-Expiry-r16, spare</w:t>
            </w:r>
          </w:p>
          <w:p w14:paraId="35EF896D" w14:textId="77777777" w:rsidR="009A046C" w:rsidRPr="00F00760" w:rsidRDefault="009A046C" w:rsidP="00797AC7">
            <w:pPr>
              <w:pStyle w:val="TAL"/>
              <w:rPr>
                <w:rFonts w:ascii="Courier New" w:hAnsi="Courier New" w:cs="Courier New"/>
                <w:sz w:val="20"/>
              </w:rPr>
            </w:pPr>
          </w:p>
          <w:p w14:paraId="381A61D7" w14:textId="378D0BA7" w:rsidR="00797AC7" w:rsidRPr="00F00760" w:rsidRDefault="00797AC7" w:rsidP="00797AC7">
            <w:pPr>
              <w:pStyle w:val="TAL"/>
              <w:rPr>
                <w:rFonts w:ascii="Courier New" w:hAnsi="Courier New" w:cs="Courier New"/>
                <w:sz w:val="20"/>
              </w:rPr>
            </w:pPr>
            <w:r w:rsidRPr="00F00760">
              <w:rPr>
                <w:rFonts w:ascii="Courier New" w:hAnsi="Courier New" w:cs="Courier New"/>
                <w:sz w:val="20"/>
              </w:rPr>
              <w:t xml:space="preserve">renamed </w:t>
            </w:r>
            <w:r w:rsidR="00F64199" w:rsidRPr="00F00760">
              <w:rPr>
                <w:rFonts w:ascii="Courier New" w:hAnsi="Courier New" w:cs="Courier New"/>
                <w:sz w:val="20"/>
              </w:rPr>
              <w:t xml:space="preserve">respectively </w:t>
            </w:r>
            <w:r w:rsidRPr="00F00760">
              <w:rPr>
                <w:rFonts w:ascii="Courier New" w:hAnsi="Courier New" w:cs="Courier New"/>
                <w:sz w:val="20"/>
              </w:rPr>
              <w:t xml:space="preserve">to </w:t>
            </w:r>
          </w:p>
          <w:p w14:paraId="61E08D33" w14:textId="77777777" w:rsidR="00877278" w:rsidRPr="00F00760" w:rsidRDefault="00877278" w:rsidP="009A046C">
            <w:pPr>
              <w:pStyle w:val="PlainText"/>
              <w:rPr>
                <w:rFonts w:ascii="Courier New" w:hAnsi="Courier New" w:cs="Courier New"/>
                <w:sz w:val="20"/>
                <w:szCs w:val="20"/>
              </w:rPr>
            </w:pPr>
          </w:p>
          <w:p w14:paraId="393851CD" w14:textId="46A277F3" w:rsidR="00797AC7" w:rsidRPr="00F00760" w:rsidRDefault="00797AC7" w:rsidP="009A046C">
            <w:pPr>
              <w:pStyle w:val="PlainText"/>
              <w:rPr>
                <w:sz w:val="20"/>
                <w:szCs w:val="20"/>
              </w:rPr>
            </w:pPr>
            <w:r w:rsidRPr="00F00760">
              <w:rPr>
                <w:rFonts w:ascii="Courier New" w:hAnsi="Courier New" w:cs="Courier New"/>
                <w:sz w:val="20"/>
                <w:szCs w:val="20"/>
              </w:rPr>
              <w:t>spare4,</w:t>
            </w:r>
            <w:r w:rsidR="009A046C" w:rsidRPr="00F00760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F00760">
              <w:rPr>
                <w:rFonts w:ascii="Courier New" w:hAnsi="Courier New" w:cs="Courier New"/>
                <w:sz w:val="20"/>
                <w:szCs w:val="20"/>
              </w:rPr>
              <w:t>spare3, spare2, spare1</w:t>
            </w:r>
          </w:p>
        </w:tc>
        <w:tc>
          <w:tcPr>
            <w:tcW w:w="5953" w:type="dxa"/>
          </w:tcPr>
          <w:p w14:paraId="5E281991" w14:textId="6D76BAEB" w:rsidR="00AF579D" w:rsidRPr="00F64199" w:rsidRDefault="00797AC7" w:rsidP="00B6416D">
            <w:pPr>
              <w:pStyle w:val="TAL"/>
            </w:pPr>
            <w:r w:rsidRPr="00F64199">
              <w:t>No changes in TTCN</w:t>
            </w:r>
          </w:p>
        </w:tc>
      </w:tr>
      <w:tr w:rsidR="00AF579D" w:rsidRPr="00F64199" w14:paraId="7B2BC77B" w14:textId="77777777" w:rsidTr="0074428F">
        <w:tc>
          <w:tcPr>
            <w:tcW w:w="3227" w:type="dxa"/>
          </w:tcPr>
          <w:p w14:paraId="480639B6" w14:textId="347B4F10" w:rsidR="00AF579D" w:rsidRPr="00F00760" w:rsidRDefault="009A046C" w:rsidP="00B6416D">
            <w:pPr>
              <w:pStyle w:val="TAL"/>
              <w:rPr>
                <w:rFonts w:ascii="Courier New" w:hAnsi="Courier New" w:cs="Courier New"/>
                <w:sz w:val="20"/>
              </w:rPr>
            </w:pPr>
            <w:r w:rsidRPr="00F00760">
              <w:rPr>
                <w:rFonts w:ascii="Courier New" w:hAnsi="Courier New" w:cs="Courier New"/>
                <w:sz w:val="20"/>
              </w:rPr>
              <w:t>RLF-Report-r16</w:t>
            </w:r>
          </w:p>
        </w:tc>
        <w:tc>
          <w:tcPr>
            <w:tcW w:w="4536" w:type="dxa"/>
          </w:tcPr>
          <w:p w14:paraId="3E1135ED" w14:textId="77777777" w:rsidR="009A046C" w:rsidRPr="00F00760" w:rsidRDefault="009A046C" w:rsidP="00B6416D">
            <w:pPr>
              <w:pStyle w:val="TAL"/>
              <w:rPr>
                <w:rFonts w:ascii="Courier New" w:hAnsi="Courier New" w:cs="Courier New"/>
                <w:sz w:val="20"/>
              </w:rPr>
            </w:pPr>
            <w:r w:rsidRPr="00F00760">
              <w:rPr>
                <w:rFonts w:ascii="Courier New" w:hAnsi="Courier New" w:cs="Courier New"/>
                <w:sz w:val="20"/>
              </w:rPr>
              <w:t>Field timeUntilReconnection-16 renamed to timeUntilReconnection-r16</w:t>
            </w:r>
          </w:p>
          <w:p w14:paraId="560944DF" w14:textId="77777777" w:rsidR="00877278" w:rsidRPr="00F00760" w:rsidRDefault="00877278" w:rsidP="00B6416D">
            <w:pPr>
              <w:pStyle w:val="TAL"/>
              <w:rPr>
                <w:rFonts w:ascii="Courier New" w:hAnsi="Courier New" w:cs="Courier New"/>
                <w:sz w:val="20"/>
              </w:rPr>
            </w:pPr>
          </w:p>
          <w:p w14:paraId="31E0D15C" w14:textId="7E95DB41" w:rsidR="00AF579D" w:rsidRPr="00F00760" w:rsidRDefault="009A046C" w:rsidP="00B6416D">
            <w:pPr>
              <w:pStyle w:val="TAL"/>
              <w:rPr>
                <w:rFonts w:ascii="Courier New" w:hAnsi="Courier New" w:cs="Courier New"/>
                <w:sz w:val="20"/>
              </w:rPr>
            </w:pPr>
            <w:r w:rsidRPr="00F00760">
              <w:rPr>
                <w:rFonts w:ascii="Courier New" w:hAnsi="Courier New" w:cs="Courier New"/>
                <w:sz w:val="20"/>
              </w:rPr>
              <w:t xml:space="preserve">Type TimeUntilReconnection-16 renamed to TimeUntilReconnection-r16            </w:t>
            </w:r>
          </w:p>
        </w:tc>
        <w:tc>
          <w:tcPr>
            <w:tcW w:w="5953" w:type="dxa"/>
            <w:shd w:val="clear" w:color="auto" w:fill="auto"/>
          </w:tcPr>
          <w:p w14:paraId="3F1590B5" w14:textId="77777777" w:rsidR="00AF579D" w:rsidRDefault="009A046C" w:rsidP="00B6416D">
            <w:pPr>
              <w:pStyle w:val="TAL"/>
            </w:pPr>
            <w:r w:rsidRPr="00F64199">
              <w:t>cr_NR_Rlf_Report</w:t>
            </w:r>
          </w:p>
          <w:p w14:paraId="18CC92E3" w14:textId="373ECF85" w:rsidR="00771BC7" w:rsidRPr="00F64199" w:rsidRDefault="00771BC7" w:rsidP="00B6416D">
            <w:pPr>
              <w:pStyle w:val="TAL"/>
            </w:pPr>
            <w:r w:rsidRPr="00771BC7">
              <w:t>cr_NR_RLF_Report_r16</w:t>
            </w:r>
          </w:p>
        </w:tc>
      </w:tr>
      <w:tr w:rsidR="00AF579D" w:rsidRPr="00F64199" w14:paraId="07078BA1" w14:textId="77777777" w:rsidTr="0074428F">
        <w:tc>
          <w:tcPr>
            <w:tcW w:w="3227" w:type="dxa"/>
          </w:tcPr>
          <w:p w14:paraId="3D48A3A3" w14:textId="551DFC53" w:rsidR="00AF579D" w:rsidRPr="00F00760" w:rsidRDefault="002F74A4" w:rsidP="00B6416D">
            <w:pPr>
              <w:pStyle w:val="TAL"/>
              <w:rPr>
                <w:sz w:val="20"/>
              </w:rPr>
            </w:pPr>
            <w:r w:rsidRPr="00F00760">
              <w:rPr>
                <w:rFonts w:ascii="Courier New" w:hAnsi="Courier New" w:cs="Courier New"/>
                <w:sz w:val="20"/>
              </w:rPr>
              <w:t>maxAI-DCI-PayloadSize-r16-1</w:t>
            </w:r>
          </w:p>
        </w:tc>
        <w:tc>
          <w:tcPr>
            <w:tcW w:w="4536" w:type="dxa"/>
          </w:tcPr>
          <w:p w14:paraId="26BA6F25" w14:textId="7A65CF78" w:rsidR="00AF579D" w:rsidRPr="00F00760" w:rsidRDefault="002F74A4" w:rsidP="00B6416D">
            <w:pPr>
              <w:pStyle w:val="TAL"/>
              <w:rPr>
                <w:sz w:val="20"/>
              </w:rPr>
            </w:pPr>
            <w:r w:rsidRPr="00F00760">
              <w:rPr>
                <w:rFonts w:ascii="Courier New" w:hAnsi="Courier New" w:cs="Courier New"/>
                <w:sz w:val="20"/>
              </w:rPr>
              <w:t>maxAI-DCI-PayloadSize-1-r16</w:t>
            </w:r>
          </w:p>
        </w:tc>
        <w:tc>
          <w:tcPr>
            <w:tcW w:w="5953" w:type="dxa"/>
            <w:shd w:val="clear" w:color="auto" w:fill="auto"/>
          </w:tcPr>
          <w:p w14:paraId="5946AA7E" w14:textId="24E29B05" w:rsidR="00AF579D" w:rsidRPr="00F64199" w:rsidRDefault="002F74A4" w:rsidP="00B6416D">
            <w:pPr>
              <w:pStyle w:val="TAL"/>
            </w:pPr>
            <w:r w:rsidRPr="00F64199">
              <w:t>No changes in TTCN</w:t>
            </w:r>
          </w:p>
        </w:tc>
      </w:tr>
      <w:tr w:rsidR="002F74A4" w:rsidRPr="00F64199" w14:paraId="4E91027F" w14:textId="77777777" w:rsidTr="0074428F">
        <w:tc>
          <w:tcPr>
            <w:tcW w:w="3227" w:type="dxa"/>
          </w:tcPr>
          <w:p w14:paraId="66BF56B4" w14:textId="70BE370B" w:rsidR="002F74A4" w:rsidRPr="00F00760" w:rsidRDefault="0007632E" w:rsidP="00B6416D">
            <w:pPr>
              <w:pStyle w:val="TAL"/>
              <w:rPr>
                <w:rFonts w:ascii="Courier New" w:hAnsi="Courier New" w:cs="Courier New"/>
                <w:sz w:val="20"/>
              </w:rPr>
            </w:pPr>
            <w:r w:rsidRPr="00F00760">
              <w:rPr>
                <w:rFonts w:ascii="Courier New" w:hAnsi="Courier New" w:cs="Courier New"/>
                <w:sz w:val="20"/>
              </w:rPr>
              <w:t>maxNrofAvailabilityCombinationsPerSet-r16-1</w:t>
            </w:r>
          </w:p>
        </w:tc>
        <w:tc>
          <w:tcPr>
            <w:tcW w:w="4536" w:type="dxa"/>
          </w:tcPr>
          <w:p w14:paraId="556E3558" w14:textId="4C5297AF" w:rsidR="002F74A4" w:rsidRPr="00F00760" w:rsidRDefault="0007632E" w:rsidP="00B6416D">
            <w:pPr>
              <w:pStyle w:val="TAL"/>
              <w:rPr>
                <w:rFonts w:ascii="Courier New" w:hAnsi="Courier New" w:cs="Courier New"/>
                <w:sz w:val="20"/>
              </w:rPr>
            </w:pPr>
            <w:r w:rsidRPr="00F00760">
              <w:rPr>
                <w:rFonts w:ascii="Courier New" w:hAnsi="Courier New" w:cs="Courier New"/>
                <w:sz w:val="20"/>
              </w:rPr>
              <w:t>maxNrofAvailabilityCombinationsPerSet-1-r16</w:t>
            </w:r>
          </w:p>
        </w:tc>
        <w:tc>
          <w:tcPr>
            <w:tcW w:w="5953" w:type="dxa"/>
            <w:shd w:val="clear" w:color="auto" w:fill="auto"/>
          </w:tcPr>
          <w:p w14:paraId="000157C6" w14:textId="00F5E445" w:rsidR="002F74A4" w:rsidRPr="00F64199" w:rsidRDefault="0074428F" w:rsidP="00B6416D">
            <w:pPr>
              <w:pStyle w:val="TAL"/>
            </w:pPr>
            <w:r w:rsidRPr="00F64199">
              <w:t>No changes in TTCN</w:t>
            </w:r>
          </w:p>
        </w:tc>
      </w:tr>
      <w:tr w:rsidR="009A046C" w:rsidRPr="00F64199" w14:paraId="7D6F4FE1" w14:textId="77777777" w:rsidTr="00B6416D">
        <w:tc>
          <w:tcPr>
            <w:tcW w:w="3227" w:type="dxa"/>
          </w:tcPr>
          <w:p w14:paraId="44F3D371" w14:textId="5BA15487" w:rsidR="009A046C" w:rsidRPr="00F00760" w:rsidRDefault="0074428F" w:rsidP="00B6416D">
            <w:pPr>
              <w:pStyle w:val="TAL"/>
              <w:rPr>
                <w:sz w:val="20"/>
              </w:rPr>
            </w:pPr>
            <w:r w:rsidRPr="00F00760">
              <w:rPr>
                <w:rFonts w:ascii="Courier New" w:hAnsi="Courier New" w:cs="Courier New"/>
                <w:sz w:val="20"/>
              </w:rPr>
              <w:t>CellAccessRelatedInfo</w:t>
            </w:r>
          </w:p>
        </w:tc>
        <w:tc>
          <w:tcPr>
            <w:tcW w:w="4536" w:type="dxa"/>
          </w:tcPr>
          <w:p w14:paraId="331665AF" w14:textId="30C5C082" w:rsidR="009A046C" w:rsidRPr="00F00760" w:rsidRDefault="0074428F" w:rsidP="00B6416D">
            <w:pPr>
              <w:pStyle w:val="TAL"/>
              <w:rPr>
                <w:rFonts w:ascii="Courier New" w:hAnsi="Courier New" w:cs="Courier New"/>
                <w:sz w:val="20"/>
              </w:rPr>
            </w:pPr>
            <w:r w:rsidRPr="00F00760">
              <w:rPr>
                <w:sz w:val="20"/>
              </w:rPr>
              <w:t xml:space="preserve">Field </w:t>
            </w:r>
            <w:r w:rsidRPr="00F00760">
              <w:rPr>
                <w:rFonts w:ascii="Courier New" w:hAnsi="Courier New" w:cs="Courier New"/>
                <w:sz w:val="20"/>
              </w:rPr>
              <w:t xml:space="preserve">plmn-IdentityList     </w:t>
            </w:r>
          </w:p>
          <w:p w14:paraId="292FAF9B" w14:textId="07EE9335" w:rsidR="0074428F" w:rsidRPr="00F00760" w:rsidRDefault="00F64199" w:rsidP="00B6416D">
            <w:pPr>
              <w:pStyle w:val="TAL"/>
              <w:rPr>
                <w:rFonts w:ascii="Courier New" w:hAnsi="Courier New" w:cs="Courier New"/>
                <w:sz w:val="20"/>
              </w:rPr>
            </w:pPr>
            <w:r w:rsidRPr="00F00760">
              <w:rPr>
                <w:rFonts w:ascii="Courier New" w:hAnsi="Courier New" w:cs="Courier New"/>
                <w:sz w:val="20"/>
              </w:rPr>
              <w:t>r</w:t>
            </w:r>
            <w:r w:rsidR="0074428F" w:rsidRPr="00F00760">
              <w:rPr>
                <w:rFonts w:ascii="Courier New" w:hAnsi="Courier New" w:cs="Courier New"/>
                <w:sz w:val="20"/>
              </w:rPr>
              <w:t>enamed to</w:t>
            </w:r>
          </w:p>
          <w:p w14:paraId="59036181" w14:textId="2D77034F" w:rsidR="0074428F" w:rsidRPr="00F00760" w:rsidRDefault="0074428F" w:rsidP="00B6416D">
            <w:pPr>
              <w:pStyle w:val="TAL"/>
              <w:rPr>
                <w:sz w:val="20"/>
              </w:rPr>
            </w:pPr>
            <w:r w:rsidRPr="00F00760">
              <w:rPr>
                <w:rFonts w:ascii="Courier New" w:hAnsi="Courier New" w:cs="Courier New"/>
                <w:sz w:val="20"/>
              </w:rPr>
              <w:t>plmn-IdentityInfoList</w:t>
            </w:r>
          </w:p>
        </w:tc>
        <w:tc>
          <w:tcPr>
            <w:tcW w:w="5953" w:type="dxa"/>
          </w:tcPr>
          <w:p w14:paraId="02539047" w14:textId="270DC671" w:rsidR="00771BC7" w:rsidRDefault="00A643EA" w:rsidP="00B6416D">
            <w:pPr>
              <w:pStyle w:val="TAL"/>
            </w:pPr>
            <w:r w:rsidRPr="00F64199">
              <w:t>Field renamed in</w:t>
            </w:r>
            <w:r w:rsidR="00771BC7">
              <w:t>:</w:t>
            </w:r>
          </w:p>
          <w:p w14:paraId="5F64C85C" w14:textId="7F9E5155" w:rsidR="00771BC7" w:rsidRDefault="00A643EA" w:rsidP="00B6416D">
            <w:pPr>
              <w:pStyle w:val="TAL"/>
            </w:pPr>
            <w:r w:rsidRPr="00F64199">
              <w:t>cs_38508_CellAccessRelatedInfo</w:t>
            </w:r>
          </w:p>
          <w:p w14:paraId="6E857216" w14:textId="46C679A7" w:rsidR="00771BC7" w:rsidRDefault="00A643EA" w:rsidP="00B6416D">
            <w:pPr>
              <w:pStyle w:val="TAL"/>
            </w:pPr>
            <w:r w:rsidRPr="00F64199">
              <w:t>f_NR_CellInfo_SetPLMN</w:t>
            </w:r>
          </w:p>
          <w:p w14:paraId="32C8AA0D" w14:textId="77E2272C" w:rsidR="00771BC7" w:rsidRDefault="00A643EA" w:rsidP="00B6416D">
            <w:pPr>
              <w:pStyle w:val="TAL"/>
            </w:pPr>
            <w:r w:rsidRPr="00F64199">
              <w:t>f_NR_CellInfo_SetTAC</w:t>
            </w:r>
          </w:p>
          <w:p w14:paraId="659BDA2C" w14:textId="77777777" w:rsidR="00771BC7" w:rsidRDefault="00D1748F" w:rsidP="00B6416D">
            <w:pPr>
              <w:pStyle w:val="TAL"/>
            </w:pPr>
            <w:r w:rsidRPr="00F64199">
              <w:t>fl_TC_8_1_4_1_2_TestBody</w:t>
            </w:r>
          </w:p>
          <w:p w14:paraId="71C06854" w14:textId="16661762" w:rsidR="009A046C" w:rsidRPr="00F64199" w:rsidRDefault="00E66539" w:rsidP="00B6416D">
            <w:pPr>
              <w:pStyle w:val="TAL"/>
            </w:pPr>
            <w:r w:rsidRPr="00E66539">
              <w:t>f_NR_CellInfo_SetCellReservedForOperatorUse</w:t>
            </w:r>
          </w:p>
        </w:tc>
      </w:tr>
      <w:tr w:rsidR="0074428F" w:rsidRPr="00F64199" w14:paraId="085A9817" w14:textId="77777777" w:rsidTr="00B6416D">
        <w:tc>
          <w:tcPr>
            <w:tcW w:w="3227" w:type="dxa"/>
          </w:tcPr>
          <w:p w14:paraId="6FF6ED84" w14:textId="5A2215CF" w:rsidR="0074428F" w:rsidRPr="00F00760" w:rsidRDefault="00B47AB0" w:rsidP="00B6416D">
            <w:pPr>
              <w:pStyle w:val="TAL"/>
              <w:rPr>
                <w:sz w:val="20"/>
              </w:rPr>
            </w:pPr>
            <w:r w:rsidRPr="00F00760">
              <w:rPr>
                <w:rFonts w:ascii="Courier New" w:hAnsi="Courier New" w:cs="Courier New"/>
                <w:sz w:val="20"/>
              </w:rPr>
              <w:t>maxNrofConfiguredGrantConfig-r16-1</w:t>
            </w:r>
          </w:p>
        </w:tc>
        <w:tc>
          <w:tcPr>
            <w:tcW w:w="4536" w:type="dxa"/>
          </w:tcPr>
          <w:p w14:paraId="6F02C3C8" w14:textId="68AB9B76" w:rsidR="0074428F" w:rsidRPr="00F00760" w:rsidRDefault="00B47AB0" w:rsidP="00B6416D">
            <w:pPr>
              <w:pStyle w:val="TAL"/>
              <w:rPr>
                <w:sz w:val="20"/>
              </w:rPr>
            </w:pPr>
            <w:r w:rsidRPr="00F00760">
              <w:rPr>
                <w:rFonts w:ascii="Courier New" w:hAnsi="Courier New" w:cs="Courier New"/>
                <w:sz w:val="20"/>
              </w:rPr>
              <w:t>maxNrofConfiguredGrantConfig-1-r16</w:t>
            </w:r>
          </w:p>
        </w:tc>
        <w:tc>
          <w:tcPr>
            <w:tcW w:w="5953" w:type="dxa"/>
          </w:tcPr>
          <w:p w14:paraId="581DBFF9" w14:textId="14E73603" w:rsidR="0074428F" w:rsidRPr="00F64199" w:rsidRDefault="0068674B" w:rsidP="00B6416D">
            <w:pPr>
              <w:pStyle w:val="TAL"/>
            </w:pPr>
            <w:r w:rsidRPr="00F64199">
              <w:t>No changes in TTCN</w:t>
            </w:r>
          </w:p>
        </w:tc>
      </w:tr>
      <w:tr w:rsidR="0074428F" w:rsidRPr="00F64199" w14:paraId="24EE00DF" w14:textId="77777777" w:rsidTr="00B6416D">
        <w:tc>
          <w:tcPr>
            <w:tcW w:w="3227" w:type="dxa"/>
          </w:tcPr>
          <w:p w14:paraId="2F818581" w14:textId="386E036F" w:rsidR="0074428F" w:rsidRPr="00F00760" w:rsidRDefault="004B2104" w:rsidP="00B6416D">
            <w:pPr>
              <w:pStyle w:val="TAL"/>
              <w:rPr>
                <w:sz w:val="20"/>
              </w:rPr>
            </w:pPr>
            <w:r w:rsidRPr="00F00760">
              <w:rPr>
                <w:rFonts w:ascii="Courier New" w:hAnsi="Courier New" w:cs="Courier New"/>
                <w:sz w:val="20"/>
              </w:rPr>
              <w:t>maxNrofConfiguredGrantConfigMAC-r16-1</w:t>
            </w:r>
          </w:p>
        </w:tc>
        <w:tc>
          <w:tcPr>
            <w:tcW w:w="4536" w:type="dxa"/>
          </w:tcPr>
          <w:p w14:paraId="16EB7657" w14:textId="23977C76" w:rsidR="0074428F" w:rsidRPr="00F00760" w:rsidRDefault="004B2104" w:rsidP="00B6416D">
            <w:pPr>
              <w:pStyle w:val="TAL"/>
              <w:rPr>
                <w:sz w:val="20"/>
              </w:rPr>
            </w:pPr>
            <w:r w:rsidRPr="00F00760">
              <w:rPr>
                <w:rFonts w:ascii="Courier New" w:hAnsi="Courier New" w:cs="Courier New"/>
                <w:sz w:val="20"/>
              </w:rPr>
              <w:t>maxNrofConfiguredGrantConfigMAC-1-r16</w:t>
            </w:r>
          </w:p>
        </w:tc>
        <w:tc>
          <w:tcPr>
            <w:tcW w:w="5953" w:type="dxa"/>
          </w:tcPr>
          <w:p w14:paraId="62279E3A" w14:textId="6F69B964" w:rsidR="0074428F" w:rsidRPr="00F64199" w:rsidRDefault="004B2104" w:rsidP="00B6416D">
            <w:pPr>
              <w:pStyle w:val="TAL"/>
            </w:pPr>
            <w:r w:rsidRPr="00F64199">
              <w:t>No changes in TTCN</w:t>
            </w:r>
          </w:p>
        </w:tc>
      </w:tr>
      <w:tr w:rsidR="0074428F" w:rsidRPr="00F64199" w14:paraId="735D1E02" w14:textId="77777777" w:rsidTr="00B6416D">
        <w:tc>
          <w:tcPr>
            <w:tcW w:w="3227" w:type="dxa"/>
          </w:tcPr>
          <w:p w14:paraId="751E5C00" w14:textId="50510A5A" w:rsidR="0074428F" w:rsidRPr="00F00760" w:rsidRDefault="00711484" w:rsidP="00B6416D">
            <w:pPr>
              <w:pStyle w:val="TAL"/>
              <w:rPr>
                <w:sz w:val="20"/>
              </w:rPr>
            </w:pPr>
            <w:r w:rsidRPr="00F00760">
              <w:rPr>
                <w:rFonts w:ascii="Courier New" w:hAnsi="Courier New" w:cs="Courier New"/>
                <w:sz w:val="20"/>
              </w:rPr>
              <w:t>maxNrofCLI-RSSI-Resources-r16-1</w:t>
            </w:r>
          </w:p>
        </w:tc>
        <w:tc>
          <w:tcPr>
            <w:tcW w:w="4536" w:type="dxa"/>
          </w:tcPr>
          <w:p w14:paraId="28BC6BE8" w14:textId="5006EECB" w:rsidR="0074428F" w:rsidRPr="00F00760" w:rsidRDefault="00711484" w:rsidP="00B6416D">
            <w:pPr>
              <w:pStyle w:val="TAL"/>
              <w:rPr>
                <w:sz w:val="20"/>
              </w:rPr>
            </w:pPr>
            <w:r w:rsidRPr="00F00760">
              <w:rPr>
                <w:rFonts w:ascii="Courier New" w:hAnsi="Courier New" w:cs="Courier New"/>
                <w:sz w:val="20"/>
              </w:rPr>
              <w:t>maxNrofCLI-RSSI-Resources-1-r16</w:t>
            </w:r>
          </w:p>
        </w:tc>
        <w:tc>
          <w:tcPr>
            <w:tcW w:w="5953" w:type="dxa"/>
          </w:tcPr>
          <w:p w14:paraId="5F845927" w14:textId="70A563EA" w:rsidR="0074428F" w:rsidRPr="00F64199" w:rsidRDefault="00711484" w:rsidP="00B6416D">
            <w:pPr>
              <w:pStyle w:val="TAL"/>
            </w:pPr>
            <w:r w:rsidRPr="00F64199">
              <w:t>No changes in TTCN</w:t>
            </w:r>
          </w:p>
        </w:tc>
      </w:tr>
      <w:tr w:rsidR="0074428F" w:rsidRPr="00F64199" w14:paraId="55A7E621" w14:textId="77777777" w:rsidTr="00B6416D">
        <w:tc>
          <w:tcPr>
            <w:tcW w:w="3227" w:type="dxa"/>
          </w:tcPr>
          <w:p w14:paraId="1673E87D" w14:textId="2A1E24FE" w:rsidR="0074428F" w:rsidRPr="00F00760" w:rsidRDefault="00C106C5" w:rsidP="00B6416D">
            <w:pPr>
              <w:pStyle w:val="TAL"/>
              <w:rPr>
                <w:sz w:val="20"/>
              </w:rPr>
            </w:pPr>
            <w:r w:rsidRPr="00F00760">
              <w:rPr>
                <w:rFonts w:ascii="Courier New" w:hAnsi="Courier New" w:cs="Courier New"/>
                <w:sz w:val="20"/>
              </w:rPr>
              <w:t>maxNrofSPS-Config-r16-1</w:t>
            </w:r>
          </w:p>
        </w:tc>
        <w:tc>
          <w:tcPr>
            <w:tcW w:w="4536" w:type="dxa"/>
          </w:tcPr>
          <w:p w14:paraId="77AABB14" w14:textId="617DF1BF" w:rsidR="0074428F" w:rsidRPr="00F00760" w:rsidRDefault="00C106C5" w:rsidP="00B6416D">
            <w:pPr>
              <w:pStyle w:val="TAL"/>
              <w:rPr>
                <w:sz w:val="20"/>
              </w:rPr>
            </w:pPr>
            <w:r w:rsidRPr="00F00760">
              <w:rPr>
                <w:rFonts w:ascii="Courier New" w:hAnsi="Courier New" w:cs="Courier New"/>
                <w:sz w:val="20"/>
              </w:rPr>
              <w:t>maxNrofSPS-Config-1-r16</w:t>
            </w:r>
          </w:p>
        </w:tc>
        <w:tc>
          <w:tcPr>
            <w:tcW w:w="5953" w:type="dxa"/>
          </w:tcPr>
          <w:p w14:paraId="6BD7ECE4" w14:textId="59E128B5" w:rsidR="0074428F" w:rsidRPr="00F64199" w:rsidRDefault="00C106C5" w:rsidP="00B6416D">
            <w:pPr>
              <w:pStyle w:val="TAL"/>
            </w:pPr>
            <w:r w:rsidRPr="00F64199">
              <w:t>No changes in TTCN</w:t>
            </w:r>
          </w:p>
        </w:tc>
      </w:tr>
      <w:tr w:rsidR="0074428F" w:rsidRPr="00F64199" w14:paraId="6A899687" w14:textId="77777777" w:rsidTr="00B6416D">
        <w:tc>
          <w:tcPr>
            <w:tcW w:w="3227" w:type="dxa"/>
          </w:tcPr>
          <w:p w14:paraId="073792D8" w14:textId="766242FB" w:rsidR="0074428F" w:rsidRPr="00F00760" w:rsidRDefault="00924894" w:rsidP="00B6416D">
            <w:pPr>
              <w:pStyle w:val="TAL"/>
              <w:rPr>
                <w:sz w:val="20"/>
              </w:rPr>
            </w:pPr>
            <w:r w:rsidRPr="00F00760">
              <w:rPr>
                <w:rFonts w:ascii="Courier New" w:hAnsi="Courier New" w:cs="Courier New"/>
                <w:sz w:val="20"/>
              </w:rPr>
              <w:t>SRS-PosResource-r16</w:t>
            </w:r>
          </w:p>
        </w:tc>
        <w:tc>
          <w:tcPr>
            <w:tcW w:w="4536" w:type="dxa"/>
          </w:tcPr>
          <w:p w14:paraId="36FD020D" w14:textId="3FD63D49" w:rsidR="0074428F" w:rsidRPr="00F00760" w:rsidRDefault="00924894" w:rsidP="00B6416D">
            <w:pPr>
              <w:pStyle w:val="TAL"/>
              <w:rPr>
                <w:rFonts w:ascii="Courier New" w:hAnsi="Courier New" w:cs="Courier New"/>
                <w:sz w:val="20"/>
              </w:rPr>
            </w:pPr>
            <w:r w:rsidRPr="00F00760">
              <w:rPr>
                <w:sz w:val="20"/>
              </w:rPr>
              <w:t xml:space="preserve">Field </w:t>
            </w:r>
            <w:r w:rsidRPr="00F00760">
              <w:rPr>
                <w:rFonts w:ascii="Courier New" w:hAnsi="Courier New" w:cs="Courier New"/>
                <w:sz w:val="20"/>
              </w:rPr>
              <w:t>combOffset-n4-16</w:t>
            </w:r>
          </w:p>
          <w:p w14:paraId="7129DC83" w14:textId="0DA7A1CA" w:rsidR="00924894" w:rsidRPr="00F00760" w:rsidRDefault="00F64199" w:rsidP="00B6416D">
            <w:pPr>
              <w:pStyle w:val="TAL"/>
              <w:rPr>
                <w:rFonts w:ascii="Courier New" w:hAnsi="Courier New" w:cs="Courier New"/>
                <w:sz w:val="20"/>
              </w:rPr>
            </w:pPr>
            <w:r w:rsidRPr="00F00760">
              <w:rPr>
                <w:rFonts w:ascii="Courier New" w:hAnsi="Courier New" w:cs="Courier New"/>
                <w:sz w:val="20"/>
              </w:rPr>
              <w:t>r</w:t>
            </w:r>
            <w:r w:rsidR="00924894" w:rsidRPr="00F00760">
              <w:rPr>
                <w:rFonts w:ascii="Courier New" w:hAnsi="Courier New" w:cs="Courier New"/>
                <w:sz w:val="20"/>
              </w:rPr>
              <w:t>en</w:t>
            </w:r>
            <w:r w:rsidRPr="00F00760">
              <w:rPr>
                <w:rFonts w:ascii="Courier New" w:hAnsi="Courier New" w:cs="Courier New"/>
                <w:sz w:val="20"/>
              </w:rPr>
              <w:t>amed</w:t>
            </w:r>
            <w:r w:rsidR="00924894" w:rsidRPr="00F00760">
              <w:rPr>
                <w:rFonts w:ascii="Courier New" w:hAnsi="Courier New" w:cs="Courier New"/>
                <w:sz w:val="20"/>
              </w:rPr>
              <w:t xml:space="preserve"> to </w:t>
            </w:r>
          </w:p>
          <w:p w14:paraId="7A091353" w14:textId="18F9E32D" w:rsidR="00924894" w:rsidRPr="00F00760" w:rsidRDefault="00924894" w:rsidP="00B6416D">
            <w:pPr>
              <w:pStyle w:val="TAL"/>
              <w:rPr>
                <w:sz w:val="20"/>
              </w:rPr>
            </w:pPr>
            <w:r w:rsidRPr="00F00760">
              <w:rPr>
                <w:rFonts w:ascii="Courier New" w:hAnsi="Courier New" w:cs="Courier New"/>
                <w:sz w:val="20"/>
              </w:rPr>
              <w:t>combOffset-n4-r16</w:t>
            </w:r>
          </w:p>
        </w:tc>
        <w:tc>
          <w:tcPr>
            <w:tcW w:w="5953" w:type="dxa"/>
          </w:tcPr>
          <w:p w14:paraId="49375375" w14:textId="39B95D63" w:rsidR="0074428F" w:rsidRPr="00F64199" w:rsidRDefault="00924894" w:rsidP="00B6416D">
            <w:pPr>
              <w:pStyle w:val="TAL"/>
            </w:pPr>
            <w:r w:rsidRPr="00F64199">
              <w:t>No changes in TTCN</w:t>
            </w:r>
          </w:p>
        </w:tc>
      </w:tr>
      <w:tr w:rsidR="0074428F" w:rsidRPr="00F64199" w14:paraId="359EE2FE" w14:textId="77777777" w:rsidTr="00B6416D">
        <w:tc>
          <w:tcPr>
            <w:tcW w:w="3227" w:type="dxa"/>
          </w:tcPr>
          <w:p w14:paraId="65686B49" w14:textId="3E2B0483" w:rsidR="0074428F" w:rsidRPr="00F00760" w:rsidRDefault="00052D1B" w:rsidP="00B6416D">
            <w:pPr>
              <w:pStyle w:val="TAL"/>
              <w:rPr>
                <w:sz w:val="20"/>
              </w:rPr>
            </w:pPr>
            <w:r w:rsidRPr="00F00760">
              <w:rPr>
                <w:rFonts w:ascii="Courier New" w:hAnsi="Courier New" w:cs="Courier New"/>
                <w:sz w:val="20"/>
              </w:rPr>
              <w:t>maxCI-DCI-PayloadSize-r16-1</w:t>
            </w:r>
          </w:p>
        </w:tc>
        <w:tc>
          <w:tcPr>
            <w:tcW w:w="4536" w:type="dxa"/>
          </w:tcPr>
          <w:p w14:paraId="71E8BD5D" w14:textId="1358E8C3" w:rsidR="0074428F" w:rsidRPr="00F00760" w:rsidRDefault="00052D1B" w:rsidP="00B6416D">
            <w:pPr>
              <w:pStyle w:val="TAL"/>
              <w:rPr>
                <w:sz w:val="20"/>
              </w:rPr>
            </w:pPr>
            <w:r w:rsidRPr="00F00760">
              <w:rPr>
                <w:rFonts w:ascii="Courier New" w:hAnsi="Courier New" w:cs="Courier New"/>
                <w:sz w:val="20"/>
              </w:rPr>
              <w:t>maxCI-DCI-PayloadSize-1-r16</w:t>
            </w:r>
          </w:p>
        </w:tc>
        <w:tc>
          <w:tcPr>
            <w:tcW w:w="5953" w:type="dxa"/>
          </w:tcPr>
          <w:p w14:paraId="08B57D91" w14:textId="0C19F6B5" w:rsidR="0074428F" w:rsidRPr="00F64199" w:rsidRDefault="00052D1B" w:rsidP="00B6416D">
            <w:pPr>
              <w:pStyle w:val="TAL"/>
            </w:pPr>
            <w:r w:rsidRPr="00F64199">
              <w:t>No changes in TTCN</w:t>
            </w:r>
          </w:p>
        </w:tc>
      </w:tr>
      <w:tr w:rsidR="0074428F" w:rsidRPr="00F64199" w14:paraId="169DBB81" w14:textId="77777777" w:rsidTr="00B6416D">
        <w:tc>
          <w:tcPr>
            <w:tcW w:w="3227" w:type="dxa"/>
          </w:tcPr>
          <w:p w14:paraId="2D3F0D4A" w14:textId="35B99A80" w:rsidR="0074428F" w:rsidRPr="00F00760" w:rsidRDefault="004A768E" w:rsidP="00B6416D">
            <w:pPr>
              <w:pStyle w:val="TAL"/>
              <w:rPr>
                <w:sz w:val="20"/>
              </w:rPr>
            </w:pPr>
            <w:r w:rsidRPr="00F00760">
              <w:rPr>
                <w:rFonts w:ascii="Courier New" w:hAnsi="Courier New" w:cs="Courier New"/>
                <w:sz w:val="20"/>
              </w:rPr>
              <w:lastRenderedPageBreak/>
              <w:t>CA-ParametersNR-v1610</w:t>
            </w:r>
          </w:p>
        </w:tc>
        <w:tc>
          <w:tcPr>
            <w:tcW w:w="4536" w:type="dxa"/>
          </w:tcPr>
          <w:p w14:paraId="32DBD956" w14:textId="0F9B1903" w:rsidR="0074428F" w:rsidRPr="00F00760" w:rsidRDefault="00F64199" w:rsidP="00B6416D">
            <w:pPr>
              <w:pStyle w:val="TAL"/>
              <w:rPr>
                <w:rFonts w:ascii="Courier New" w:hAnsi="Courier New" w:cs="Courier New"/>
                <w:sz w:val="20"/>
              </w:rPr>
            </w:pPr>
            <w:r w:rsidRPr="00F00760">
              <w:rPr>
                <w:sz w:val="20"/>
              </w:rPr>
              <w:t>F</w:t>
            </w:r>
            <w:r w:rsidR="004A768E" w:rsidRPr="00F00760">
              <w:rPr>
                <w:sz w:val="20"/>
              </w:rPr>
              <w:t xml:space="preserve">ield </w:t>
            </w:r>
            <w:r w:rsidR="004A768E" w:rsidRPr="00F00760">
              <w:rPr>
                <w:rFonts w:ascii="Courier New" w:hAnsi="Courier New" w:cs="Courier New"/>
                <w:sz w:val="20"/>
              </w:rPr>
              <w:t xml:space="preserve">jointSearchSpaceGroupSwitchingAcrossCells-r16     </w:t>
            </w:r>
          </w:p>
          <w:p w14:paraId="13E68DCC" w14:textId="4C785375" w:rsidR="004A768E" w:rsidRPr="00F00760" w:rsidRDefault="00F64199" w:rsidP="00B6416D">
            <w:pPr>
              <w:pStyle w:val="TAL"/>
              <w:rPr>
                <w:rFonts w:ascii="Courier New" w:hAnsi="Courier New" w:cs="Courier New"/>
                <w:sz w:val="20"/>
              </w:rPr>
            </w:pPr>
            <w:r w:rsidRPr="00F00760">
              <w:rPr>
                <w:rFonts w:ascii="Courier New" w:hAnsi="Courier New" w:cs="Courier New"/>
                <w:sz w:val="20"/>
              </w:rPr>
              <w:t>r</w:t>
            </w:r>
            <w:r w:rsidR="004A768E" w:rsidRPr="00F00760">
              <w:rPr>
                <w:rFonts w:ascii="Courier New" w:hAnsi="Courier New" w:cs="Courier New"/>
                <w:sz w:val="20"/>
              </w:rPr>
              <w:t>enamed to</w:t>
            </w:r>
          </w:p>
          <w:p w14:paraId="66ED8AA0" w14:textId="7288E3BE" w:rsidR="004A768E" w:rsidRPr="00F00760" w:rsidRDefault="004A768E" w:rsidP="00B6416D">
            <w:pPr>
              <w:pStyle w:val="TAL"/>
              <w:rPr>
                <w:rFonts w:ascii="Courier New" w:hAnsi="Courier New" w:cs="Courier New"/>
                <w:sz w:val="20"/>
              </w:rPr>
            </w:pPr>
            <w:r w:rsidRPr="00F00760">
              <w:rPr>
                <w:rFonts w:ascii="Courier New" w:hAnsi="Courier New" w:cs="Courier New"/>
                <w:sz w:val="20"/>
              </w:rPr>
              <w:t xml:space="preserve">jointSearchSpaceSwitchAcrossCells-r16             </w:t>
            </w:r>
          </w:p>
        </w:tc>
        <w:tc>
          <w:tcPr>
            <w:tcW w:w="5953" w:type="dxa"/>
          </w:tcPr>
          <w:p w14:paraId="41EC058D" w14:textId="6C32D910" w:rsidR="0074428F" w:rsidRPr="00F64199" w:rsidRDefault="008327E6" w:rsidP="00B6416D">
            <w:pPr>
              <w:pStyle w:val="TAL"/>
            </w:pPr>
            <w:r w:rsidRPr="00F64199">
              <w:t>No changes in TTCN</w:t>
            </w:r>
          </w:p>
        </w:tc>
      </w:tr>
      <w:tr w:rsidR="0002264F" w:rsidRPr="00F64199" w14:paraId="275D747D" w14:textId="77777777" w:rsidTr="00B6416D">
        <w:tc>
          <w:tcPr>
            <w:tcW w:w="3227" w:type="dxa"/>
          </w:tcPr>
          <w:p w14:paraId="7D21964D" w14:textId="640656D6" w:rsidR="0002264F" w:rsidRPr="00F00760" w:rsidRDefault="006D0E11" w:rsidP="00B6416D">
            <w:pPr>
              <w:pStyle w:val="TAL"/>
              <w:rPr>
                <w:rFonts w:ascii="Courier New" w:hAnsi="Courier New" w:cs="Courier New"/>
                <w:sz w:val="20"/>
              </w:rPr>
            </w:pPr>
            <w:r w:rsidRPr="00F00760">
              <w:rPr>
                <w:rFonts w:ascii="Courier New" w:hAnsi="Courier New" w:cs="Courier New"/>
                <w:sz w:val="20"/>
              </w:rPr>
              <w:t>SharedSpectrumChAccessParamsPerBand-r16</w:t>
            </w:r>
          </w:p>
        </w:tc>
        <w:tc>
          <w:tcPr>
            <w:tcW w:w="4536" w:type="dxa"/>
          </w:tcPr>
          <w:p w14:paraId="38938A7A" w14:textId="46F0C9CD" w:rsidR="006D0E11" w:rsidRPr="00F00760" w:rsidRDefault="00F64199" w:rsidP="00B6416D">
            <w:pPr>
              <w:pStyle w:val="TAL"/>
              <w:rPr>
                <w:rFonts w:ascii="Courier New" w:hAnsi="Courier New" w:cs="Courier New"/>
                <w:sz w:val="20"/>
              </w:rPr>
            </w:pPr>
            <w:r w:rsidRPr="00F00760">
              <w:rPr>
                <w:rFonts w:ascii="Courier New" w:hAnsi="Courier New" w:cs="Courier New"/>
                <w:sz w:val="20"/>
              </w:rPr>
              <w:t xml:space="preserve">Field </w:t>
            </w:r>
            <w:r w:rsidR="006D0E11" w:rsidRPr="00F00760">
              <w:rPr>
                <w:rFonts w:ascii="Courier New" w:hAnsi="Courier New" w:cs="Courier New"/>
                <w:sz w:val="20"/>
              </w:rPr>
              <w:t xml:space="preserve">searchSpaceSetGroupSwitchingwithDCI-r16                         renamed to searchSpaceSwitchWithDCI-r16 </w:t>
            </w:r>
          </w:p>
          <w:p w14:paraId="3A0136C7" w14:textId="5B9F54C5" w:rsidR="006D0E11" w:rsidRPr="00F00760" w:rsidRDefault="006D0E11" w:rsidP="00B6416D">
            <w:pPr>
              <w:pStyle w:val="TAL"/>
              <w:rPr>
                <w:rFonts w:ascii="Courier New" w:hAnsi="Courier New" w:cs="Courier New"/>
                <w:sz w:val="20"/>
              </w:rPr>
            </w:pPr>
          </w:p>
          <w:p w14:paraId="0A83F9AA" w14:textId="76498EBC" w:rsidR="006D0E11" w:rsidRPr="00F00760" w:rsidRDefault="00F64199" w:rsidP="006D0E11">
            <w:pPr>
              <w:pStyle w:val="PlainText"/>
              <w:rPr>
                <w:rFonts w:ascii="Courier New" w:hAnsi="Courier New" w:cs="Courier New"/>
                <w:sz w:val="20"/>
                <w:szCs w:val="20"/>
              </w:rPr>
            </w:pPr>
            <w:r w:rsidRPr="00F00760">
              <w:rPr>
                <w:rFonts w:ascii="Courier New" w:hAnsi="Courier New" w:cs="Courier New"/>
                <w:sz w:val="20"/>
                <w:szCs w:val="20"/>
              </w:rPr>
              <w:t xml:space="preserve">Field </w:t>
            </w:r>
            <w:r w:rsidR="006D0E11" w:rsidRPr="00F00760">
              <w:rPr>
                <w:rFonts w:ascii="Courier New" w:hAnsi="Courier New" w:cs="Courier New"/>
                <w:sz w:val="20"/>
                <w:szCs w:val="20"/>
              </w:rPr>
              <w:t>searchSpaceSetGroupSwitchingwithoutDCI-r16 renamed to searchSpaceSwitchWithoutDCI-r16</w:t>
            </w:r>
          </w:p>
          <w:p w14:paraId="4730CE6F" w14:textId="77777777" w:rsidR="0002264F" w:rsidRPr="00F00760" w:rsidRDefault="006D0E11" w:rsidP="00B6416D">
            <w:pPr>
              <w:pStyle w:val="TAL"/>
              <w:rPr>
                <w:rFonts w:ascii="Courier New" w:hAnsi="Courier New" w:cs="Courier New"/>
                <w:sz w:val="20"/>
              </w:rPr>
            </w:pPr>
            <w:r w:rsidRPr="00F00760">
              <w:rPr>
                <w:rFonts w:ascii="Courier New" w:hAnsi="Courier New" w:cs="Courier New"/>
                <w:sz w:val="20"/>
              </w:rPr>
              <w:t xml:space="preserve">                       </w:t>
            </w:r>
          </w:p>
          <w:p w14:paraId="0C8FF96B" w14:textId="1B40FD1D" w:rsidR="006D0E11" w:rsidRPr="00F00760" w:rsidRDefault="00F64199" w:rsidP="00B6416D">
            <w:pPr>
              <w:pStyle w:val="TAL"/>
              <w:rPr>
                <w:sz w:val="20"/>
              </w:rPr>
            </w:pPr>
            <w:r w:rsidRPr="00F00760">
              <w:rPr>
                <w:rFonts w:ascii="Courier New" w:hAnsi="Courier New" w:cs="Courier New"/>
                <w:sz w:val="20"/>
              </w:rPr>
              <w:t xml:space="preserve">Field </w:t>
            </w:r>
            <w:r w:rsidR="006D0E11" w:rsidRPr="00F00760">
              <w:rPr>
                <w:rFonts w:ascii="Courier New" w:hAnsi="Courier New" w:cs="Courier New"/>
                <w:sz w:val="20"/>
              </w:rPr>
              <w:t>searchSpaceSetGroupSwitchingcapability2-r16 renamed to  searchSpaceSwitchCapability2-r16</w:t>
            </w:r>
          </w:p>
        </w:tc>
        <w:tc>
          <w:tcPr>
            <w:tcW w:w="5953" w:type="dxa"/>
          </w:tcPr>
          <w:p w14:paraId="0A6031A6" w14:textId="75BE1A6B" w:rsidR="0002264F" w:rsidRPr="00F64199" w:rsidRDefault="008327E6" w:rsidP="00B6416D">
            <w:pPr>
              <w:pStyle w:val="TAL"/>
            </w:pPr>
            <w:r w:rsidRPr="00F64199">
              <w:t>No changes in TTCN</w:t>
            </w:r>
          </w:p>
        </w:tc>
      </w:tr>
      <w:tr w:rsidR="0002264F" w:rsidRPr="00F64199" w14:paraId="14CF8AE2" w14:textId="77777777" w:rsidTr="00B6416D">
        <w:tc>
          <w:tcPr>
            <w:tcW w:w="3227" w:type="dxa"/>
          </w:tcPr>
          <w:p w14:paraId="6CE4B913" w14:textId="0E859945" w:rsidR="0002264F" w:rsidRPr="00F00760" w:rsidRDefault="00693FE6" w:rsidP="00B6416D">
            <w:pPr>
              <w:pStyle w:val="TAL"/>
              <w:rPr>
                <w:rFonts w:ascii="Courier New" w:hAnsi="Courier New" w:cs="Courier New"/>
                <w:sz w:val="20"/>
              </w:rPr>
            </w:pPr>
            <w:r w:rsidRPr="00F00760">
              <w:rPr>
                <w:rFonts w:ascii="Courier New" w:hAnsi="Courier New" w:cs="Courier New"/>
                <w:sz w:val="20"/>
              </w:rPr>
              <w:t>maxNrofCG-SL-r16-1</w:t>
            </w:r>
          </w:p>
        </w:tc>
        <w:tc>
          <w:tcPr>
            <w:tcW w:w="4536" w:type="dxa"/>
          </w:tcPr>
          <w:p w14:paraId="1D9D0B69" w14:textId="3655AD54" w:rsidR="0002264F" w:rsidRPr="00F00760" w:rsidRDefault="00693FE6" w:rsidP="00B6416D">
            <w:pPr>
              <w:pStyle w:val="TAL"/>
              <w:rPr>
                <w:sz w:val="20"/>
              </w:rPr>
            </w:pPr>
            <w:r w:rsidRPr="00F00760">
              <w:rPr>
                <w:rFonts w:ascii="Courier New" w:hAnsi="Courier New" w:cs="Courier New"/>
                <w:sz w:val="20"/>
              </w:rPr>
              <w:t>maxNrofCG-SL-1-r16</w:t>
            </w:r>
          </w:p>
        </w:tc>
        <w:tc>
          <w:tcPr>
            <w:tcW w:w="5953" w:type="dxa"/>
          </w:tcPr>
          <w:p w14:paraId="2CCB7836" w14:textId="19087262" w:rsidR="0002264F" w:rsidRPr="00F64199" w:rsidRDefault="008327E6" w:rsidP="00B6416D">
            <w:pPr>
              <w:pStyle w:val="TAL"/>
            </w:pPr>
            <w:r w:rsidRPr="00F64199">
              <w:t>No changes in TTCN</w:t>
            </w:r>
          </w:p>
        </w:tc>
      </w:tr>
      <w:tr w:rsidR="009A046C" w:rsidRPr="00B53A48" w14:paraId="37DB6D4C" w14:textId="77777777" w:rsidTr="00B6416D">
        <w:tc>
          <w:tcPr>
            <w:tcW w:w="3227" w:type="dxa"/>
          </w:tcPr>
          <w:p w14:paraId="37BD8174" w14:textId="362EB73E" w:rsidR="009A046C" w:rsidRPr="00F00760" w:rsidRDefault="001610B5" w:rsidP="00B6416D">
            <w:pPr>
              <w:pStyle w:val="TAL"/>
              <w:rPr>
                <w:sz w:val="20"/>
              </w:rPr>
            </w:pPr>
            <w:r w:rsidRPr="00F00760">
              <w:rPr>
                <w:rFonts w:ascii="Courier New" w:hAnsi="Courier New" w:cs="Courier New"/>
                <w:sz w:val="20"/>
              </w:rPr>
              <w:t>SL-MappedQoS-FlowsListDedicated-r16</w:t>
            </w:r>
          </w:p>
        </w:tc>
        <w:tc>
          <w:tcPr>
            <w:tcW w:w="4536" w:type="dxa"/>
          </w:tcPr>
          <w:p w14:paraId="7C27704B" w14:textId="22BAC2AA" w:rsidR="009A046C" w:rsidRPr="00F00760" w:rsidRDefault="00F64199" w:rsidP="00B6416D">
            <w:pPr>
              <w:pStyle w:val="TAL"/>
              <w:rPr>
                <w:rFonts w:ascii="Courier New" w:hAnsi="Courier New" w:cs="Courier New"/>
                <w:sz w:val="20"/>
              </w:rPr>
            </w:pPr>
            <w:r w:rsidRPr="00F00760">
              <w:rPr>
                <w:rFonts w:ascii="Courier New" w:hAnsi="Courier New" w:cs="Courier New"/>
                <w:sz w:val="20"/>
              </w:rPr>
              <w:t xml:space="preserve">Field </w:t>
            </w:r>
            <w:r w:rsidR="001610B5" w:rsidRPr="00F00760">
              <w:rPr>
                <w:rFonts w:ascii="Courier New" w:hAnsi="Courier New" w:cs="Courier New"/>
                <w:sz w:val="20"/>
              </w:rPr>
              <w:t>sl-MappedQoS-FlowsToReleaseList-16</w:t>
            </w:r>
            <w:r w:rsidRPr="00F00760">
              <w:rPr>
                <w:rFonts w:ascii="Courier New" w:hAnsi="Courier New" w:cs="Courier New"/>
                <w:sz w:val="20"/>
              </w:rPr>
              <w:t xml:space="preserve"> </w:t>
            </w:r>
            <w:r w:rsidR="001610B5" w:rsidRPr="00F00760">
              <w:rPr>
                <w:rFonts w:ascii="Courier New" w:hAnsi="Courier New" w:cs="Courier New"/>
                <w:sz w:val="20"/>
              </w:rPr>
              <w:t xml:space="preserve">renamed to </w:t>
            </w:r>
          </w:p>
          <w:p w14:paraId="7C1C1E39" w14:textId="3E57922B" w:rsidR="001610B5" w:rsidRPr="00F00760" w:rsidRDefault="001610B5" w:rsidP="00B6416D">
            <w:pPr>
              <w:pStyle w:val="TAL"/>
              <w:rPr>
                <w:sz w:val="20"/>
              </w:rPr>
            </w:pPr>
            <w:r w:rsidRPr="00F00760">
              <w:rPr>
                <w:rFonts w:ascii="Courier New" w:hAnsi="Courier New" w:cs="Courier New"/>
                <w:sz w:val="20"/>
              </w:rPr>
              <w:t xml:space="preserve">sl-MappedQoS-FlowsToReleaseList-r16      </w:t>
            </w:r>
          </w:p>
        </w:tc>
        <w:tc>
          <w:tcPr>
            <w:tcW w:w="5953" w:type="dxa"/>
          </w:tcPr>
          <w:p w14:paraId="5DC05DCD" w14:textId="7418E8A6" w:rsidR="009A046C" w:rsidRPr="00F64199" w:rsidRDefault="008327E6" w:rsidP="00B6416D">
            <w:pPr>
              <w:pStyle w:val="TAL"/>
            </w:pPr>
            <w:r w:rsidRPr="00F64199">
              <w:t>No changes in TTCN</w:t>
            </w:r>
          </w:p>
        </w:tc>
      </w:tr>
    </w:tbl>
    <w:p w14:paraId="437B79BF" w14:textId="77777777" w:rsidR="00AF579D" w:rsidRDefault="00AF579D" w:rsidP="00AF579D">
      <w:pPr>
        <w:pStyle w:val="TAL"/>
      </w:pPr>
    </w:p>
    <w:p w14:paraId="72FA5A4B" w14:textId="77777777" w:rsidR="00AF579D" w:rsidRPr="005D309F" w:rsidRDefault="00AF579D" w:rsidP="00B53A48">
      <w:pPr>
        <w:pStyle w:val="Heading2"/>
      </w:pPr>
      <w:r>
        <w:t xml:space="preserve">Fields added </w:t>
      </w:r>
      <w:r w:rsidRPr="005D309F">
        <w:t>with extension marker (ellipsis)</w:t>
      </w:r>
    </w:p>
    <w:tbl>
      <w:tblPr>
        <w:tblW w:w="13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4536"/>
        <w:gridCol w:w="5953"/>
      </w:tblGrid>
      <w:tr w:rsidR="00AF579D" w:rsidRPr="00722643" w14:paraId="3241D9E6" w14:textId="77777777" w:rsidTr="00B6416D">
        <w:tc>
          <w:tcPr>
            <w:tcW w:w="3227" w:type="dxa"/>
          </w:tcPr>
          <w:p w14:paraId="0966DB26" w14:textId="77777777" w:rsidR="00AF579D" w:rsidRPr="00FF083F" w:rsidRDefault="00AF579D" w:rsidP="00B6416D">
            <w:pPr>
              <w:pStyle w:val="TAH"/>
            </w:pPr>
            <w:r w:rsidRPr="00DA493A">
              <w:lastRenderedPageBreak/>
              <w:t>AS</w:t>
            </w:r>
            <w:r>
              <w:t>N</w:t>
            </w:r>
            <w:r w:rsidRPr="00DA493A">
              <w:t>.1 type affected</w:t>
            </w:r>
          </w:p>
        </w:tc>
        <w:tc>
          <w:tcPr>
            <w:tcW w:w="4536" w:type="dxa"/>
          </w:tcPr>
          <w:p w14:paraId="49F1E37F" w14:textId="77777777" w:rsidR="00AF579D" w:rsidRPr="00FF083F" w:rsidRDefault="00AF579D" w:rsidP="00B6416D">
            <w:pPr>
              <w:pStyle w:val="TAH"/>
            </w:pPr>
            <w:r>
              <w:t>New fields</w:t>
            </w:r>
          </w:p>
        </w:tc>
        <w:tc>
          <w:tcPr>
            <w:tcW w:w="5953" w:type="dxa"/>
          </w:tcPr>
          <w:p w14:paraId="5FB15CCC" w14:textId="77777777" w:rsidR="00AF579D" w:rsidRDefault="00AF579D" w:rsidP="00B6416D">
            <w:pPr>
              <w:pStyle w:val="TAH"/>
            </w:pPr>
            <w:r w:rsidRPr="00DA493A">
              <w:t>Impact on TTCN</w:t>
            </w:r>
          </w:p>
        </w:tc>
      </w:tr>
      <w:tr w:rsidR="00AF579D" w:rsidRPr="009F6488" w14:paraId="1379E05B" w14:textId="77777777" w:rsidTr="00B6416D">
        <w:tc>
          <w:tcPr>
            <w:tcW w:w="3227" w:type="dxa"/>
          </w:tcPr>
          <w:p w14:paraId="23511397" w14:textId="49AD94C8" w:rsidR="00AF579D" w:rsidRPr="009F6488" w:rsidRDefault="00797AC7" w:rsidP="00B6416D">
            <w:pPr>
              <w:pStyle w:val="TAL"/>
              <w:rPr>
                <w:rFonts w:ascii="Courier New" w:hAnsi="Courier New" w:cs="Courier New"/>
                <w:sz w:val="16"/>
                <w:szCs w:val="16"/>
              </w:rPr>
            </w:pPr>
            <w:r w:rsidRPr="009F6488">
              <w:rPr>
                <w:rFonts w:ascii="Courier New" w:hAnsi="Courier New" w:cs="Courier New"/>
              </w:rPr>
              <w:t>RA-InformationCommon-r16</w:t>
            </w:r>
          </w:p>
        </w:tc>
        <w:tc>
          <w:tcPr>
            <w:tcW w:w="4536" w:type="dxa"/>
          </w:tcPr>
          <w:p w14:paraId="7935709D" w14:textId="0972FB48" w:rsidR="00AF579D" w:rsidRPr="009F6488" w:rsidRDefault="00797AC7" w:rsidP="00B6416D">
            <w:pPr>
              <w:pStyle w:val="TAL"/>
              <w:rPr>
                <w:rFonts w:ascii="Courier New" w:hAnsi="Courier New" w:cs="Courier New"/>
                <w:sz w:val="16"/>
                <w:szCs w:val="16"/>
              </w:rPr>
            </w:pPr>
            <w:r w:rsidRPr="009F6488">
              <w:rPr>
                <w:rFonts w:ascii="Courier New" w:hAnsi="Courier New" w:cs="Courier New"/>
                <w:lang w:val="fr-FR"/>
              </w:rPr>
              <w:t xml:space="preserve">perRAInfoListExt-v1660               </w:t>
            </w:r>
          </w:p>
        </w:tc>
        <w:tc>
          <w:tcPr>
            <w:tcW w:w="5953" w:type="dxa"/>
          </w:tcPr>
          <w:p w14:paraId="122E40D5" w14:textId="2ABE0818" w:rsidR="00AF579D" w:rsidRPr="009F6488" w:rsidRDefault="009A046C" w:rsidP="00B6416D">
            <w:pPr>
              <w:pStyle w:val="TAL"/>
            </w:pPr>
            <w:r w:rsidRPr="009F6488">
              <w:t>Field added with * in cr_RA_InformationCommon_r16</w:t>
            </w:r>
          </w:p>
        </w:tc>
      </w:tr>
      <w:tr w:rsidR="00AF579D" w:rsidRPr="009F6488" w14:paraId="64EE2FDE" w14:textId="77777777" w:rsidTr="00B6416D">
        <w:tc>
          <w:tcPr>
            <w:tcW w:w="3227" w:type="dxa"/>
          </w:tcPr>
          <w:p w14:paraId="45A0C6A5" w14:textId="3F69EC6B" w:rsidR="00AF579D" w:rsidRPr="009F6488" w:rsidRDefault="002F74A4" w:rsidP="00B6416D">
            <w:pPr>
              <w:pStyle w:val="TAL"/>
              <w:rPr>
                <w:rFonts w:ascii="Courier New" w:hAnsi="Courier New" w:cs="Courier New"/>
                <w:sz w:val="16"/>
                <w:szCs w:val="16"/>
              </w:rPr>
            </w:pPr>
            <w:r w:rsidRPr="009F6488">
              <w:rPr>
                <w:rFonts w:ascii="Courier New" w:hAnsi="Courier New" w:cs="Courier New"/>
              </w:rPr>
              <w:t>RLF-Report-r16</w:t>
            </w:r>
          </w:p>
        </w:tc>
        <w:tc>
          <w:tcPr>
            <w:tcW w:w="4536" w:type="dxa"/>
          </w:tcPr>
          <w:p w14:paraId="43F17BA3" w14:textId="38A5FEDE" w:rsidR="00AF579D" w:rsidRPr="009F6488" w:rsidRDefault="002F74A4" w:rsidP="00B6416D">
            <w:pPr>
              <w:pStyle w:val="TAL"/>
              <w:rPr>
                <w:rFonts w:ascii="Courier New" w:hAnsi="Courier New" w:cs="Courier New"/>
                <w:sz w:val="16"/>
                <w:szCs w:val="16"/>
              </w:rPr>
            </w:pPr>
            <w:r w:rsidRPr="009F6488">
              <w:rPr>
                <w:rFonts w:ascii="Courier New" w:hAnsi="Courier New" w:cs="Courier New"/>
              </w:rPr>
              <w:t>csi-rsRLMConfigBitmap-v1650</w:t>
            </w:r>
          </w:p>
        </w:tc>
        <w:tc>
          <w:tcPr>
            <w:tcW w:w="5953" w:type="dxa"/>
          </w:tcPr>
          <w:p w14:paraId="2220F1EF" w14:textId="35A511DF" w:rsidR="00AF579D" w:rsidRPr="00956F77" w:rsidRDefault="00444F89" w:rsidP="00B6416D">
            <w:pPr>
              <w:pStyle w:val="TAL"/>
            </w:pPr>
            <w:r w:rsidRPr="00956F77">
              <w:t>Field added with * in cr_NR_Rlf_Report</w:t>
            </w:r>
            <w:r w:rsidR="008A2986" w:rsidRPr="00956F77">
              <w:t>, cr_NR_RLF_Report_r16</w:t>
            </w:r>
          </w:p>
        </w:tc>
      </w:tr>
      <w:tr w:rsidR="00AF579D" w:rsidRPr="009F6488" w14:paraId="79EC1166" w14:textId="77777777" w:rsidTr="00B6416D">
        <w:tc>
          <w:tcPr>
            <w:tcW w:w="3227" w:type="dxa"/>
          </w:tcPr>
          <w:p w14:paraId="20AF53E2" w14:textId="09C3DFCA" w:rsidR="00AF579D" w:rsidRPr="009F6488" w:rsidRDefault="00D90C61" w:rsidP="00B6416D">
            <w:pPr>
              <w:pStyle w:val="TAL"/>
              <w:rPr>
                <w:rFonts w:ascii="Courier New" w:hAnsi="Courier New" w:cs="Courier New"/>
                <w:sz w:val="16"/>
                <w:szCs w:val="16"/>
              </w:rPr>
            </w:pPr>
            <w:r w:rsidRPr="009F6488">
              <w:rPr>
                <w:rFonts w:ascii="Courier New" w:hAnsi="Courier New" w:cs="Courier New"/>
              </w:rPr>
              <w:t>CGI-InfoEUTRALogging</w:t>
            </w:r>
          </w:p>
        </w:tc>
        <w:tc>
          <w:tcPr>
            <w:tcW w:w="4536" w:type="dxa"/>
          </w:tcPr>
          <w:p w14:paraId="54C732BB" w14:textId="7B5D8CCA" w:rsidR="00AF579D" w:rsidRPr="009F6488" w:rsidRDefault="00D90C61" w:rsidP="00B6416D">
            <w:pPr>
              <w:pStyle w:val="TAL"/>
              <w:rPr>
                <w:rFonts w:ascii="Courier New" w:hAnsi="Courier New" w:cs="Courier New"/>
                <w:sz w:val="16"/>
                <w:szCs w:val="16"/>
              </w:rPr>
            </w:pPr>
            <w:r w:rsidRPr="009F6488">
              <w:rPr>
                <w:rFonts w:ascii="Courier New" w:hAnsi="Courier New" w:cs="Courier New"/>
              </w:rPr>
              <w:t>cellReservedForOtherUse-r16</w:t>
            </w:r>
          </w:p>
        </w:tc>
        <w:tc>
          <w:tcPr>
            <w:tcW w:w="5953" w:type="dxa"/>
          </w:tcPr>
          <w:p w14:paraId="78F213BC" w14:textId="64336C5A" w:rsidR="00AF579D" w:rsidRPr="00956F77" w:rsidRDefault="00444F89" w:rsidP="00B6416D">
            <w:pPr>
              <w:pStyle w:val="TAL"/>
            </w:pPr>
            <w:r w:rsidRPr="00956F77">
              <w:t>No changes in TTCN</w:t>
            </w:r>
          </w:p>
        </w:tc>
      </w:tr>
      <w:tr w:rsidR="00AF579D" w:rsidRPr="009F6488" w14:paraId="614755E6" w14:textId="77777777" w:rsidTr="00B6416D">
        <w:tc>
          <w:tcPr>
            <w:tcW w:w="3227" w:type="dxa"/>
          </w:tcPr>
          <w:p w14:paraId="70646ADE" w14:textId="0AFCA66F" w:rsidR="00AF579D" w:rsidRPr="009F6488" w:rsidRDefault="00E12A7E" w:rsidP="00B6416D">
            <w:pPr>
              <w:pStyle w:val="TAL"/>
              <w:rPr>
                <w:rFonts w:ascii="Courier New" w:hAnsi="Courier New" w:cs="Courier New"/>
                <w:sz w:val="16"/>
                <w:szCs w:val="16"/>
              </w:rPr>
            </w:pPr>
            <w:r w:rsidRPr="009F6488">
              <w:rPr>
                <w:rFonts w:ascii="Courier New" w:hAnsi="Courier New" w:cs="Courier New"/>
              </w:rPr>
              <w:t>EventTriggerConfigInterRAT</w:t>
            </w:r>
          </w:p>
        </w:tc>
        <w:tc>
          <w:tcPr>
            <w:tcW w:w="4536" w:type="dxa"/>
          </w:tcPr>
          <w:p w14:paraId="33D97175" w14:textId="77FE2996" w:rsidR="00E12A7E" w:rsidRPr="009F6488" w:rsidRDefault="00E12A7E" w:rsidP="00E12A7E">
            <w:pPr>
              <w:pStyle w:val="PlainText"/>
              <w:rPr>
                <w:rFonts w:ascii="Courier New" w:hAnsi="Courier New" w:cs="Courier New"/>
              </w:rPr>
            </w:pPr>
            <w:r w:rsidRPr="009F6488">
              <w:rPr>
                <w:rFonts w:ascii="Courier New" w:hAnsi="Courier New" w:cs="Courier New"/>
              </w:rPr>
              <w:t>includeCommonLocationInfo-r16</w:t>
            </w:r>
          </w:p>
          <w:p w14:paraId="37E26C0C" w14:textId="79719DD5" w:rsidR="00E12A7E" w:rsidRPr="009F6488" w:rsidRDefault="00E12A7E" w:rsidP="00E12A7E">
            <w:pPr>
              <w:pStyle w:val="PlainText"/>
              <w:rPr>
                <w:rFonts w:ascii="Courier New" w:hAnsi="Courier New" w:cs="Courier New"/>
              </w:rPr>
            </w:pPr>
            <w:r w:rsidRPr="009F6488">
              <w:rPr>
                <w:rFonts w:ascii="Courier New" w:hAnsi="Courier New" w:cs="Courier New"/>
              </w:rPr>
              <w:t xml:space="preserve">includeBT-Meas-r16       </w:t>
            </w:r>
          </w:p>
          <w:p w14:paraId="0457DA56" w14:textId="7F31F7BF" w:rsidR="00E12A7E" w:rsidRPr="009F6488" w:rsidRDefault="00E12A7E" w:rsidP="00E12A7E">
            <w:pPr>
              <w:pStyle w:val="PlainText"/>
              <w:rPr>
                <w:rFonts w:ascii="Courier New" w:hAnsi="Courier New" w:cs="Courier New"/>
              </w:rPr>
            </w:pPr>
            <w:r w:rsidRPr="009F6488">
              <w:rPr>
                <w:rFonts w:ascii="Courier New" w:hAnsi="Courier New" w:cs="Courier New"/>
              </w:rPr>
              <w:t xml:space="preserve">includeWLAN-Meas-r16     </w:t>
            </w:r>
          </w:p>
          <w:p w14:paraId="0DE6C5D5" w14:textId="32DB7B54" w:rsidR="00AF579D" w:rsidRPr="009F6488" w:rsidRDefault="00E12A7E" w:rsidP="00E12A7E">
            <w:pPr>
              <w:pStyle w:val="PlainText"/>
              <w:rPr>
                <w:rFonts w:ascii="Courier New" w:hAnsi="Courier New" w:cs="Courier New"/>
                <w:sz w:val="16"/>
                <w:szCs w:val="16"/>
              </w:rPr>
            </w:pPr>
            <w:r w:rsidRPr="009F6488">
              <w:rPr>
                <w:rFonts w:ascii="Courier New" w:hAnsi="Courier New" w:cs="Courier New"/>
              </w:rPr>
              <w:t>includeSensor-Meas-r16</w:t>
            </w:r>
          </w:p>
        </w:tc>
        <w:tc>
          <w:tcPr>
            <w:tcW w:w="5953" w:type="dxa"/>
          </w:tcPr>
          <w:p w14:paraId="6C2CD9BF" w14:textId="77777777" w:rsidR="00AF579D" w:rsidRPr="00956F77" w:rsidRDefault="00E12A7E" w:rsidP="00B6416D">
            <w:pPr>
              <w:pStyle w:val="TAL"/>
            </w:pPr>
            <w:r w:rsidRPr="00956F77">
              <w:t>Fields added as omit in cs_NR_ReportConfigInterRAT_Trigger_Periodical_UTRA</w:t>
            </w:r>
            <w:r w:rsidR="00010614" w:rsidRPr="00956F77">
              <w:t>,</w:t>
            </w:r>
          </w:p>
          <w:p w14:paraId="1F136CA8" w14:textId="77777777" w:rsidR="00010614" w:rsidRPr="00956F77" w:rsidRDefault="00010614" w:rsidP="00B6416D">
            <w:pPr>
              <w:pStyle w:val="TAL"/>
            </w:pPr>
            <w:r w:rsidRPr="00956F77">
              <w:t>cs_NR_ReportConfigInterRAT_Trigger_eventB2_EUTRA</w:t>
            </w:r>
          </w:p>
          <w:p w14:paraId="25D38EE1" w14:textId="77777777" w:rsidR="00016D29" w:rsidRPr="00956F77" w:rsidRDefault="00016D29" w:rsidP="00B6416D">
            <w:pPr>
              <w:pStyle w:val="TAL"/>
            </w:pPr>
            <w:r w:rsidRPr="00956F77">
              <w:t>cs_NR_ReportConfigInterRAT_Trigger_eventB1_EUTRA</w:t>
            </w:r>
          </w:p>
          <w:p w14:paraId="742CFFB5" w14:textId="77777777" w:rsidR="00016D29" w:rsidRPr="00956F77" w:rsidRDefault="00016D29" w:rsidP="00B6416D">
            <w:pPr>
              <w:pStyle w:val="TAL"/>
            </w:pPr>
            <w:r w:rsidRPr="00956F77">
              <w:t>cs_NR_ReportConfigInterRAT_Trigger_eventB2_EUTRA_Sinr</w:t>
            </w:r>
          </w:p>
          <w:p w14:paraId="7ACA76A3" w14:textId="77777777" w:rsidR="00D836C9" w:rsidRPr="00956F77" w:rsidRDefault="00D836C9" w:rsidP="00B6416D">
            <w:pPr>
              <w:pStyle w:val="TAL"/>
            </w:pPr>
            <w:r w:rsidRPr="00956F77">
              <w:t>cs_NR_ReportConfigInterRAT_Trigger_eventB2_UTRA</w:t>
            </w:r>
          </w:p>
          <w:p w14:paraId="69404296" w14:textId="354A3470" w:rsidR="008A2986" w:rsidRPr="00956F77" w:rsidRDefault="008A2986" w:rsidP="00B6416D">
            <w:pPr>
              <w:pStyle w:val="TAL"/>
            </w:pPr>
          </w:p>
        </w:tc>
      </w:tr>
      <w:tr w:rsidR="00AF579D" w:rsidRPr="009F6488" w14:paraId="46A46D70" w14:textId="77777777" w:rsidTr="00B6416D">
        <w:tc>
          <w:tcPr>
            <w:tcW w:w="3227" w:type="dxa"/>
          </w:tcPr>
          <w:p w14:paraId="08B7377E" w14:textId="1FD41B15" w:rsidR="00AF579D" w:rsidRPr="009F6488" w:rsidRDefault="00BD4CEF" w:rsidP="00B6416D">
            <w:pPr>
              <w:pStyle w:val="TAL"/>
              <w:rPr>
                <w:rFonts w:ascii="Courier New" w:hAnsi="Courier New" w:cs="Courier New"/>
                <w:sz w:val="16"/>
                <w:szCs w:val="16"/>
              </w:rPr>
            </w:pPr>
            <w:r w:rsidRPr="009F6488">
              <w:rPr>
                <w:rFonts w:ascii="Courier New" w:hAnsi="Courier New" w:cs="Courier New"/>
              </w:rPr>
              <w:t>PeriodicalReportConfigInterRAT</w:t>
            </w:r>
          </w:p>
        </w:tc>
        <w:tc>
          <w:tcPr>
            <w:tcW w:w="4536" w:type="dxa"/>
          </w:tcPr>
          <w:p w14:paraId="19E4B2C9" w14:textId="55C322CD" w:rsidR="00BD4CEF" w:rsidRPr="009F6488" w:rsidRDefault="00BD4CEF" w:rsidP="00BD4CEF">
            <w:pPr>
              <w:pStyle w:val="PlainText"/>
              <w:rPr>
                <w:rFonts w:ascii="Courier New" w:hAnsi="Courier New" w:cs="Courier New"/>
              </w:rPr>
            </w:pPr>
            <w:r w:rsidRPr="009F6488">
              <w:rPr>
                <w:rFonts w:ascii="Courier New" w:hAnsi="Courier New" w:cs="Courier New"/>
              </w:rPr>
              <w:t>includeCommonLocationInfo-r16</w:t>
            </w:r>
          </w:p>
          <w:p w14:paraId="75AB8ABB" w14:textId="7DD0BB05" w:rsidR="00BD4CEF" w:rsidRPr="009F6488" w:rsidRDefault="00BD4CEF" w:rsidP="00BD4CEF">
            <w:pPr>
              <w:pStyle w:val="PlainText"/>
              <w:rPr>
                <w:rFonts w:ascii="Courier New" w:hAnsi="Courier New" w:cs="Courier New"/>
              </w:rPr>
            </w:pPr>
            <w:r w:rsidRPr="009F6488">
              <w:rPr>
                <w:rFonts w:ascii="Courier New" w:hAnsi="Courier New" w:cs="Courier New"/>
              </w:rPr>
              <w:t>includeBT-Meas-r16</w:t>
            </w:r>
          </w:p>
          <w:p w14:paraId="50F60D3C" w14:textId="1340AA9D" w:rsidR="00BD4CEF" w:rsidRPr="009F6488" w:rsidRDefault="00BD4CEF" w:rsidP="00BD4CEF">
            <w:pPr>
              <w:pStyle w:val="PlainText"/>
              <w:rPr>
                <w:rFonts w:ascii="Courier New" w:hAnsi="Courier New" w:cs="Courier New"/>
              </w:rPr>
            </w:pPr>
            <w:r w:rsidRPr="009F6488">
              <w:rPr>
                <w:rFonts w:ascii="Courier New" w:hAnsi="Courier New" w:cs="Courier New"/>
              </w:rPr>
              <w:t>includeWLAN-Meas-r16</w:t>
            </w:r>
          </w:p>
          <w:p w14:paraId="0A66A6D1" w14:textId="79C3F268" w:rsidR="00BD4CEF" w:rsidRPr="009F6488" w:rsidRDefault="00BD4CEF" w:rsidP="00BD4CEF">
            <w:pPr>
              <w:pStyle w:val="PlainText"/>
              <w:rPr>
                <w:rFonts w:ascii="Courier New" w:hAnsi="Courier New" w:cs="Courier New"/>
              </w:rPr>
            </w:pPr>
            <w:r w:rsidRPr="009F6488">
              <w:rPr>
                <w:rFonts w:ascii="Courier New" w:hAnsi="Courier New" w:cs="Courier New"/>
              </w:rPr>
              <w:t>includeSensor-Meas-r16</w:t>
            </w:r>
          </w:p>
          <w:p w14:paraId="77D89591" w14:textId="1D380341" w:rsidR="00AF579D" w:rsidRPr="009F6488" w:rsidRDefault="00AF579D" w:rsidP="00B6416D">
            <w:pPr>
              <w:pStyle w:val="TAL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953" w:type="dxa"/>
          </w:tcPr>
          <w:p w14:paraId="215D7CFC" w14:textId="77777777" w:rsidR="00AF579D" w:rsidRPr="00956F77" w:rsidRDefault="00BD4CEF" w:rsidP="00B6416D">
            <w:pPr>
              <w:pStyle w:val="TAL"/>
            </w:pPr>
            <w:r w:rsidRPr="00956F77">
              <w:t>Fields added as omit in cs_NR_ReportConfigInterRAT_Trigger_periodical_EUTRA</w:t>
            </w:r>
          </w:p>
          <w:p w14:paraId="4AEECFBD" w14:textId="3F4AB478" w:rsidR="004C1A8D" w:rsidRPr="00956F77" w:rsidRDefault="004C1A8D" w:rsidP="00B6416D">
            <w:pPr>
              <w:pStyle w:val="TAL"/>
            </w:pPr>
            <w:r w:rsidRPr="00956F77">
              <w:t>For the field includeCommonLocationInfo-r16 added a new parameter used in TC 8.1.6.2.1.</w:t>
            </w:r>
          </w:p>
        </w:tc>
      </w:tr>
      <w:tr w:rsidR="00AF579D" w:rsidRPr="009F6488" w14:paraId="6FCF40D4" w14:textId="77777777" w:rsidTr="00B6416D">
        <w:tc>
          <w:tcPr>
            <w:tcW w:w="3227" w:type="dxa"/>
          </w:tcPr>
          <w:p w14:paraId="2D072B1E" w14:textId="5B07B871" w:rsidR="00AF579D" w:rsidRPr="009F6488" w:rsidRDefault="00240768" w:rsidP="00B6416D">
            <w:pPr>
              <w:pStyle w:val="TAL"/>
              <w:rPr>
                <w:rFonts w:ascii="Courier New" w:hAnsi="Courier New" w:cs="Courier New"/>
                <w:sz w:val="16"/>
                <w:szCs w:val="16"/>
              </w:rPr>
            </w:pPr>
            <w:r w:rsidRPr="009F6488">
              <w:rPr>
                <w:rFonts w:ascii="Courier New" w:hAnsi="Courier New" w:cs="Courier New"/>
              </w:rPr>
              <w:t>SlotFormatCombinationId</w:t>
            </w:r>
          </w:p>
        </w:tc>
        <w:tc>
          <w:tcPr>
            <w:tcW w:w="4536" w:type="dxa"/>
          </w:tcPr>
          <w:p w14:paraId="070DF80A" w14:textId="5280F99F" w:rsidR="00AF579D" w:rsidRPr="009F6488" w:rsidRDefault="00240768" w:rsidP="00240768">
            <w:pPr>
              <w:pStyle w:val="PlainText"/>
              <w:rPr>
                <w:rFonts w:ascii="Courier New" w:hAnsi="Courier New" w:cs="Courier New"/>
                <w:sz w:val="16"/>
                <w:szCs w:val="16"/>
              </w:rPr>
            </w:pPr>
            <w:r w:rsidRPr="009F6488">
              <w:rPr>
                <w:rFonts w:ascii="Courier New" w:hAnsi="Courier New" w:cs="Courier New"/>
              </w:rPr>
              <w:t xml:space="preserve">switchTriggerToAddModListSizeExt-r16    switchTriggerToReleaseListSizeExt-r16  </w:t>
            </w:r>
          </w:p>
        </w:tc>
        <w:tc>
          <w:tcPr>
            <w:tcW w:w="5953" w:type="dxa"/>
          </w:tcPr>
          <w:p w14:paraId="3DF15ED1" w14:textId="44A97DF9" w:rsidR="00AF579D" w:rsidRPr="009F6488" w:rsidRDefault="00240768" w:rsidP="00B6416D">
            <w:pPr>
              <w:pStyle w:val="TAL"/>
            </w:pPr>
            <w:r w:rsidRPr="009F6488">
              <w:t>No changes in TTCN</w:t>
            </w:r>
          </w:p>
        </w:tc>
      </w:tr>
      <w:tr w:rsidR="00AF579D" w:rsidRPr="009F6488" w14:paraId="7300AA30" w14:textId="77777777" w:rsidTr="00B6416D">
        <w:tc>
          <w:tcPr>
            <w:tcW w:w="3227" w:type="dxa"/>
          </w:tcPr>
          <w:p w14:paraId="7CF6FB19" w14:textId="0A797252" w:rsidR="00AF579D" w:rsidRPr="009F6488" w:rsidRDefault="00EC049A" w:rsidP="00B6416D">
            <w:pPr>
              <w:pStyle w:val="TAL"/>
              <w:rPr>
                <w:rFonts w:ascii="Courier New" w:hAnsi="Courier New" w:cs="Courier New"/>
                <w:sz w:val="16"/>
                <w:szCs w:val="16"/>
              </w:rPr>
            </w:pPr>
            <w:r w:rsidRPr="009F6488">
              <w:rPr>
                <w:rFonts w:ascii="Courier New" w:hAnsi="Courier New" w:cs="Courier New"/>
              </w:rPr>
              <w:t>FreqSeparationClass</w:t>
            </w:r>
          </w:p>
        </w:tc>
        <w:tc>
          <w:tcPr>
            <w:tcW w:w="4536" w:type="dxa"/>
          </w:tcPr>
          <w:p w14:paraId="2A0BF87A" w14:textId="7C7B40BC" w:rsidR="00AF579D" w:rsidRPr="009F6488" w:rsidRDefault="00EC049A" w:rsidP="00B6416D">
            <w:pPr>
              <w:pStyle w:val="TAL"/>
              <w:rPr>
                <w:rFonts w:ascii="Courier New" w:hAnsi="Courier New" w:cs="Courier New"/>
                <w:sz w:val="16"/>
                <w:szCs w:val="16"/>
              </w:rPr>
            </w:pPr>
            <w:r w:rsidRPr="009F6488">
              <w:rPr>
                <w:rFonts w:ascii="Courier New" w:hAnsi="Courier New" w:cs="Courier New"/>
              </w:rPr>
              <w:t>Values added: mhz400-v1650, mhz600-v1650</w:t>
            </w:r>
          </w:p>
        </w:tc>
        <w:tc>
          <w:tcPr>
            <w:tcW w:w="5953" w:type="dxa"/>
          </w:tcPr>
          <w:p w14:paraId="284826AE" w14:textId="50949896" w:rsidR="00AF579D" w:rsidRPr="009F6488" w:rsidRDefault="00EC049A" w:rsidP="00B6416D">
            <w:pPr>
              <w:pStyle w:val="TAL"/>
            </w:pPr>
            <w:r w:rsidRPr="009F6488">
              <w:t>No changes in TTCN</w:t>
            </w:r>
          </w:p>
        </w:tc>
      </w:tr>
      <w:tr w:rsidR="00AF579D" w:rsidRPr="009F6488" w14:paraId="1DEE9830" w14:textId="77777777" w:rsidTr="00B6416D">
        <w:tc>
          <w:tcPr>
            <w:tcW w:w="3227" w:type="dxa"/>
          </w:tcPr>
          <w:p w14:paraId="7B8DF07D" w14:textId="6F82D157" w:rsidR="00AF579D" w:rsidRPr="009F6488" w:rsidRDefault="00F110F4" w:rsidP="00B6416D">
            <w:pPr>
              <w:pStyle w:val="TAL"/>
              <w:rPr>
                <w:rFonts w:ascii="Courier New" w:hAnsi="Courier New" w:cs="Courier New"/>
                <w:sz w:val="16"/>
                <w:szCs w:val="16"/>
              </w:rPr>
            </w:pPr>
            <w:r w:rsidRPr="009F6488">
              <w:rPr>
                <w:rFonts w:ascii="Courier New" w:hAnsi="Courier New" w:cs="Courier New"/>
              </w:rPr>
              <w:t>MAC-ParametersCommon</w:t>
            </w:r>
          </w:p>
        </w:tc>
        <w:tc>
          <w:tcPr>
            <w:tcW w:w="4536" w:type="dxa"/>
          </w:tcPr>
          <w:p w14:paraId="08FA6D2E" w14:textId="61FF40C6" w:rsidR="00AF579D" w:rsidRPr="009F6488" w:rsidRDefault="00F110F4" w:rsidP="00B6416D">
            <w:pPr>
              <w:pStyle w:val="TAL"/>
              <w:rPr>
                <w:rFonts w:ascii="Courier New" w:hAnsi="Courier New" w:cs="Courier New"/>
                <w:sz w:val="16"/>
                <w:szCs w:val="16"/>
              </w:rPr>
            </w:pPr>
            <w:r w:rsidRPr="009F6488">
              <w:rPr>
                <w:rFonts w:ascii="Courier New" w:hAnsi="Courier New" w:cs="Courier New"/>
              </w:rPr>
              <w:t xml:space="preserve">srs-ResourceId-Ext-r16                   </w:t>
            </w:r>
          </w:p>
        </w:tc>
        <w:tc>
          <w:tcPr>
            <w:tcW w:w="5953" w:type="dxa"/>
          </w:tcPr>
          <w:p w14:paraId="0A3B3F0D" w14:textId="5D254A73" w:rsidR="00AF579D" w:rsidRPr="009F6488" w:rsidRDefault="00F110F4" w:rsidP="00B6416D">
            <w:pPr>
              <w:pStyle w:val="TAL"/>
            </w:pPr>
            <w:r w:rsidRPr="009F6488">
              <w:t>Field added as * in cr_NR_MAC_Parameters</w:t>
            </w:r>
          </w:p>
        </w:tc>
      </w:tr>
      <w:tr w:rsidR="00AF579D" w:rsidRPr="00B53A48" w14:paraId="173659AA" w14:textId="77777777" w:rsidTr="00B6416D">
        <w:tc>
          <w:tcPr>
            <w:tcW w:w="3227" w:type="dxa"/>
          </w:tcPr>
          <w:p w14:paraId="65512155" w14:textId="0EF7282E" w:rsidR="00AF579D" w:rsidRPr="009F6488" w:rsidRDefault="009F6488" w:rsidP="00B6416D">
            <w:pPr>
              <w:pStyle w:val="TAL"/>
              <w:rPr>
                <w:rFonts w:ascii="Courier New" w:hAnsi="Courier New" w:cs="Courier New"/>
                <w:sz w:val="16"/>
                <w:szCs w:val="16"/>
              </w:rPr>
            </w:pPr>
            <w:r w:rsidRPr="009F6488">
              <w:rPr>
                <w:rFonts w:ascii="Courier New" w:hAnsi="Courier New" w:cs="Courier New"/>
              </w:rPr>
              <w:t>MIMO-ParametersPerBand</w:t>
            </w:r>
          </w:p>
        </w:tc>
        <w:tc>
          <w:tcPr>
            <w:tcW w:w="4536" w:type="dxa"/>
          </w:tcPr>
          <w:p w14:paraId="53974436" w14:textId="7624C977" w:rsidR="00AF579D" w:rsidRPr="009F6488" w:rsidRDefault="009F6488" w:rsidP="00B6416D">
            <w:pPr>
              <w:pStyle w:val="TAL"/>
              <w:rPr>
                <w:rFonts w:cs="Courier New"/>
                <w:szCs w:val="16"/>
              </w:rPr>
            </w:pPr>
            <w:r w:rsidRPr="009F6488">
              <w:rPr>
                <w:rFonts w:ascii="Courier New" w:hAnsi="Courier New" w:cs="Courier New"/>
              </w:rPr>
              <w:t>maxMIMO-LayersForMulti-DCI-mTRP-r16</w:t>
            </w:r>
          </w:p>
        </w:tc>
        <w:tc>
          <w:tcPr>
            <w:tcW w:w="5953" w:type="dxa"/>
          </w:tcPr>
          <w:p w14:paraId="6D209D10" w14:textId="40F71DC9" w:rsidR="00AF579D" w:rsidRPr="009F6488" w:rsidRDefault="009F6488" w:rsidP="00B6416D">
            <w:pPr>
              <w:pStyle w:val="TAL"/>
            </w:pPr>
            <w:r w:rsidRPr="009F6488">
              <w:t>No changes in TTCN</w:t>
            </w:r>
          </w:p>
        </w:tc>
      </w:tr>
      <w:tr w:rsidR="00AF579D" w:rsidRPr="00B473C7" w14:paraId="121DB96F" w14:textId="77777777" w:rsidTr="00B6416D">
        <w:tc>
          <w:tcPr>
            <w:tcW w:w="3227" w:type="dxa"/>
          </w:tcPr>
          <w:p w14:paraId="1B1A8323" w14:textId="1796E3D0" w:rsidR="00AF579D" w:rsidRPr="00B473C7" w:rsidRDefault="001427FA" w:rsidP="00B6416D">
            <w:pPr>
              <w:pStyle w:val="TAL"/>
              <w:rPr>
                <w:rFonts w:ascii="Courier New" w:hAnsi="Courier New" w:cs="Courier New"/>
                <w:sz w:val="16"/>
                <w:szCs w:val="16"/>
              </w:rPr>
            </w:pPr>
            <w:r w:rsidRPr="00B473C7">
              <w:rPr>
                <w:rFonts w:ascii="Courier New" w:hAnsi="Courier New" w:cs="Courier New"/>
              </w:rPr>
              <w:t>Phy-ParametersCommon</w:t>
            </w:r>
          </w:p>
        </w:tc>
        <w:tc>
          <w:tcPr>
            <w:tcW w:w="4536" w:type="dxa"/>
          </w:tcPr>
          <w:p w14:paraId="2F39285B" w14:textId="77777777" w:rsidR="00AF579D" w:rsidRPr="00B473C7" w:rsidRDefault="001427FA" w:rsidP="00B6416D">
            <w:pPr>
              <w:pStyle w:val="TAL"/>
              <w:rPr>
                <w:rFonts w:ascii="Courier New" w:hAnsi="Courier New" w:cs="Courier New"/>
              </w:rPr>
            </w:pPr>
            <w:r w:rsidRPr="00B473C7">
              <w:rPr>
                <w:rFonts w:ascii="Courier New" w:hAnsi="Courier New" w:cs="Courier New"/>
              </w:rPr>
              <w:t>newBeamIdentifications2PortCSI-RS-r16</w:t>
            </w:r>
          </w:p>
          <w:p w14:paraId="62786934" w14:textId="050F2917" w:rsidR="001427FA" w:rsidRPr="00B473C7" w:rsidRDefault="001427FA" w:rsidP="00B6416D">
            <w:pPr>
              <w:pStyle w:val="TAL"/>
              <w:rPr>
                <w:rFonts w:ascii="Courier New" w:hAnsi="Courier New" w:cs="Courier New"/>
                <w:sz w:val="16"/>
                <w:szCs w:val="16"/>
              </w:rPr>
            </w:pPr>
            <w:r w:rsidRPr="00B473C7">
              <w:rPr>
                <w:rFonts w:ascii="Courier New" w:hAnsi="Courier New" w:cs="Courier New"/>
              </w:rPr>
              <w:t>pathlossEstimation2PortCSI-RS-r16</w:t>
            </w:r>
          </w:p>
        </w:tc>
        <w:tc>
          <w:tcPr>
            <w:tcW w:w="5953" w:type="dxa"/>
          </w:tcPr>
          <w:p w14:paraId="4068DE1C" w14:textId="61B77069" w:rsidR="00AF579D" w:rsidRPr="00B473C7" w:rsidRDefault="001427FA" w:rsidP="00B6416D">
            <w:pPr>
              <w:pStyle w:val="TAL"/>
            </w:pPr>
            <w:r w:rsidRPr="00B473C7">
              <w:t>Fields added as * in cr_Phy_ParametersCommon</w:t>
            </w:r>
          </w:p>
        </w:tc>
      </w:tr>
      <w:tr w:rsidR="00AF579D" w:rsidRPr="00B473C7" w14:paraId="36D98A6E" w14:textId="77777777" w:rsidTr="00B6416D">
        <w:tc>
          <w:tcPr>
            <w:tcW w:w="3227" w:type="dxa"/>
          </w:tcPr>
          <w:p w14:paraId="195F81F6" w14:textId="1BA934AB" w:rsidR="00AF579D" w:rsidRPr="00B473C7" w:rsidRDefault="00D56D97" w:rsidP="00B6416D">
            <w:pPr>
              <w:pStyle w:val="TAL"/>
              <w:rPr>
                <w:rFonts w:ascii="Courier New" w:hAnsi="Courier New" w:cs="Courier New"/>
                <w:sz w:val="16"/>
                <w:szCs w:val="16"/>
              </w:rPr>
            </w:pPr>
            <w:r w:rsidRPr="00B473C7">
              <w:rPr>
                <w:rFonts w:ascii="Courier New" w:hAnsi="Courier New" w:cs="Courier New"/>
              </w:rPr>
              <w:t>Phy-ParametersFRX-Diff</w:t>
            </w:r>
          </w:p>
        </w:tc>
        <w:tc>
          <w:tcPr>
            <w:tcW w:w="4536" w:type="dxa"/>
          </w:tcPr>
          <w:p w14:paraId="3777FA90" w14:textId="5001E8DC" w:rsidR="00AF579D" w:rsidRPr="00B473C7" w:rsidRDefault="00D56D97" w:rsidP="00B6416D">
            <w:pPr>
              <w:pStyle w:val="TAL"/>
            </w:pPr>
            <w:r w:rsidRPr="00B473C7">
              <w:rPr>
                <w:rFonts w:ascii="Courier New" w:hAnsi="Courier New" w:cs="Courier New"/>
              </w:rPr>
              <w:t>cri-RI-CQI-WithoutNon-PMI-PortInd-r16</w:t>
            </w:r>
          </w:p>
        </w:tc>
        <w:tc>
          <w:tcPr>
            <w:tcW w:w="5953" w:type="dxa"/>
          </w:tcPr>
          <w:p w14:paraId="10D42D46" w14:textId="75D17B5F" w:rsidR="00AF579D" w:rsidRPr="00B473C7" w:rsidRDefault="00B02A92" w:rsidP="00B6416D">
            <w:pPr>
              <w:pStyle w:val="TAL"/>
            </w:pPr>
            <w:r w:rsidRPr="00B473C7">
              <w:t>Field added as * in cr_NR_Phy_ParametersFRX_Diff</w:t>
            </w:r>
          </w:p>
        </w:tc>
      </w:tr>
      <w:tr w:rsidR="00AB29FD" w:rsidRPr="00B473C7" w14:paraId="57A566BF" w14:textId="77777777" w:rsidTr="00B6416D">
        <w:tc>
          <w:tcPr>
            <w:tcW w:w="3227" w:type="dxa"/>
          </w:tcPr>
          <w:p w14:paraId="53012E22" w14:textId="3CBD8A32" w:rsidR="00AB29FD" w:rsidRPr="00B473C7" w:rsidRDefault="000E3E6A" w:rsidP="00B6416D">
            <w:pPr>
              <w:pStyle w:val="TAL"/>
              <w:rPr>
                <w:rFonts w:ascii="Courier New" w:hAnsi="Courier New" w:cs="Courier New"/>
              </w:rPr>
            </w:pPr>
            <w:r w:rsidRPr="00B473C7">
              <w:rPr>
                <w:rFonts w:ascii="Courier New" w:hAnsi="Courier New" w:cs="Courier New"/>
              </w:rPr>
              <w:t>RF-Parameters</w:t>
            </w:r>
          </w:p>
        </w:tc>
        <w:tc>
          <w:tcPr>
            <w:tcW w:w="4536" w:type="dxa"/>
          </w:tcPr>
          <w:p w14:paraId="6805D9BD" w14:textId="77777777" w:rsidR="00AB29FD" w:rsidRPr="00B473C7" w:rsidRDefault="000E3E6A" w:rsidP="00B6416D">
            <w:pPr>
              <w:pStyle w:val="TAL"/>
              <w:rPr>
                <w:rFonts w:ascii="Courier New" w:hAnsi="Courier New" w:cs="Courier New"/>
              </w:rPr>
            </w:pPr>
            <w:r w:rsidRPr="00B473C7">
              <w:rPr>
                <w:rFonts w:ascii="Courier New" w:hAnsi="Courier New" w:cs="Courier New"/>
              </w:rPr>
              <w:t>supportedBandCombinationList-v1650</w:t>
            </w:r>
          </w:p>
          <w:p w14:paraId="5759F686" w14:textId="77777777" w:rsidR="000E3E6A" w:rsidRPr="00B473C7" w:rsidRDefault="000E3E6A" w:rsidP="00B6416D">
            <w:pPr>
              <w:pStyle w:val="TAL"/>
              <w:rPr>
                <w:rFonts w:ascii="Courier New" w:hAnsi="Courier New" w:cs="Courier New"/>
              </w:rPr>
            </w:pPr>
            <w:r w:rsidRPr="00B473C7">
              <w:rPr>
                <w:rFonts w:ascii="Courier New" w:hAnsi="Courier New" w:cs="Courier New"/>
              </w:rPr>
              <w:t>supportedBandCombinationList-UplinkTxSwitch-v1650</w:t>
            </w:r>
          </w:p>
          <w:p w14:paraId="6F53A963" w14:textId="59A74FFC" w:rsidR="000E3E6A" w:rsidRPr="00B473C7" w:rsidRDefault="000E3E6A" w:rsidP="00B6416D">
            <w:pPr>
              <w:pStyle w:val="TAL"/>
              <w:rPr>
                <w:rFonts w:ascii="Courier New" w:hAnsi="Courier New" w:cs="Courier New"/>
              </w:rPr>
            </w:pPr>
            <w:r w:rsidRPr="00B473C7">
              <w:rPr>
                <w:rFonts w:ascii="Courier New" w:hAnsi="Courier New" w:cs="Courier New"/>
              </w:rPr>
              <w:t>extendedBand-n77-r16</w:t>
            </w:r>
          </w:p>
        </w:tc>
        <w:tc>
          <w:tcPr>
            <w:tcW w:w="5953" w:type="dxa"/>
          </w:tcPr>
          <w:p w14:paraId="77962F66" w14:textId="1CA1A41F" w:rsidR="00AB29FD" w:rsidRPr="00B473C7" w:rsidRDefault="000E3E6A" w:rsidP="00B6416D">
            <w:pPr>
              <w:pStyle w:val="TAL"/>
            </w:pPr>
            <w:r w:rsidRPr="00B473C7">
              <w:t>Field added as * in cr_NR_RF_Parameters</w:t>
            </w:r>
          </w:p>
        </w:tc>
      </w:tr>
      <w:tr w:rsidR="001D6C7E" w:rsidRPr="00B473C7" w14:paraId="7C8A1293" w14:textId="77777777" w:rsidTr="00B6416D">
        <w:tc>
          <w:tcPr>
            <w:tcW w:w="3227" w:type="dxa"/>
          </w:tcPr>
          <w:p w14:paraId="1E851E30" w14:textId="46CC417B" w:rsidR="001D6C7E" w:rsidRPr="00B473C7" w:rsidRDefault="006D3604" w:rsidP="00B6416D">
            <w:pPr>
              <w:pStyle w:val="TAL"/>
              <w:rPr>
                <w:rFonts w:ascii="Courier New" w:hAnsi="Courier New" w:cs="Courier New"/>
              </w:rPr>
            </w:pPr>
            <w:r w:rsidRPr="00B473C7">
              <w:rPr>
                <w:rFonts w:ascii="Courier New" w:hAnsi="Courier New" w:cs="Courier New"/>
              </w:rPr>
              <w:t>BandNR</w:t>
            </w:r>
          </w:p>
        </w:tc>
        <w:tc>
          <w:tcPr>
            <w:tcW w:w="4536" w:type="dxa"/>
          </w:tcPr>
          <w:p w14:paraId="29987D52" w14:textId="77777777" w:rsidR="006D3604" w:rsidRPr="00B473C7" w:rsidRDefault="006D3604" w:rsidP="006D3604">
            <w:pPr>
              <w:pStyle w:val="PlainText"/>
              <w:rPr>
                <w:rFonts w:ascii="Courier New" w:hAnsi="Courier New" w:cs="Courier New"/>
              </w:rPr>
            </w:pPr>
            <w:r w:rsidRPr="00B473C7">
              <w:rPr>
                <w:rFonts w:ascii="Courier New" w:hAnsi="Courier New" w:cs="Courier New"/>
              </w:rPr>
              <w:t>type1-PUSCH-RepetitionMultiSlots-v1650</w:t>
            </w:r>
          </w:p>
          <w:p w14:paraId="4045222F" w14:textId="50FC1DF9" w:rsidR="006D3604" w:rsidRPr="00B473C7" w:rsidRDefault="006D3604" w:rsidP="006D3604">
            <w:pPr>
              <w:pStyle w:val="PlainText"/>
              <w:rPr>
                <w:rFonts w:ascii="Courier New" w:hAnsi="Courier New" w:cs="Courier New"/>
              </w:rPr>
            </w:pPr>
            <w:r w:rsidRPr="00B473C7">
              <w:rPr>
                <w:rFonts w:ascii="Courier New" w:hAnsi="Courier New" w:cs="Courier New"/>
              </w:rPr>
              <w:t>type2-PUSCH-RepetitionMultiSlots-v1650</w:t>
            </w:r>
          </w:p>
          <w:p w14:paraId="0965EE8D" w14:textId="77777777" w:rsidR="006D3604" w:rsidRPr="00B473C7" w:rsidRDefault="006D3604" w:rsidP="006D3604">
            <w:pPr>
              <w:pStyle w:val="PlainText"/>
              <w:rPr>
                <w:rFonts w:ascii="Courier New" w:hAnsi="Courier New" w:cs="Courier New"/>
              </w:rPr>
            </w:pPr>
            <w:r w:rsidRPr="00B473C7">
              <w:rPr>
                <w:rFonts w:ascii="Courier New" w:hAnsi="Courier New" w:cs="Courier New"/>
              </w:rPr>
              <w:t>pusch-RepetitionMultiSlots-v1650</w:t>
            </w:r>
          </w:p>
          <w:p w14:paraId="3CD40F50" w14:textId="77777777" w:rsidR="006D3604" w:rsidRPr="00B473C7" w:rsidRDefault="006D3604" w:rsidP="006D3604">
            <w:pPr>
              <w:pStyle w:val="PlainText"/>
              <w:rPr>
                <w:rFonts w:ascii="Courier New" w:hAnsi="Courier New" w:cs="Courier New"/>
              </w:rPr>
            </w:pPr>
            <w:r w:rsidRPr="00B473C7">
              <w:rPr>
                <w:rFonts w:ascii="Courier New" w:hAnsi="Courier New" w:cs="Courier New"/>
              </w:rPr>
              <w:t xml:space="preserve">configuredUL-GrantType1-v1650             </w:t>
            </w:r>
          </w:p>
          <w:p w14:paraId="308CC379" w14:textId="77777777" w:rsidR="006D3604" w:rsidRPr="00B473C7" w:rsidRDefault="006D3604" w:rsidP="006D3604">
            <w:pPr>
              <w:pStyle w:val="PlainText"/>
              <w:rPr>
                <w:rFonts w:ascii="Courier New" w:hAnsi="Courier New" w:cs="Courier New"/>
              </w:rPr>
            </w:pPr>
            <w:r w:rsidRPr="00B473C7">
              <w:rPr>
                <w:rFonts w:ascii="Courier New" w:hAnsi="Courier New" w:cs="Courier New"/>
              </w:rPr>
              <w:t>configuredUL-GrantType2-v1650</w:t>
            </w:r>
          </w:p>
          <w:p w14:paraId="74F424E5" w14:textId="43D593D9" w:rsidR="006D3604" w:rsidRPr="00B473C7" w:rsidRDefault="006D3604" w:rsidP="006D3604">
            <w:pPr>
              <w:pStyle w:val="PlainText"/>
              <w:rPr>
                <w:rFonts w:ascii="Courier New" w:hAnsi="Courier New" w:cs="Courier New"/>
              </w:rPr>
            </w:pPr>
            <w:r w:rsidRPr="00B473C7">
              <w:rPr>
                <w:rFonts w:ascii="Courier New" w:hAnsi="Courier New" w:cs="Courier New"/>
              </w:rPr>
              <w:t>sharedSpectrumChAccessParamsPerBand-v1650</w:t>
            </w:r>
          </w:p>
          <w:p w14:paraId="3DF58402" w14:textId="77777777" w:rsidR="006D3604" w:rsidRPr="00B473C7" w:rsidRDefault="006D3604" w:rsidP="006D3604">
            <w:pPr>
              <w:pStyle w:val="PlainText"/>
              <w:rPr>
                <w:rFonts w:ascii="Courier New" w:hAnsi="Courier New" w:cs="Courier New"/>
              </w:rPr>
            </w:pPr>
            <w:r w:rsidRPr="00B473C7">
              <w:rPr>
                <w:rFonts w:ascii="Courier New" w:hAnsi="Courier New" w:cs="Courier New"/>
              </w:rPr>
              <w:t>enhancedSkipUplinkTxConfigured-v1660</w:t>
            </w:r>
          </w:p>
          <w:p w14:paraId="73E3DCBE" w14:textId="38669B08" w:rsidR="001D6C7E" w:rsidRPr="00B473C7" w:rsidRDefault="006D3604" w:rsidP="006D3604">
            <w:pPr>
              <w:pStyle w:val="PlainText"/>
              <w:rPr>
                <w:rFonts w:ascii="Courier New" w:hAnsi="Courier New" w:cs="Courier New"/>
              </w:rPr>
            </w:pPr>
            <w:r w:rsidRPr="00B473C7">
              <w:rPr>
                <w:rFonts w:ascii="Courier New" w:hAnsi="Courier New" w:cs="Courier New"/>
              </w:rPr>
              <w:t>enhancedSkipUplinkTxDynamic-v1660</w:t>
            </w:r>
          </w:p>
        </w:tc>
        <w:tc>
          <w:tcPr>
            <w:tcW w:w="5953" w:type="dxa"/>
          </w:tcPr>
          <w:p w14:paraId="079865E7" w14:textId="1C741EBD" w:rsidR="001D6C7E" w:rsidRPr="00B473C7" w:rsidRDefault="006D3604" w:rsidP="00B6416D">
            <w:pPr>
              <w:pStyle w:val="TAL"/>
            </w:pPr>
            <w:r w:rsidRPr="00B473C7">
              <w:t>No TTCN  changes</w:t>
            </w:r>
          </w:p>
        </w:tc>
      </w:tr>
      <w:tr w:rsidR="006D3604" w:rsidRPr="00B53A48" w14:paraId="4BC83050" w14:textId="77777777" w:rsidTr="00B6416D">
        <w:tc>
          <w:tcPr>
            <w:tcW w:w="3227" w:type="dxa"/>
          </w:tcPr>
          <w:p w14:paraId="49C44BA6" w14:textId="4AEB2997" w:rsidR="006D3604" w:rsidRPr="00B473C7" w:rsidRDefault="006D3604" w:rsidP="006D3604">
            <w:pPr>
              <w:pStyle w:val="TAL"/>
              <w:rPr>
                <w:rFonts w:ascii="Courier New" w:hAnsi="Courier New" w:cs="Courier New"/>
              </w:rPr>
            </w:pPr>
            <w:r w:rsidRPr="00B473C7">
              <w:rPr>
                <w:rFonts w:ascii="Courier New" w:hAnsi="Courier New" w:cs="Courier New"/>
              </w:rPr>
              <w:lastRenderedPageBreak/>
              <w:t>UE-CapabilityRequestFilterCommon</w:t>
            </w:r>
          </w:p>
        </w:tc>
        <w:tc>
          <w:tcPr>
            <w:tcW w:w="4536" w:type="dxa"/>
          </w:tcPr>
          <w:p w14:paraId="0A96F207" w14:textId="0981B466" w:rsidR="006D3604" w:rsidRPr="00B473C7" w:rsidRDefault="006D3604" w:rsidP="006D3604">
            <w:pPr>
              <w:pStyle w:val="PlainText"/>
              <w:rPr>
                <w:rFonts w:ascii="Courier New" w:hAnsi="Courier New" w:cs="Courier New"/>
              </w:rPr>
            </w:pPr>
            <w:r w:rsidRPr="00B473C7">
              <w:rPr>
                <w:rFonts w:ascii="Courier New" w:hAnsi="Courier New" w:cs="Courier New"/>
              </w:rPr>
              <w:t>requestedCellGrouping-r16</w:t>
            </w:r>
            <w:r w:rsidRPr="00B473C7">
              <w:rPr>
                <w:rFonts w:ascii="Courier New" w:hAnsi="Courier New" w:cs="Courier New"/>
                <w:lang w:val="fr-FR"/>
              </w:rPr>
              <w:t xml:space="preserve"> </w:t>
            </w:r>
          </w:p>
        </w:tc>
        <w:tc>
          <w:tcPr>
            <w:tcW w:w="5953" w:type="dxa"/>
          </w:tcPr>
          <w:p w14:paraId="5BCFBE66" w14:textId="17021D65" w:rsidR="006D3604" w:rsidRPr="00B473C7" w:rsidRDefault="006D3604" w:rsidP="006D3604">
            <w:pPr>
              <w:pStyle w:val="TAL"/>
            </w:pPr>
            <w:r w:rsidRPr="00B473C7">
              <w:t>No TTCN  changes</w:t>
            </w:r>
          </w:p>
        </w:tc>
      </w:tr>
      <w:tr w:rsidR="006D3604" w:rsidRPr="00B53A48" w14:paraId="23FBB09F" w14:textId="77777777" w:rsidTr="00B6416D">
        <w:tc>
          <w:tcPr>
            <w:tcW w:w="3227" w:type="dxa"/>
          </w:tcPr>
          <w:p w14:paraId="5619577A" w14:textId="12DB70AE" w:rsidR="006D3604" w:rsidRPr="00AC7FE2" w:rsidRDefault="00363859" w:rsidP="006D3604">
            <w:pPr>
              <w:pStyle w:val="TAL"/>
              <w:rPr>
                <w:rFonts w:ascii="Courier New" w:hAnsi="Courier New" w:cs="Courier New"/>
              </w:rPr>
            </w:pPr>
            <w:r w:rsidRPr="00AC7FE2">
              <w:rPr>
                <w:rFonts w:ascii="Courier New" w:hAnsi="Courier New" w:cs="Courier New"/>
              </w:rPr>
              <w:t>SL-ConfiguredGrantConfig-r16</w:t>
            </w:r>
          </w:p>
        </w:tc>
        <w:tc>
          <w:tcPr>
            <w:tcW w:w="4536" w:type="dxa"/>
          </w:tcPr>
          <w:p w14:paraId="253DCB2C" w14:textId="173066D4" w:rsidR="006D3604" w:rsidRPr="00AC7FE2" w:rsidRDefault="00363859" w:rsidP="006D3604">
            <w:pPr>
              <w:pStyle w:val="TAL"/>
              <w:rPr>
                <w:rFonts w:ascii="Courier New" w:hAnsi="Courier New" w:cs="Courier New"/>
              </w:rPr>
            </w:pPr>
            <w:r w:rsidRPr="00AC7FE2">
              <w:rPr>
                <w:rFonts w:ascii="Courier New" w:hAnsi="Courier New" w:cs="Courier New"/>
              </w:rPr>
              <w:t>sl-N1PUCCH-AN-Type2-r16</w:t>
            </w:r>
          </w:p>
        </w:tc>
        <w:tc>
          <w:tcPr>
            <w:tcW w:w="5953" w:type="dxa"/>
          </w:tcPr>
          <w:p w14:paraId="4EA82762" w14:textId="48718DED" w:rsidR="006D3604" w:rsidRDefault="00363859" w:rsidP="006D3604">
            <w:pPr>
              <w:pStyle w:val="TAL"/>
              <w:rPr>
                <w:highlight w:val="yellow"/>
              </w:rPr>
            </w:pPr>
            <w:r w:rsidRPr="00B473C7">
              <w:t>No TTCN  changes</w:t>
            </w:r>
          </w:p>
        </w:tc>
      </w:tr>
      <w:tr w:rsidR="006D3604" w:rsidRPr="00722643" w14:paraId="0485B515" w14:textId="77777777" w:rsidTr="00B6416D">
        <w:tc>
          <w:tcPr>
            <w:tcW w:w="3227" w:type="dxa"/>
          </w:tcPr>
          <w:p w14:paraId="52A07A0C" w14:textId="2CE896A0" w:rsidR="006D3604" w:rsidRPr="00B53A48" w:rsidRDefault="00693FE6" w:rsidP="006D3604">
            <w:pPr>
              <w:pStyle w:val="TAL"/>
              <w:rPr>
                <w:highlight w:val="yellow"/>
              </w:rPr>
            </w:pPr>
            <w:r w:rsidRPr="00AC7FE2">
              <w:rPr>
                <w:rFonts w:ascii="Courier New" w:hAnsi="Courier New" w:cs="Courier New"/>
              </w:rPr>
              <w:t>SL-PSSCH-TxConfig-r16</w:t>
            </w:r>
          </w:p>
        </w:tc>
        <w:tc>
          <w:tcPr>
            <w:tcW w:w="4536" w:type="dxa"/>
          </w:tcPr>
          <w:p w14:paraId="0BCFBBC3" w14:textId="77777777" w:rsidR="006D3604" w:rsidRDefault="00693FE6" w:rsidP="006D3604">
            <w:pPr>
              <w:pStyle w:val="TAL"/>
              <w:rPr>
                <w:rFonts w:ascii="Courier New" w:hAnsi="Courier New" w:cs="Courier New"/>
              </w:rPr>
            </w:pPr>
            <w:r w:rsidRPr="00AC7FE2">
              <w:rPr>
                <w:rFonts w:ascii="Courier New" w:hAnsi="Courier New" w:cs="Courier New"/>
              </w:rPr>
              <w:t>sl-ParametersAboveThres-v1650</w:t>
            </w:r>
          </w:p>
          <w:p w14:paraId="7D785E8C" w14:textId="675CA603" w:rsidR="00693FE6" w:rsidRPr="00B53A48" w:rsidRDefault="00693FE6" w:rsidP="006D3604">
            <w:pPr>
              <w:pStyle w:val="TAL"/>
              <w:rPr>
                <w:highlight w:val="yellow"/>
              </w:rPr>
            </w:pPr>
            <w:r w:rsidRPr="00AC7FE2">
              <w:rPr>
                <w:rFonts w:ascii="Courier New" w:hAnsi="Courier New" w:cs="Courier New"/>
              </w:rPr>
              <w:t>sl-ParametersBelowThres-v1650</w:t>
            </w:r>
          </w:p>
        </w:tc>
        <w:tc>
          <w:tcPr>
            <w:tcW w:w="5953" w:type="dxa"/>
          </w:tcPr>
          <w:p w14:paraId="0DD020C4" w14:textId="510BA171" w:rsidR="006D3604" w:rsidRPr="00A61B84" w:rsidRDefault="00693FE6" w:rsidP="006D3604">
            <w:pPr>
              <w:pStyle w:val="TAL"/>
            </w:pPr>
            <w:r w:rsidRPr="00B473C7">
              <w:t>No TTCN  changes</w:t>
            </w:r>
          </w:p>
        </w:tc>
      </w:tr>
      <w:tr w:rsidR="00EA51AB" w:rsidRPr="00722643" w14:paraId="7C34E3AD" w14:textId="77777777" w:rsidTr="00B6416D">
        <w:tc>
          <w:tcPr>
            <w:tcW w:w="3227" w:type="dxa"/>
          </w:tcPr>
          <w:p w14:paraId="09B8FB8C" w14:textId="1268ED72" w:rsidR="00EA51AB" w:rsidRPr="00B53A48" w:rsidRDefault="001610B5" w:rsidP="006D3604">
            <w:pPr>
              <w:pStyle w:val="TAL"/>
              <w:rPr>
                <w:highlight w:val="yellow"/>
              </w:rPr>
            </w:pPr>
            <w:r w:rsidRPr="00AC7FE2">
              <w:rPr>
                <w:rFonts w:ascii="Courier New" w:hAnsi="Courier New" w:cs="Courier New"/>
              </w:rPr>
              <w:t>SL-UE-SelectedConfigRP-r16</w:t>
            </w:r>
          </w:p>
        </w:tc>
        <w:tc>
          <w:tcPr>
            <w:tcW w:w="4536" w:type="dxa"/>
          </w:tcPr>
          <w:p w14:paraId="1896DFE3" w14:textId="15DE6D5F" w:rsidR="00EA51AB" w:rsidRPr="00B53A48" w:rsidRDefault="001610B5" w:rsidP="006D3604">
            <w:pPr>
              <w:pStyle w:val="TAL"/>
              <w:rPr>
                <w:highlight w:val="yellow"/>
              </w:rPr>
            </w:pPr>
            <w:r w:rsidRPr="00AC7FE2">
              <w:rPr>
                <w:rFonts w:ascii="Courier New" w:hAnsi="Courier New" w:cs="Courier New"/>
              </w:rPr>
              <w:t>sl-CBR-PriorityTxConfigList-v1650</w:t>
            </w:r>
          </w:p>
        </w:tc>
        <w:tc>
          <w:tcPr>
            <w:tcW w:w="5953" w:type="dxa"/>
          </w:tcPr>
          <w:p w14:paraId="6F17B984" w14:textId="3301370F" w:rsidR="00EA51AB" w:rsidRPr="00A61B84" w:rsidRDefault="00245CB7" w:rsidP="006D3604">
            <w:pPr>
              <w:pStyle w:val="TAL"/>
            </w:pPr>
            <w:r w:rsidRPr="00B473C7">
              <w:t>No TTCN  changes</w:t>
            </w:r>
          </w:p>
        </w:tc>
      </w:tr>
    </w:tbl>
    <w:p w14:paraId="7E1FFB5D" w14:textId="77777777" w:rsidR="00AF579D" w:rsidRPr="00B41CCB" w:rsidRDefault="00AF579D" w:rsidP="00AF579D">
      <w:pPr>
        <w:rPr>
          <w:lang w:eastAsia="en-GB"/>
        </w:rPr>
      </w:pPr>
    </w:p>
    <w:p w14:paraId="17051F59" w14:textId="77777777" w:rsidR="00B53A48" w:rsidRDefault="00B53A48" w:rsidP="00AF579D">
      <w:pPr>
        <w:pStyle w:val="TAL"/>
        <w:rPr>
          <w:lang w:eastAsia="en-GB"/>
        </w:rPr>
      </w:pPr>
    </w:p>
    <w:sectPr w:rsidR="00B53A48" w:rsidSect="00517BFE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9D0E4" w14:textId="77777777" w:rsidR="001A0CA2" w:rsidRDefault="001A0CA2">
      <w:r>
        <w:separator/>
      </w:r>
    </w:p>
  </w:endnote>
  <w:endnote w:type="continuationSeparator" w:id="0">
    <w:p w14:paraId="51B02646" w14:textId="77777777" w:rsidR="001A0CA2" w:rsidRDefault="001A0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C6495" w14:textId="77777777" w:rsidR="001A0CA2" w:rsidRDefault="001A0CA2">
      <w:r>
        <w:separator/>
      </w:r>
    </w:p>
  </w:footnote>
  <w:footnote w:type="continuationSeparator" w:id="0">
    <w:p w14:paraId="1D163E71" w14:textId="77777777" w:rsidR="001A0CA2" w:rsidRDefault="001A0C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4DEBD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92ED2" w14:textId="77777777" w:rsidR="00B9417C" w:rsidRDefault="001A0C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49707" w14:textId="77777777" w:rsidR="00B9417C" w:rsidRDefault="00DE612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BAEC6" w14:textId="77777777" w:rsidR="00B9417C" w:rsidRDefault="001A0C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70F97"/>
    <w:multiLevelType w:val="hybridMultilevel"/>
    <w:tmpl w:val="AC641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A1FB7"/>
    <w:multiLevelType w:val="hybridMultilevel"/>
    <w:tmpl w:val="4C90854E"/>
    <w:lvl w:ilvl="0" w:tplc="87345FF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622EAD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288A6E7A"/>
    <w:multiLevelType w:val="hybridMultilevel"/>
    <w:tmpl w:val="267A804A"/>
    <w:lvl w:ilvl="0" w:tplc="001812E4"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EF1D0D"/>
    <w:multiLevelType w:val="hybridMultilevel"/>
    <w:tmpl w:val="22C427E8"/>
    <w:lvl w:ilvl="0" w:tplc="F0F81F64">
      <w:start w:val="1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4387FEE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4526FEC"/>
    <w:multiLevelType w:val="multilevel"/>
    <w:tmpl w:val="200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58C7EF2"/>
    <w:multiLevelType w:val="hybridMultilevel"/>
    <w:tmpl w:val="BE9E4D56"/>
    <w:lvl w:ilvl="0" w:tplc="BBE02B4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6A575A"/>
    <w:multiLevelType w:val="multilevel"/>
    <w:tmpl w:val="2000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5D44F30"/>
    <w:multiLevelType w:val="hybridMultilevel"/>
    <w:tmpl w:val="464895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143C82"/>
    <w:multiLevelType w:val="hybridMultilevel"/>
    <w:tmpl w:val="3A065214"/>
    <w:lvl w:ilvl="0" w:tplc="BB18048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13"/>
  </w:num>
  <w:num w:numId="5">
    <w:abstractNumId w:val="8"/>
  </w:num>
  <w:num w:numId="6">
    <w:abstractNumId w:val="3"/>
  </w:num>
  <w:num w:numId="7">
    <w:abstractNumId w:val="7"/>
  </w:num>
  <w:num w:numId="8">
    <w:abstractNumId w:val="0"/>
  </w:num>
  <w:num w:numId="9">
    <w:abstractNumId w:val="10"/>
  </w:num>
  <w:num w:numId="10">
    <w:abstractNumId w:val="5"/>
  </w:num>
  <w:num w:numId="11">
    <w:abstractNumId w:val="11"/>
  </w:num>
  <w:num w:numId="12">
    <w:abstractNumId w:val="1"/>
  </w:num>
  <w:num w:numId="13">
    <w:abstractNumId w:val="4"/>
  </w:num>
  <w:num w:numId="14">
    <w:abstractNumId w:val="9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33"/>
    <w:rsid w:val="000019B7"/>
    <w:rsid w:val="00004B78"/>
    <w:rsid w:val="00005467"/>
    <w:rsid w:val="00007575"/>
    <w:rsid w:val="00010614"/>
    <w:rsid w:val="000118C1"/>
    <w:rsid w:val="00011C14"/>
    <w:rsid w:val="0001328A"/>
    <w:rsid w:val="000136A3"/>
    <w:rsid w:val="00015DDF"/>
    <w:rsid w:val="00016D29"/>
    <w:rsid w:val="000214FA"/>
    <w:rsid w:val="000219CE"/>
    <w:rsid w:val="0002264F"/>
    <w:rsid w:val="00022E4A"/>
    <w:rsid w:val="00024866"/>
    <w:rsid w:val="000249D9"/>
    <w:rsid w:val="00026854"/>
    <w:rsid w:val="000301A3"/>
    <w:rsid w:val="00031A51"/>
    <w:rsid w:val="000344D8"/>
    <w:rsid w:val="0003629C"/>
    <w:rsid w:val="00036FE7"/>
    <w:rsid w:val="00037130"/>
    <w:rsid w:val="00042E7D"/>
    <w:rsid w:val="0005014E"/>
    <w:rsid w:val="00051BC3"/>
    <w:rsid w:val="00052D1B"/>
    <w:rsid w:val="00054E62"/>
    <w:rsid w:val="00057DBD"/>
    <w:rsid w:val="000614B3"/>
    <w:rsid w:val="0006172A"/>
    <w:rsid w:val="00062899"/>
    <w:rsid w:val="0006562C"/>
    <w:rsid w:val="000660F3"/>
    <w:rsid w:val="000724EA"/>
    <w:rsid w:val="00074218"/>
    <w:rsid w:val="000749BF"/>
    <w:rsid w:val="0007632E"/>
    <w:rsid w:val="00083083"/>
    <w:rsid w:val="0008356D"/>
    <w:rsid w:val="00084025"/>
    <w:rsid w:val="00086B57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344B"/>
    <w:rsid w:val="000B70AF"/>
    <w:rsid w:val="000B7FED"/>
    <w:rsid w:val="000C038A"/>
    <w:rsid w:val="000C086F"/>
    <w:rsid w:val="000C104F"/>
    <w:rsid w:val="000C334D"/>
    <w:rsid w:val="000C6598"/>
    <w:rsid w:val="000C72FB"/>
    <w:rsid w:val="000D2446"/>
    <w:rsid w:val="000D2BD3"/>
    <w:rsid w:val="000D40AB"/>
    <w:rsid w:val="000E07FB"/>
    <w:rsid w:val="000E3E6A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630B"/>
    <w:rsid w:val="00136690"/>
    <w:rsid w:val="001373AB"/>
    <w:rsid w:val="00141E68"/>
    <w:rsid w:val="001423DB"/>
    <w:rsid w:val="001427FA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10B5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CA2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D22EC"/>
    <w:rsid w:val="001D6C7E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20349"/>
    <w:rsid w:val="00221C5A"/>
    <w:rsid w:val="00222013"/>
    <w:rsid w:val="00232611"/>
    <w:rsid w:val="00232B70"/>
    <w:rsid w:val="00233AFC"/>
    <w:rsid w:val="002405A4"/>
    <w:rsid w:val="00240768"/>
    <w:rsid w:val="00241A66"/>
    <w:rsid w:val="00244623"/>
    <w:rsid w:val="00245CA4"/>
    <w:rsid w:val="00245CB7"/>
    <w:rsid w:val="0024707C"/>
    <w:rsid w:val="002563B1"/>
    <w:rsid w:val="00256480"/>
    <w:rsid w:val="002564C6"/>
    <w:rsid w:val="0026004D"/>
    <w:rsid w:val="00260C7D"/>
    <w:rsid w:val="00263668"/>
    <w:rsid w:val="002640DD"/>
    <w:rsid w:val="0026741D"/>
    <w:rsid w:val="0027320C"/>
    <w:rsid w:val="00273E8B"/>
    <w:rsid w:val="00275D12"/>
    <w:rsid w:val="00280375"/>
    <w:rsid w:val="00284FEB"/>
    <w:rsid w:val="002860C4"/>
    <w:rsid w:val="002901A3"/>
    <w:rsid w:val="0029157F"/>
    <w:rsid w:val="002A0A67"/>
    <w:rsid w:val="002A29B2"/>
    <w:rsid w:val="002A4DCB"/>
    <w:rsid w:val="002A60A8"/>
    <w:rsid w:val="002A7F3A"/>
    <w:rsid w:val="002B14D3"/>
    <w:rsid w:val="002B159B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3F5B"/>
    <w:rsid w:val="002F45F1"/>
    <w:rsid w:val="002F48D2"/>
    <w:rsid w:val="002F53B6"/>
    <w:rsid w:val="002F74A4"/>
    <w:rsid w:val="002F7D40"/>
    <w:rsid w:val="00305409"/>
    <w:rsid w:val="003068A6"/>
    <w:rsid w:val="00310217"/>
    <w:rsid w:val="0031061D"/>
    <w:rsid w:val="00312DE9"/>
    <w:rsid w:val="003216F1"/>
    <w:rsid w:val="00322D46"/>
    <w:rsid w:val="00322EFF"/>
    <w:rsid w:val="0032776C"/>
    <w:rsid w:val="003328F3"/>
    <w:rsid w:val="0033294A"/>
    <w:rsid w:val="00341F6F"/>
    <w:rsid w:val="00342D98"/>
    <w:rsid w:val="0034341E"/>
    <w:rsid w:val="00343CD7"/>
    <w:rsid w:val="00345383"/>
    <w:rsid w:val="00346D77"/>
    <w:rsid w:val="003556DC"/>
    <w:rsid w:val="003609EF"/>
    <w:rsid w:val="00360D24"/>
    <w:rsid w:val="003614D1"/>
    <w:rsid w:val="0036231A"/>
    <w:rsid w:val="00363859"/>
    <w:rsid w:val="0036605D"/>
    <w:rsid w:val="00366971"/>
    <w:rsid w:val="00370FAB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B52C4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38D7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17635"/>
    <w:rsid w:val="004242F1"/>
    <w:rsid w:val="0042625D"/>
    <w:rsid w:val="00426FCD"/>
    <w:rsid w:val="0043163D"/>
    <w:rsid w:val="00433730"/>
    <w:rsid w:val="0043576E"/>
    <w:rsid w:val="00435B12"/>
    <w:rsid w:val="00440D0A"/>
    <w:rsid w:val="00444F89"/>
    <w:rsid w:val="00446488"/>
    <w:rsid w:val="0045244E"/>
    <w:rsid w:val="00454EBB"/>
    <w:rsid w:val="004607A2"/>
    <w:rsid w:val="00461008"/>
    <w:rsid w:val="00461F12"/>
    <w:rsid w:val="004635E5"/>
    <w:rsid w:val="004717EA"/>
    <w:rsid w:val="004745E7"/>
    <w:rsid w:val="00474DE1"/>
    <w:rsid w:val="00482B43"/>
    <w:rsid w:val="00483253"/>
    <w:rsid w:val="004870C5"/>
    <w:rsid w:val="004906E6"/>
    <w:rsid w:val="0049101E"/>
    <w:rsid w:val="00495060"/>
    <w:rsid w:val="004976F0"/>
    <w:rsid w:val="004A2AED"/>
    <w:rsid w:val="004A39FF"/>
    <w:rsid w:val="004A5C41"/>
    <w:rsid w:val="004A768E"/>
    <w:rsid w:val="004A794F"/>
    <w:rsid w:val="004B01A5"/>
    <w:rsid w:val="004B0912"/>
    <w:rsid w:val="004B1493"/>
    <w:rsid w:val="004B2104"/>
    <w:rsid w:val="004B2C2D"/>
    <w:rsid w:val="004B351D"/>
    <w:rsid w:val="004B526E"/>
    <w:rsid w:val="004B5FEC"/>
    <w:rsid w:val="004B7016"/>
    <w:rsid w:val="004B720D"/>
    <w:rsid w:val="004B75B7"/>
    <w:rsid w:val="004B7B95"/>
    <w:rsid w:val="004C1A8D"/>
    <w:rsid w:val="004C29A3"/>
    <w:rsid w:val="004C31F2"/>
    <w:rsid w:val="004C56A7"/>
    <w:rsid w:val="004C5DAE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79F5"/>
    <w:rsid w:val="00532891"/>
    <w:rsid w:val="00532EAB"/>
    <w:rsid w:val="0053550D"/>
    <w:rsid w:val="005371B9"/>
    <w:rsid w:val="0054198B"/>
    <w:rsid w:val="00547111"/>
    <w:rsid w:val="00550D1E"/>
    <w:rsid w:val="00550D59"/>
    <w:rsid w:val="00552878"/>
    <w:rsid w:val="00554E43"/>
    <w:rsid w:val="00557BF6"/>
    <w:rsid w:val="005613E0"/>
    <w:rsid w:val="0056378D"/>
    <w:rsid w:val="00564EDF"/>
    <w:rsid w:val="0056673A"/>
    <w:rsid w:val="00566F6F"/>
    <w:rsid w:val="00581ECE"/>
    <w:rsid w:val="0058240F"/>
    <w:rsid w:val="00584F98"/>
    <w:rsid w:val="00587F6A"/>
    <w:rsid w:val="005912FE"/>
    <w:rsid w:val="00592D74"/>
    <w:rsid w:val="0059301A"/>
    <w:rsid w:val="00596753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A19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3B0F"/>
    <w:rsid w:val="005F740E"/>
    <w:rsid w:val="006006C1"/>
    <w:rsid w:val="0060191B"/>
    <w:rsid w:val="00610C5B"/>
    <w:rsid w:val="00613D6B"/>
    <w:rsid w:val="00616335"/>
    <w:rsid w:val="00617D68"/>
    <w:rsid w:val="00620F69"/>
    <w:rsid w:val="00621188"/>
    <w:rsid w:val="006257ED"/>
    <w:rsid w:val="00625935"/>
    <w:rsid w:val="00626779"/>
    <w:rsid w:val="00626811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8444E"/>
    <w:rsid w:val="0068674B"/>
    <w:rsid w:val="00691021"/>
    <w:rsid w:val="006939C7"/>
    <w:rsid w:val="00693E69"/>
    <w:rsid w:val="00693FE6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0991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0E11"/>
    <w:rsid w:val="006D1B9A"/>
    <w:rsid w:val="006D3604"/>
    <w:rsid w:val="006E21FB"/>
    <w:rsid w:val="006E4465"/>
    <w:rsid w:val="006E5627"/>
    <w:rsid w:val="006E7773"/>
    <w:rsid w:val="006F2DE7"/>
    <w:rsid w:val="006F6B9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1484"/>
    <w:rsid w:val="0071228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257A"/>
    <w:rsid w:val="00742A03"/>
    <w:rsid w:val="0074428F"/>
    <w:rsid w:val="007511D6"/>
    <w:rsid w:val="00753452"/>
    <w:rsid w:val="007549A6"/>
    <w:rsid w:val="00755B36"/>
    <w:rsid w:val="00755C92"/>
    <w:rsid w:val="007567E2"/>
    <w:rsid w:val="00761BCF"/>
    <w:rsid w:val="00762213"/>
    <w:rsid w:val="00762AEB"/>
    <w:rsid w:val="00763BA2"/>
    <w:rsid w:val="0076428C"/>
    <w:rsid w:val="007656FE"/>
    <w:rsid w:val="007658A5"/>
    <w:rsid w:val="007668C7"/>
    <w:rsid w:val="00771BC7"/>
    <w:rsid w:val="0077295E"/>
    <w:rsid w:val="007746AB"/>
    <w:rsid w:val="007834DD"/>
    <w:rsid w:val="00792342"/>
    <w:rsid w:val="00794A8D"/>
    <w:rsid w:val="007955CC"/>
    <w:rsid w:val="007977A8"/>
    <w:rsid w:val="00797AC7"/>
    <w:rsid w:val="007A39F5"/>
    <w:rsid w:val="007A4458"/>
    <w:rsid w:val="007A59FF"/>
    <w:rsid w:val="007A6585"/>
    <w:rsid w:val="007A6A07"/>
    <w:rsid w:val="007A73E5"/>
    <w:rsid w:val="007A7642"/>
    <w:rsid w:val="007B504B"/>
    <w:rsid w:val="007B512A"/>
    <w:rsid w:val="007C0A23"/>
    <w:rsid w:val="007C13F4"/>
    <w:rsid w:val="007C2097"/>
    <w:rsid w:val="007C28A7"/>
    <w:rsid w:val="007C36F2"/>
    <w:rsid w:val="007D03BE"/>
    <w:rsid w:val="007D6A07"/>
    <w:rsid w:val="007D6DB1"/>
    <w:rsid w:val="007D6F71"/>
    <w:rsid w:val="007D7566"/>
    <w:rsid w:val="007E07EF"/>
    <w:rsid w:val="007E0E30"/>
    <w:rsid w:val="007E643A"/>
    <w:rsid w:val="007F0389"/>
    <w:rsid w:val="007F28DE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27E6"/>
    <w:rsid w:val="00837183"/>
    <w:rsid w:val="00844AAA"/>
    <w:rsid w:val="00850D98"/>
    <w:rsid w:val="00853ED1"/>
    <w:rsid w:val="0085441A"/>
    <w:rsid w:val="0086116D"/>
    <w:rsid w:val="00861EC3"/>
    <w:rsid w:val="008626E7"/>
    <w:rsid w:val="00864DAC"/>
    <w:rsid w:val="008667AF"/>
    <w:rsid w:val="00870EE7"/>
    <w:rsid w:val="0087131B"/>
    <w:rsid w:val="0087422E"/>
    <w:rsid w:val="00874EED"/>
    <w:rsid w:val="0087510D"/>
    <w:rsid w:val="00877278"/>
    <w:rsid w:val="00880F55"/>
    <w:rsid w:val="00883A39"/>
    <w:rsid w:val="008863B9"/>
    <w:rsid w:val="0089088C"/>
    <w:rsid w:val="0089198D"/>
    <w:rsid w:val="00893782"/>
    <w:rsid w:val="0089515A"/>
    <w:rsid w:val="00896D84"/>
    <w:rsid w:val="008A03D7"/>
    <w:rsid w:val="008A2986"/>
    <w:rsid w:val="008A45A6"/>
    <w:rsid w:val="008A60A2"/>
    <w:rsid w:val="008B0905"/>
    <w:rsid w:val="008B2743"/>
    <w:rsid w:val="008C5D88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24894"/>
    <w:rsid w:val="009273EA"/>
    <w:rsid w:val="00931590"/>
    <w:rsid w:val="00932792"/>
    <w:rsid w:val="009329ED"/>
    <w:rsid w:val="00932A85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6F77"/>
    <w:rsid w:val="00957C00"/>
    <w:rsid w:val="00960389"/>
    <w:rsid w:val="0096262E"/>
    <w:rsid w:val="00966D6E"/>
    <w:rsid w:val="00973015"/>
    <w:rsid w:val="00974F0C"/>
    <w:rsid w:val="009777D9"/>
    <w:rsid w:val="00980F70"/>
    <w:rsid w:val="00982DFC"/>
    <w:rsid w:val="00985613"/>
    <w:rsid w:val="00986005"/>
    <w:rsid w:val="00986821"/>
    <w:rsid w:val="00990B3D"/>
    <w:rsid w:val="00991B88"/>
    <w:rsid w:val="0099321D"/>
    <w:rsid w:val="0099572C"/>
    <w:rsid w:val="009A046C"/>
    <w:rsid w:val="009A07BF"/>
    <w:rsid w:val="009A09A0"/>
    <w:rsid w:val="009A3848"/>
    <w:rsid w:val="009A4E0F"/>
    <w:rsid w:val="009A5255"/>
    <w:rsid w:val="009A5753"/>
    <w:rsid w:val="009A579D"/>
    <w:rsid w:val="009B0B50"/>
    <w:rsid w:val="009B5164"/>
    <w:rsid w:val="009C01A4"/>
    <w:rsid w:val="009C1018"/>
    <w:rsid w:val="009C159B"/>
    <w:rsid w:val="009C22FE"/>
    <w:rsid w:val="009C4C52"/>
    <w:rsid w:val="009C65D6"/>
    <w:rsid w:val="009C6AD8"/>
    <w:rsid w:val="009C75AF"/>
    <w:rsid w:val="009D0C54"/>
    <w:rsid w:val="009D0E44"/>
    <w:rsid w:val="009D476E"/>
    <w:rsid w:val="009D7147"/>
    <w:rsid w:val="009E24DE"/>
    <w:rsid w:val="009E3297"/>
    <w:rsid w:val="009E63A9"/>
    <w:rsid w:val="009F115B"/>
    <w:rsid w:val="009F32FA"/>
    <w:rsid w:val="009F5071"/>
    <w:rsid w:val="009F6488"/>
    <w:rsid w:val="009F66AC"/>
    <w:rsid w:val="009F734F"/>
    <w:rsid w:val="009F7D81"/>
    <w:rsid w:val="00A00487"/>
    <w:rsid w:val="00A043C8"/>
    <w:rsid w:val="00A04D2F"/>
    <w:rsid w:val="00A0746C"/>
    <w:rsid w:val="00A11801"/>
    <w:rsid w:val="00A118F7"/>
    <w:rsid w:val="00A12FBC"/>
    <w:rsid w:val="00A1776F"/>
    <w:rsid w:val="00A22308"/>
    <w:rsid w:val="00A230E4"/>
    <w:rsid w:val="00A246B6"/>
    <w:rsid w:val="00A27D3B"/>
    <w:rsid w:val="00A31D14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43EA"/>
    <w:rsid w:val="00A66C63"/>
    <w:rsid w:val="00A70BC7"/>
    <w:rsid w:val="00A71552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878EE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29FD"/>
    <w:rsid w:val="00AB4631"/>
    <w:rsid w:val="00AB509D"/>
    <w:rsid w:val="00AB6981"/>
    <w:rsid w:val="00AC256C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AF579D"/>
    <w:rsid w:val="00B02A92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407CF"/>
    <w:rsid w:val="00B421C5"/>
    <w:rsid w:val="00B473C7"/>
    <w:rsid w:val="00B4781C"/>
    <w:rsid w:val="00B47AB0"/>
    <w:rsid w:val="00B51BA6"/>
    <w:rsid w:val="00B51BF9"/>
    <w:rsid w:val="00B52828"/>
    <w:rsid w:val="00B53A48"/>
    <w:rsid w:val="00B56791"/>
    <w:rsid w:val="00B5725C"/>
    <w:rsid w:val="00B67B97"/>
    <w:rsid w:val="00B7159F"/>
    <w:rsid w:val="00B7315D"/>
    <w:rsid w:val="00B74ED6"/>
    <w:rsid w:val="00B75509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D7"/>
    <w:rsid w:val="00BA3EC5"/>
    <w:rsid w:val="00BA51D9"/>
    <w:rsid w:val="00BA6B74"/>
    <w:rsid w:val="00BB1BF6"/>
    <w:rsid w:val="00BB5645"/>
    <w:rsid w:val="00BB5DFC"/>
    <w:rsid w:val="00BC40B1"/>
    <w:rsid w:val="00BC79E3"/>
    <w:rsid w:val="00BD279D"/>
    <w:rsid w:val="00BD4CEF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1A4C"/>
    <w:rsid w:val="00C01E7A"/>
    <w:rsid w:val="00C057CB"/>
    <w:rsid w:val="00C07A7D"/>
    <w:rsid w:val="00C106C5"/>
    <w:rsid w:val="00C1082F"/>
    <w:rsid w:val="00C10D23"/>
    <w:rsid w:val="00C15555"/>
    <w:rsid w:val="00C2152F"/>
    <w:rsid w:val="00C23C46"/>
    <w:rsid w:val="00C24416"/>
    <w:rsid w:val="00C259BF"/>
    <w:rsid w:val="00C30A15"/>
    <w:rsid w:val="00C32AB2"/>
    <w:rsid w:val="00C34763"/>
    <w:rsid w:val="00C40FEF"/>
    <w:rsid w:val="00C4494A"/>
    <w:rsid w:val="00C4522A"/>
    <w:rsid w:val="00C47F3E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2ED8"/>
    <w:rsid w:val="00C74D7B"/>
    <w:rsid w:val="00C77298"/>
    <w:rsid w:val="00C8315C"/>
    <w:rsid w:val="00C83A8A"/>
    <w:rsid w:val="00C84D57"/>
    <w:rsid w:val="00C852CF"/>
    <w:rsid w:val="00C856F4"/>
    <w:rsid w:val="00C85745"/>
    <w:rsid w:val="00C85908"/>
    <w:rsid w:val="00C877EE"/>
    <w:rsid w:val="00C87A12"/>
    <w:rsid w:val="00C92F36"/>
    <w:rsid w:val="00C95985"/>
    <w:rsid w:val="00C9778B"/>
    <w:rsid w:val="00C979AE"/>
    <w:rsid w:val="00CA3559"/>
    <w:rsid w:val="00CB07CA"/>
    <w:rsid w:val="00CB12BC"/>
    <w:rsid w:val="00CB151D"/>
    <w:rsid w:val="00CB2F11"/>
    <w:rsid w:val="00CB3774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E0B19"/>
    <w:rsid w:val="00CE0BFA"/>
    <w:rsid w:val="00CE3B53"/>
    <w:rsid w:val="00CE3EA5"/>
    <w:rsid w:val="00CE4C61"/>
    <w:rsid w:val="00CE5930"/>
    <w:rsid w:val="00CE7AF9"/>
    <w:rsid w:val="00CF0433"/>
    <w:rsid w:val="00CF0674"/>
    <w:rsid w:val="00CF1024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1748F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6D97"/>
    <w:rsid w:val="00D574DE"/>
    <w:rsid w:val="00D57575"/>
    <w:rsid w:val="00D61AA0"/>
    <w:rsid w:val="00D63444"/>
    <w:rsid w:val="00D66520"/>
    <w:rsid w:val="00D720E3"/>
    <w:rsid w:val="00D7237E"/>
    <w:rsid w:val="00D7387B"/>
    <w:rsid w:val="00D757B0"/>
    <w:rsid w:val="00D80B6A"/>
    <w:rsid w:val="00D836C9"/>
    <w:rsid w:val="00D83EBA"/>
    <w:rsid w:val="00D85B62"/>
    <w:rsid w:val="00D86DC8"/>
    <w:rsid w:val="00D90C61"/>
    <w:rsid w:val="00DA0030"/>
    <w:rsid w:val="00DA0394"/>
    <w:rsid w:val="00DA1CDD"/>
    <w:rsid w:val="00DA356D"/>
    <w:rsid w:val="00DA6151"/>
    <w:rsid w:val="00DB1A9B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237C"/>
    <w:rsid w:val="00DE2F99"/>
    <w:rsid w:val="00DE34CF"/>
    <w:rsid w:val="00DE477E"/>
    <w:rsid w:val="00DE58C6"/>
    <w:rsid w:val="00DE6126"/>
    <w:rsid w:val="00DE67FB"/>
    <w:rsid w:val="00DF0FB2"/>
    <w:rsid w:val="00DF343E"/>
    <w:rsid w:val="00DF6448"/>
    <w:rsid w:val="00DF69F6"/>
    <w:rsid w:val="00E12056"/>
    <w:rsid w:val="00E12A7E"/>
    <w:rsid w:val="00E13C3C"/>
    <w:rsid w:val="00E13F3D"/>
    <w:rsid w:val="00E14D7D"/>
    <w:rsid w:val="00E1748E"/>
    <w:rsid w:val="00E20322"/>
    <w:rsid w:val="00E2067E"/>
    <w:rsid w:val="00E22222"/>
    <w:rsid w:val="00E318A0"/>
    <w:rsid w:val="00E32E48"/>
    <w:rsid w:val="00E34898"/>
    <w:rsid w:val="00E37029"/>
    <w:rsid w:val="00E50D3D"/>
    <w:rsid w:val="00E541FB"/>
    <w:rsid w:val="00E54C66"/>
    <w:rsid w:val="00E643BA"/>
    <w:rsid w:val="00E65529"/>
    <w:rsid w:val="00E66539"/>
    <w:rsid w:val="00E716C1"/>
    <w:rsid w:val="00E717C5"/>
    <w:rsid w:val="00E71E49"/>
    <w:rsid w:val="00E72DEB"/>
    <w:rsid w:val="00E74273"/>
    <w:rsid w:val="00E75AF3"/>
    <w:rsid w:val="00E777D7"/>
    <w:rsid w:val="00E77B87"/>
    <w:rsid w:val="00E814FE"/>
    <w:rsid w:val="00E83DFE"/>
    <w:rsid w:val="00E8742B"/>
    <w:rsid w:val="00E877C8"/>
    <w:rsid w:val="00E919C5"/>
    <w:rsid w:val="00E94182"/>
    <w:rsid w:val="00E9504A"/>
    <w:rsid w:val="00E96706"/>
    <w:rsid w:val="00E972AB"/>
    <w:rsid w:val="00EA442A"/>
    <w:rsid w:val="00EA51AB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049A"/>
    <w:rsid w:val="00EC0F7E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6C4"/>
    <w:rsid w:val="00EE216E"/>
    <w:rsid w:val="00EE6CB4"/>
    <w:rsid w:val="00EE7D7C"/>
    <w:rsid w:val="00EF2028"/>
    <w:rsid w:val="00EF423E"/>
    <w:rsid w:val="00EF67F0"/>
    <w:rsid w:val="00F0037F"/>
    <w:rsid w:val="00F00760"/>
    <w:rsid w:val="00F0098D"/>
    <w:rsid w:val="00F03645"/>
    <w:rsid w:val="00F110F4"/>
    <w:rsid w:val="00F11469"/>
    <w:rsid w:val="00F15505"/>
    <w:rsid w:val="00F173A4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474C7"/>
    <w:rsid w:val="00F510C9"/>
    <w:rsid w:val="00F530A0"/>
    <w:rsid w:val="00F547AE"/>
    <w:rsid w:val="00F562D6"/>
    <w:rsid w:val="00F623F0"/>
    <w:rsid w:val="00F62AB4"/>
    <w:rsid w:val="00F637A3"/>
    <w:rsid w:val="00F64199"/>
    <w:rsid w:val="00F65E51"/>
    <w:rsid w:val="00F73479"/>
    <w:rsid w:val="00F75DFD"/>
    <w:rsid w:val="00F76F15"/>
    <w:rsid w:val="00F770AB"/>
    <w:rsid w:val="00F83E9A"/>
    <w:rsid w:val="00F867B9"/>
    <w:rsid w:val="00F95DCB"/>
    <w:rsid w:val="00F96833"/>
    <w:rsid w:val="00FA1F4E"/>
    <w:rsid w:val="00FA2C28"/>
    <w:rsid w:val="00FA2F4F"/>
    <w:rsid w:val="00FA485A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22E5"/>
    <w:rsid w:val="00FD3F6B"/>
    <w:rsid w:val="00FD44EF"/>
    <w:rsid w:val="00FE0C37"/>
    <w:rsid w:val="00FE49B9"/>
    <w:rsid w:val="00FE6941"/>
    <w:rsid w:val="00FF1A2A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DEECD3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qFormat/>
    <w:rsid w:val="00B76E16"/>
    <w:rPr>
      <w:b/>
      <w:bCs/>
    </w:rPr>
  </w:style>
  <w:style w:type="character" w:customStyle="1" w:styleId="B1Char">
    <w:name w:val="B1 Char"/>
    <w:locked/>
    <w:rsid w:val="00AF579D"/>
    <w:rPr>
      <w:lang w:val="en-GB"/>
    </w:rPr>
  </w:style>
  <w:style w:type="character" w:customStyle="1" w:styleId="PLChar">
    <w:name w:val="PL Char"/>
    <w:link w:val="PL"/>
    <w:qFormat/>
    <w:rsid w:val="00AF579D"/>
    <w:rPr>
      <w:rFonts w:ascii="Courier New" w:hAnsi="Courier New"/>
      <w:noProof/>
      <w:sz w:val="16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AF579D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link w:val="TAH"/>
    <w:rsid w:val="00AF579D"/>
    <w:rPr>
      <w:rFonts w:ascii="Arial" w:hAnsi="Arial"/>
      <w:b/>
      <w:sz w:val="18"/>
      <w:lang w:eastAsia="en-US"/>
    </w:rPr>
  </w:style>
  <w:style w:type="character" w:customStyle="1" w:styleId="B5Char">
    <w:name w:val="B5 Char"/>
    <w:link w:val="B5"/>
    <w:qFormat/>
    <w:rsid w:val="00AF579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unhideWhenUsed/>
    <w:rsid w:val="00AF579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797AC7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97AC7"/>
    <w:rPr>
      <w:rFonts w:ascii="Consolas" w:eastAsiaTheme="minorHAnsi" w:hAnsi="Consolas" w:cstheme="minorBidi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55EE9-675D-4692-97FC-6B11457C6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1142</Words>
  <Characters>6514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7641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2021-10-20T10:23:00Z</dcterms:created>
  <dcterms:modified xsi:type="dcterms:W3CDTF">2021-10-20T10:33:00Z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