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77F8" w:rsidRDefault="00C777F8" w:rsidP="00C777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R5s211484</w:t>
      </w:r>
      <w:r>
        <w:rPr>
          <w:b/>
          <w:i/>
          <w:noProof/>
          <w:sz w:val="28"/>
        </w:rPr>
        <w:fldChar w:fldCharType="end"/>
      </w:r>
    </w:p>
    <w:p w:rsidR="00C777F8" w:rsidRDefault="00C777F8" w:rsidP="00C777F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77F8" w:rsidTr="00DD12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F8" w:rsidRDefault="00C777F8" w:rsidP="00DD12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777F8" w:rsidTr="00DD12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77F8" w:rsidRDefault="00C777F8" w:rsidP="00DD12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77F8" w:rsidTr="00DD12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77F8" w:rsidRDefault="00C777F8" w:rsidP="00DD12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7F8" w:rsidTr="00DD1220">
        <w:tc>
          <w:tcPr>
            <w:tcW w:w="142" w:type="dxa"/>
            <w:tcBorders>
              <w:left w:val="single" w:sz="4" w:space="0" w:color="auto"/>
            </w:tcBorders>
          </w:tcPr>
          <w:p w:rsidR="00C777F8" w:rsidRDefault="00C777F8" w:rsidP="00DD12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77F8" w:rsidRPr="00410371" w:rsidRDefault="00C777F8" w:rsidP="00DD12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777F8" w:rsidRDefault="00C777F8" w:rsidP="00DD12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77F8" w:rsidRPr="00410371" w:rsidRDefault="00C777F8" w:rsidP="00DD122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2119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777F8" w:rsidRDefault="00C777F8" w:rsidP="00DD12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77F8" w:rsidRPr="00410371" w:rsidRDefault="00C777F8" w:rsidP="00DD12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777F8" w:rsidRDefault="00C777F8" w:rsidP="00DD12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77F8" w:rsidRPr="00410371" w:rsidRDefault="00C777F8" w:rsidP="00DD12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77F8" w:rsidRDefault="00C777F8" w:rsidP="00DD1220">
            <w:pPr>
              <w:pStyle w:val="CRCoverPage"/>
              <w:spacing w:after="0"/>
              <w:rPr>
                <w:noProof/>
              </w:rPr>
            </w:pPr>
          </w:p>
        </w:tc>
      </w:tr>
      <w:tr w:rsidR="00C777F8" w:rsidTr="00DD12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77F8" w:rsidRDefault="00C777F8" w:rsidP="00DD1220">
            <w:pPr>
              <w:pStyle w:val="CRCoverPage"/>
              <w:spacing w:after="0"/>
              <w:rPr>
                <w:noProof/>
              </w:rPr>
            </w:pPr>
          </w:p>
        </w:tc>
      </w:tr>
      <w:tr w:rsidR="00C777F8" w:rsidTr="00DD12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77F8" w:rsidRPr="00F25D98" w:rsidRDefault="00C777F8" w:rsidP="00DD12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77F8" w:rsidTr="00DD1220">
        <w:tc>
          <w:tcPr>
            <w:tcW w:w="9641" w:type="dxa"/>
            <w:gridSpan w:val="9"/>
          </w:tcPr>
          <w:p w:rsidR="00C777F8" w:rsidRDefault="00C777F8" w:rsidP="00DD12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777F8" w:rsidRDefault="00C777F8" w:rsidP="00C777F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77F8" w:rsidTr="00DD1220">
        <w:tc>
          <w:tcPr>
            <w:tcW w:w="2835" w:type="dxa"/>
          </w:tcPr>
          <w:p w:rsidR="00C777F8" w:rsidRDefault="00C777F8" w:rsidP="00DD12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77F8" w:rsidRDefault="00C777F8" w:rsidP="00DD12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77F8" w:rsidRDefault="00C777F8" w:rsidP="00DD12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77F8" w:rsidRDefault="00C777F8" w:rsidP="00DD12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77F8" w:rsidRDefault="00C777F8" w:rsidP="00DD12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777F8" w:rsidRDefault="00C777F8" w:rsidP="00DD12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77F8" w:rsidRDefault="00C777F8" w:rsidP="00DD12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77F8" w:rsidRDefault="00C777F8" w:rsidP="00DD12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77F8" w:rsidRDefault="00C777F8" w:rsidP="00DD12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777F8" w:rsidRDefault="00C777F8" w:rsidP="00C777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77F8" w:rsidTr="00DD1220">
        <w:tc>
          <w:tcPr>
            <w:tcW w:w="9640" w:type="dxa"/>
            <w:gridSpan w:val="11"/>
          </w:tcPr>
          <w:p w:rsidR="00C777F8" w:rsidRDefault="00C777F8" w:rsidP="00DD12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7F8" w:rsidTr="00DD12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77F8" w:rsidRDefault="00C777F8" w:rsidP="00DD12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77F8" w:rsidRDefault="00C777F8" w:rsidP="00DD12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f_NR_UE_DeRegisterOnSwitchOff</w:t>
            </w:r>
            <w:proofErr w:type="spellEnd"/>
            <w:r>
              <w:fldChar w:fldCharType="end"/>
            </w:r>
          </w:p>
        </w:tc>
      </w:tr>
      <w:tr w:rsidR="00C777F8" w:rsidTr="00DD1220">
        <w:tc>
          <w:tcPr>
            <w:tcW w:w="1843" w:type="dxa"/>
            <w:tcBorders>
              <w:left w:val="single" w:sz="4" w:space="0" w:color="auto"/>
            </w:tcBorders>
          </w:tcPr>
          <w:p w:rsidR="00C777F8" w:rsidRDefault="00C777F8" w:rsidP="00DD12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77F8" w:rsidRDefault="00C777F8" w:rsidP="00DD12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7F8" w:rsidTr="00DD1220">
        <w:tc>
          <w:tcPr>
            <w:tcW w:w="1843" w:type="dxa"/>
            <w:tcBorders>
              <w:left w:val="single" w:sz="4" w:space="0" w:color="auto"/>
            </w:tcBorders>
          </w:tcPr>
          <w:p w:rsidR="00C777F8" w:rsidRDefault="00C777F8" w:rsidP="00DD12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77F8" w:rsidRDefault="00C777F8" w:rsidP="00DD12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C777F8" w:rsidTr="00DD1220">
        <w:tc>
          <w:tcPr>
            <w:tcW w:w="1843" w:type="dxa"/>
            <w:tcBorders>
              <w:left w:val="single" w:sz="4" w:space="0" w:color="auto"/>
            </w:tcBorders>
          </w:tcPr>
          <w:p w:rsidR="00C777F8" w:rsidRDefault="00C777F8" w:rsidP="00DD12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77F8" w:rsidRDefault="00C777F8" w:rsidP="00DD12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C777F8" w:rsidTr="00DD1220">
        <w:tc>
          <w:tcPr>
            <w:tcW w:w="1843" w:type="dxa"/>
            <w:tcBorders>
              <w:left w:val="single" w:sz="4" w:space="0" w:color="auto"/>
            </w:tcBorders>
          </w:tcPr>
          <w:p w:rsidR="00C777F8" w:rsidRDefault="00C777F8" w:rsidP="00DD12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77F8" w:rsidRDefault="00C777F8" w:rsidP="00DD12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7F8" w:rsidTr="00DD1220">
        <w:tc>
          <w:tcPr>
            <w:tcW w:w="1843" w:type="dxa"/>
            <w:tcBorders>
              <w:left w:val="single" w:sz="4" w:space="0" w:color="auto"/>
            </w:tcBorders>
          </w:tcPr>
          <w:p w:rsidR="00C777F8" w:rsidRDefault="00C777F8" w:rsidP="00DD12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77F8" w:rsidRDefault="00C777F8" w:rsidP="00DD12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777F8" w:rsidRDefault="00C777F8" w:rsidP="00DD12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77F8" w:rsidRDefault="00C777F8" w:rsidP="00DD12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77F8" w:rsidRDefault="00C777F8" w:rsidP="00DD12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2021-10-14</w:t>
            </w:r>
            <w:r>
              <w:rPr>
                <w:noProof/>
              </w:rPr>
              <w:fldChar w:fldCharType="end"/>
            </w:r>
          </w:p>
        </w:tc>
      </w:tr>
      <w:tr w:rsidR="00C777F8" w:rsidTr="00DD1220">
        <w:tc>
          <w:tcPr>
            <w:tcW w:w="1843" w:type="dxa"/>
            <w:tcBorders>
              <w:left w:val="single" w:sz="4" w:space="0" w:color="auto"/>
            </w:tcBorders>
          </w:tcPr>
          <w:p w:rsidR="00C777F8" w:rsidRDefault="00C777F8" w:rsidP="00DD12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77F8" w:rsidRDefault="00C777F8" w:rsidP="00DD12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77F8" w:rsidRDefault="00C777F8" w:rsidP="00DD12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77F8" w:rsidRDefault="00C777F8" w:rsidP="00DD12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77F8" w:rsidRDefault="00C777F8" w:rsidP="00DD12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7F8" w:rsidTr="00DD12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77F8" w:rsidRDefault="00C777F8" w:rsidP="00DD12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77F8" w:rsidRDefault="00C777F8" w:rsidP="00DD12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77F8" w:rsidRDefault="00C777F8" w:rsidP="00DD12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77F8" w:rsidRDefault="00C777F8" w:rsidP="00DD12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77F8" w:rsidRDefault="00C777F8" w:rsidP="00DD12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777F8" w:rsidTr="00DD12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77F8" w:rsidRDefault="00C777F8" w:rsidP="00DD12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77F8" w:rsidRDefault="00C777F8" w:rsidP="00DD12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777F8" w:rsidRDefault="00C777F8" w:rsidP="00DD12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77F8" w:rsidRPr="007C2097" w:rsidRDefault="00C777F8" w:rsidP="00DD12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777F8" w:rsidTr="00DD1220">
        <w:tc>
          <w:tcPr>
            <w:tcW w:w="1843" w:type="dxa"/>
          </w:tcPr>
          <w:p w:rsidR="00C777F8" w:rsidRDefault="00C777F8" w:rsidP="00DD12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77F8" w:rsidRDefault="00C777F8" w:rsidP="00DD12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7F8" w:rsidTr="00DD12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77F8" w:rsidRDefault="00C777F8" w:rsidP="00C777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77F8" w:rsidRDefault="00C777F8" w:rsidP="00C777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the function </w:t>
            </w:r>
            <w:r w:rsidRPr="00BA2C58">
              <w:rPr>
                <w:noProof/>
              </w:rPr>
              <w:t>f_NR5GC_MobileInfo_Init</w:t>
            </w:r>
            <w:r>
              <w:rPr>
                <w:noProof/>
              </w:rPr>
              <w:t xml:space="preserve"> () is called towards the end, because the UE wil be switched OFF and there wont be any DRBs or PDU Sessions existing. </w:t>
            </w:r>
          </w:p>
          <w:p w:rsidR="00C777F8" w:rsidRDefault="00C777F8" w:rsidP="00C777F8">
            <w:pPr>
              <w:pStyle w:val="CRCoverPage"/>
              <w:spacing w:after="0"/>
              <w:rPr>
                <w:noProof/>
              </w:rPr>
            </w:pPr>
          </w:p>
          <w:p w:rsidR="00C777F8" w:rsidRDefault="00C777F8" w:rsidP="00C777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would also make sense to stop all IP handling at this point. This is not yet implemented in TTCN.</w:t>
            </w:r>
          </w:p>
          <w:p w:rsidR="00C777F8" w:rsidRDefault="00C777F8" w:rsidP="00C777F8">
            <w:pPr>
              <w:pStyle w:val="CRCoverPage"/>
              <w:spacing w:after="0"/>
              <w:rPr>
                <w:noProof/>
              </w:rPr>
            </w:pPr>
          </w:p>
          <w:p w:rsidR="00C777F8" w:rsidRDefault="00C777F8" w:rsidP="00C777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results in the Routing tables not being reset, which can cause problems later.</w:t>
            </w:r>
          </w:p>
          <w:p w:rsidR="00C777F8" w:rsidRDefault="00C777F8" w:rsidP="00C777F8">
            <w:pPr>
              <w:pStyle w:val="CRCoverPage"/>
              <w:spacing w:after="0"/>
              <w:rPr>
                <w:noProof/>
              </w:rPr>
            </w:pPr>
          </w:p>
          <w:p w:rsidR="00C777F8" w:rsidRPr="002E008A" w:rsidRDefault="00C777F8" w:rsidP="00C777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needs to be corrected.  </w:t>
            </w:r>
          </w:p>
        </w:tc>
      </w:tr>
      <w:tr w:rsidR="00C777F8" w:rsidTr="00DD12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77F8" w:rsidRDefault="00C777F8" w:rsidP="00C777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77F8" w:rsidRPr="00CF39F2" w:rsidRDefault="00C777F8" w:rsidP="00C777F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777F8" w:rsidTr="00DD12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77F8" w:rsidRDefault="00C777F8" w:rsidP="00C777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77F8" w:rsidRPr="006316B2" w:rsidRDefault="00C777F8" w:rsidP="00C777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call function </w:t>
            </w:r>
            <w:r w:rsidRPr="00BA2C58">
              <w:rPr>
                <w:noProof/>
              </w:rPr>
              <w:t>f_IP_Handling_StopPDN</w:t>
            </w:r>
            <w:r>
              <w:rPr>
                <w:noProof/>
              </w:rPr>
              <w:t xml:space="preserve">(IP) after the call to function </w:t>
            </w:r>
            <w:r w:rsidRPr="00BA2C58">
              <w:rPr>
                <w:noProof/>
              </w:rPr>
              <w:t>f_NR5GC_MobileInfo_Init()</w:t>
            </w:r>
            <w:r>
              <w:rPr>
                <w:noProof/>
              </w:rPr>
              <w:t>.</w:t>
            </w:r>
          </w:p>
        </w:tc>
      </w:tr>
      <w:tr w:rsidR="00C777F8" w:rsidTr="00DD12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77F8" w:rsidRDefault="00C777F8" w:rsidP="00C777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77F8" w:rsidRPr="00CF39F2" w:rsidRDefault="00C777F8" w:rsidP="00C777F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777F8" w:rsidTr="00DD12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77F8" w:rsidRDefault="00C777F8" w:rsidP="00C777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77F8" w:rsidRPr="00CF39F2" w:rsidRDefault="00C777F8" w:rsidP="00C777F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will fail the testcase</w:t>
            </w:r>
          </w:p>
        </w:tc>
      </w:tr>
      <w:tr w:rsidR="00C777F8" w:rsidTr="00DD1220">
        <w:tc>
          <w:tcPr>
            <w:tcW w:w="2694" w:type="dxa"/>
            <w:gridSpan w:val="2"/>
          </w:tcPr>
          <w:p w:rsidR="00C777F8" w:rsidRDefault="00C777F8" w:rsidP="00C777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77F8" w:rsidRDefault="00C777F8" w:rsidP="00C777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7F8" w:rsidTr="00DD12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77F8" w:rsidRDefault="00C777F8" w:rsidP="00C777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77F8" w:rsidRDefault="00C777F8" w:rsidP="00C777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11.4.9.NR5GC</w:t>
            </w:r>
          </w:p>
        </w:tc>
      </w:tr>
      <w:tr w:rsidR="00C777F8" w:rsidTr="00DD12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77F8" w:rsidRDefault="00C777F8" w:rsidP="00C777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77F8" w:rsidRDefault="00C777F8" w:rsidP="00C777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7F8" w:rsidTr="00DD12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77F8" w:rsidRDefault="00C777F8" w:rsidP="00C777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77F8" w:rsidRDefault="00C777F8" w:rsidP="00C777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77F8" w:rsidRDefault="00C777F8" w:rsidP="00C777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77F8" w:rsidRDefault="00C777F8" w:rsidP="00C777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77F8" w:rsidRDefault="00C777F8" w:rsidP="00C777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77F8" w:rsidTr="00DD12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77F8" w:rsidRDefault="00C777F8" w:rsidP="00C777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77F8" w:rsidRDefault="00C777F8" w:rsidP="00C777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77F8" w:rsidRDefault="00C777F8" w:rsidP="00C777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777F8" w:rsidRDefault="00C777F8" w:rsidP="00C777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77F8" w:rsidRDefault="00C777F8" w:rsidP="00C777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77F8" w:rsidTr="00DD12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77F8" w:rsidRDefault="00C777F8" w:rsidP="00C777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77F8" w:rsidRDefault="00C777F8" w:rsidP="00C777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77F8" w:rsidRDefault="00C777F8" w:rsidP="00C777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777F8" w:rsidRDefault="00C777F8" w:rsidP="00C777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77F8" w:rsidRDefault="00C777F8" w:rsidP="00C777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77F8" w:rsidTr="00DD12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77F8" w:rsidRDefault="00C777F8" w:rsidP="00C777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77F8" w:rsidRDefault="00C777F8" w:rsidP="00C777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77F8" w:rsidRDefault="00C777F8" w:rsidP="00C777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777F8" w:rsidRDefault="00C777F8" w:rsidP="00C777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77F8" w:rsidRDefault="00C777F8" w:rsidP="00C777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77F8" w:rsidTr="00DD12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77F8" w:rsidRDefault="00C777F8" w:rsidP="00C777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77F8" w:rsidRDefault="00C777F8" w:rsidP="00C777F8">
            <w:pPr>
              <w:pStyle w:val="CRCoverPage"/>
              <w:spacing w:after="0"/>
              <w:rPr>
                <w:noProof/>
              </w:rPr>
            </w:pPr>
          </w:p>
        </w:tc>
      </w:tr>
      <w:tr w:rsidR="00C777F8" w:rsidTr="00DD12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77F8" w:rsidRDefault="00C777F8" w:rsidP="00C777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77F8" w:rsidRDefault="00C777F8" w:rsidP="00C777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77F8" w:rsidRPr="008863B9" w:rsidTr="00DD12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77F8" w:rsidRPr="008863B9" w:rsidRDefault="00C777F8" w:rsidP="00C777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77F8" w:rsidRPr="008863B9" w:rsidRDefault="00C777F8" w:rsidP="00C777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77F8" w:rsidTr="00DD12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77F8" w:rsidRDefault="00C777F8" w:rsidP="00C777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77F8" w:rsidRDefault="00C777F8" w:rsidP="00C777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85136872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C777F8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777F8" w:rsidRPr="001631AA">
        <w:rPr>
          <w:rFonts w:ascii="Arial" w:hAnsi="Arial" w:cs="Arial"/>
          <w:iCs/>
        </w:rPr>
        <w:t>Table of Contents</w:t>
      </w:r>
      <w:r w:rsidR="00C777F8">
        <w:tab/>
      </w:r>
      <w:r w:rsidR="00C777F8">
        <w:fldChar w:fldCharType="begin"/>
      </w:r>
      <w:r w:rsidR="00C777F8">
        <w:instrText xml:space="preserve"> PAGEREF _Toc85136872 \h </w:instrText>
      </w:r>
      <w:r w:rsidR="00C777F8">
        <w:fldChar w:fldCharType="separate"/>
      </w:r>
      <w:r w:rsidR="00C777F8">
        <w:t>2</w:t>
      </w:r>
      <w:r w:rsidR="00C777F8">
        <w:fldChar w:fldCharType="end"/>
      </w:r>
    </w:p>
    <w:p w:rsidR="00C777F8" w:rsidRDefault="00C777F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631AA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631A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_Toc85136873 \h </w:instrText>
      </w:r>
      <w:r>
        <w:fldChar w:fldCharType="separate"/>
      </w:r>
      <w:r>
        <w:t>2</w:t>
      </w:r>
      <w:r>
        <w:fldChar w:fldCharType="end"/>
      </w:r>
    </w:p>
    <w:p w:rsidR="00C777F8" w:rsidRDefault="00C777F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631AA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631AA">
        <w:rPr>
          <w:rFonts w:cs="Arial"/>
          <w:b/>
          <w:color w:val="000000"/>
          <w:lang w:eastAsia="en-GB"/>
        </w:rPr>
        <w:t xml:space="preserve">Correction to </w:t>
      </w:r>
      <w:r w:rsidRPr="001631AA">
        <w:rPr>
          <w:rFonts w:cs="Arial"/>
          <w:b/>
          <w:bCs/>
          <w:color w:val="000000"/>
          <w:lang w:val="en-US" w:eastAsia="en-GB"/>
        </w:rPr>
        <w:t>function f_NR_UE_DeRegisterOnSwitchOff</w:t>
      </w:r>
      <w:r>
        <w:tab/>
      </w:r>
      <w:r>
        <w:fldChar w:fldCharType="begin"/>
      </w:r>
      <w:r>
        <w:instrText xml:space="preserve"> PAGEREF _Toc85136874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85136873"/>
      <w:r w:rsidRPr="00854C55">
        <w:rPr>
          <w:b/>
        </w:rPr>
        <w:t>Corrections required</w:t>
      </w:r>
      <w:bookmarkEnd w:id="3"/>
      <w:bookmarkEnd w:id="4"/>
      <w:bookmarkEnd w:id="5"/>
    </w:p>
    <w:p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85136874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proofErr w:type="spellStart"/>
      <w:r w:rsidR="00C517D8" w:rsidRPr="00C517D8">
        <w:rPr>
          <w:rFonts w:cs="Arial"/>
          <w:b/>
          <w:bCs/>
          <w:color w:val="000000"/>
          <w:lang w:val="en-US" w:eastAsia="en-GB"/>
        </w:rPr>
        <w:t>f_NR_UE_DeRegisterOnSwitchOff</w:t>
      </w:r>
      <w:bookmarkEnd w:id="6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RPr="00C517D8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C517D8" w:rsidRDefault="00C517D8" w:rsidP="00426FCD">
            <w:pPr>
              <w:pStyle w:val="CRCoverPage"/>
              <w:spacing w:after="0"/>
              <w:rPr>
                <w:rFonts w:cs="Arial"/>
                <w:lang w:val="de-DE" w:eastAsia="en-GB"/>
              </w:rPr>
            </w:pPr>
            <w:r w:rsidRPr="00C517D8">
              <w:rPr>
                <w:noProof/>
                <w:lang w:val="de-DE"/>
              </w:rPr>
              <w:t>f_NR_UE_DeRegisterOnSwitchOff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7D8" w:rsidRDefault="00C517D8" w:rsidP="00C517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the function </w:t>
            </w:r>
            <w:r w:rsidRPr="00BA2C58">
              <w:rPr>
                <w:noProof/>
              </w:rPr>
              <w:t>f_NR5GC_MobileInfo_Init</w:t>
            </w:r>
            <w:r>
              <w:rPr>
                <w:noProof/>
              </w:rPr>
              <w:t xml:space="preserve"> () is called towards the end, because the UE wil be switched OFF and there wont be any DRBs or PDU Sessions existing. </w:t>
            </w:r>
          </w:p>
          <w:p w:rsidR="00C517D8" w:rsidRDefault="00C517D8" w:rsidP="00C517D8">
            <w:pPr>
              <w:pStyle w:val="CRCoverPage"/>
              <w:spacing w:after="0"/>
              <w:rPr>
                <w:noProof/>
              </w:rPr>
            </w:pPr>
          </w:p>
          <w:p w:rsidR="00C517D8" w:rsidRDefault="00C517D8" w:rsidP="00C517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would also make sense to stop all IP handling at this point. This is not yet implemented in TTCN.</w:t>
            </w:r>
          </w:p>
          <w:p w:rsidR="00C517D8" w:rsidRDefault="00C517D8" w:rsidP="00C517D8">
            <w:pPr>
              <w:pStyle w:val="CRCoverPage"/>
              <w:spacing w:after="0"/>
              <w:rPr>
                <w:noProof/>
              </w:rPr>
            </w:pPr>
          </w:p>
          <w:p w:rsidR="00C517D8" w:rsidRDefault="00C517D8" w:rsidP="00C517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results in the Routing tables not being reset, which can cause problems later.</w:t>
            </w:r>
          </w:p>
          <w:p w:rsidR="00C517D8" w:rsidRDefault="00C517D8" w:rsidP="00C517D8">
            <w:pPr>
              <w:pStyle w:val="CRCoverPage"/>
              <w:spacing w:after="0"/>
              <w:rPr>
                <w:noProof/>
              </w:rPr>
            </w:pPr>
          </w:p>
          <w:p w:rsidR="00FA485A" w:rsidRPr="00AD4ADA" w:rsidRDefault="00C517D8" w:rsidP="00C517D8">
            <w:pPr>
              <w:pStyle w:val="CRCoverPage"/>
              <w:spacing w:after="0"/>
            </w:pPr>
            <w:r>
              <w:rPr>
                <w:noProof/>
              </w:rPr>
              <w:t xml:space="preserve">This needs to be corrected.  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1124B3" w:rsidRDefault="00C517D8" w:rsidP="00F266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call function </w:t>
            </w:r>
            <w:r w:rsidRPr="00BA2C58">
              <w:rPr>
                <w:noProof/>
              </w:rPr>
              <w:t>f_IP_Handling_StopPDN</w:t>
            </w:r>
            <w:r>
              <w:rPr>
                <w:noProof/>
              </w:rPr>
              <w:t xml:space="preserve">(IP) after the call to function </w:t>
            </w:r>
            <w:r w:rsidRPr="00BA2C58">
              <w:rPr>
                <w:noProof/>
              </w:rPr>
              <w:t>f_NR5GC_MobileInfo_Init()</w:t>
            </w:r>
            <w:r>
              <w:rPr>
                <w:noProof/>
              </w:rPr>
              <w:t>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Pr="00CC39F9" w:rsidRDefault="00C517D8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NR5GC_NASSteps.ttcn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5D27CA" w:rsidRPr="00CD057D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f_NR_UE_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DeRegisterOnSwitchOff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NG_ALL_STATE_Type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p_USIM_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Rmvd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= false,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B2_Type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AccessType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= '01'B,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NR_RadioBearerId_Type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SRB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= tsc_NR_RbId_SRB2/*WA#9_1_5_1_15*/) runs on NR5GC_PTC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{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v_ReceivedMsgTemplate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v_DetachReq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RxdMsg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v_TimingOfLocalRelease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timer t_T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3540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f_NR_SetTimerToleranceMax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nasTimer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, 10.0);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== STATE_CONNECTED_3A_T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3540){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// @sic R5-201202, R5-201333 sic@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t_T3540.start;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// release local configuration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f_NR_RRCRelease_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Local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t_T3540.timeout;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// Now continue with RRC_IDLE procedure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}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pc_SwitchOnOff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/ The UE can actually be switched off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f_IP_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ChangeNrCell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IP,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);  // @sic R5s210603 sic@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select 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/ @sic R5-195325 sic@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(STATE_IDLE_1A, STATE_CONNECTED_3A_T3540) {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// Already switched off in calling function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SwitchOffUE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UT,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p_USIM_Rmvd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); // @sic R5s190930 sic@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, ?);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DetachReq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= f_NR5GC_OptionalIMSDeregisterOnSwitchOff(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); // @sic R5-204389 sic@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RxdMsg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= true; // @sic R5s190930 sic@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(STATE_EMERGENCY_RELEASE_IDLE) 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/ @sic R5-214620 sic@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DetachReq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, ?);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RxdMsg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(STATE_INACTIVE_2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A){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// @sic R5-195325 sic@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SwitchOffUE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UT,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p_USIM_Rmvd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); // @sic R5s190930 sic@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ReceivedMsgTemplate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f_NR_RRC_Resume_DefWithNas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, ?, ?);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v_ReceivedMsgTemplate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__FILE__, __LINE__, "Deregistration Request Message Failed");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} else {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DetachReq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= f_NR5GC_OptionalIMSDeregisterOnSwitchOff(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v_ReceivedMsgTemplate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)); // @sic R5-204389 sic@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RxdMsg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= true; // @sic R5s190930 sic@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(STATE_CONNECTED_3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A){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// @sic R5-201202, R5-202562 sic@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SwitchOffUE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UT,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p_USIM_Rmvd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); // @sic R5s201132 sic@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// DRB already configured, so the UE won't send any NAS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until it's completed IMS Deregistration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p_SRB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/*WA#9_1_5_1_15 tsc_NR_RbId_SRB2*/, cr_NG_NAS_IndWithPiggybacking((tsc_SHT_IntegrityProtected_Ciphered)))) -&gt; value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(ischosen(v_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ReceivedAsp.Signalling.Nas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[0].Pdu.Msg.deregistration_RequestMO)) { // @sic R5-216151 sic@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DetachReq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[0];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} else 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/ Not a Detach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(not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f_Check_NG_PDUSessionReleaseReq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, f_NR5GC_MobileInfo_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GetSessionInfoList(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ReceivedAsp.Signalling.Nas</w:t>
            </w:r>
            <w:proofErr w:type="spellEnd"/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, ?)) {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__FILE__, __LINE__, "PDU Session Release Request Message Failed");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f_NR5GC_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PDUSessionRelease(</w:t>
            </w:r>
            <w:proofErr w:type="spellStart"/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v_GSM_MobilityInfo.SessionId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Now wait for deregister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p_SRB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/*WA#9_1_5_1_15 tsc_NR_RbId_SRB2*/,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cr_NG_NAS_Ind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))) -&gt; value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DetachReq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[0];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RxdMsg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case(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STATE_DEREGISTERED) { // @sic R5-201202 sic@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SwitchOffUE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UT,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p_USIM_Rmvd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); // @sic R5s190930 sic@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// don't need to release the local configuration as RRC Release is always done before this function is called @sic R5s201228 sic@            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TimingOfLocalRelease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f_NR_RRCRelease_Local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));  //@sic R5s190984 sic@            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//WA#NAS f_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Delay(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0.1*int2float(f_SubFrameTiming_Duration(v_TimingOfLocalRelease,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f_NR_GetCurrentTiming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)))); //@sic R5s210839 sic@           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f_Delay(f_SubFrameTimingDuration_Float(f_NR_GetCurrentTiming(p_NR_CellId),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v_TimingOfLocalRelease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)); //WA#NAS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v_RxdMsg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/ @sic R5s190930 sic@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f_Check_NG_DeregistrationReqMOMsg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DetachReq.Pdu.Msg</w:t>
            </w:r>
            <w:proofErr w:type="spellEnd"/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crs_DeregisterType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('1'B, '0'B,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p_AccessType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))) {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__FILE__, __LINE__, "Deregistration Request Message Failed");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PowerOffUE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UT);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// Need to 'reset' all stored lists as all DRBs and PDU sessions no longer exist in UE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f_NR5GC_MobileInfo_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Init(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);    </w:t>
            </w:r>
          </w:p>
          <w:p w:rsidR="008D58AE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5D27CA" w:rsidRPr="00CD057D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f_NR_UE_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DeRegisterOnSwitchOff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NG_ALL_STATE_Type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p_USIM_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Rmvd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= false,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B2_Type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AccessType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= '01'B,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NR_RadioBearerId_Type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SRB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= tsc_NR_RbId_SRB2/*WA#9_1_5_1_15*/) runs on NR5GC_PTC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(omit)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v_ReceivedMsgTemplate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v_DetachReq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RxdMsg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v_TimingOfLocalRelease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timer t_T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3540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f_NR_SetTimerToleranceMax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nasTimer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, 10.0);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== STATE_CONNECTED_3A_T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3540){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// @sic R5-201202, R5-201333 sic@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t_T3540.start;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// release local configuration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f_NR_RRCRelease_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Local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t_T3540.timeout;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// Now continue with RRC_IDLE procedure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}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pc_SwitchOnOff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/ The UE can actually be switched off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f_IP_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ChangeNrCell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IP,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);  // @sic R5s210603 sic@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select 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/ @sic R5-195325 sic@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(STATE_IDLE_1A, STATE_CONNECTED_3A_T3540) {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// Already switched off in calling function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SwitchOffUE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UT,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p_USIM_Rmvd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); // @sic R5s190930 sic@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, ?);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DetachReq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= f_NR5GC_OptionalIMSDeregisterOnSwitchOff(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); // @sic R5-204389 sic@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RxdMsg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= true; // @sic R5s190930 sic@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(STATE_EMERGENCY_RELEASE_IDLE) 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/ @sic R5-214620 sic@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DetachReq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, ?);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RxdMsg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(STATE_INACTIVE_2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A){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// @sic R5-195325 sic@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SwitchOffUE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UT,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p_USIM_Rmvd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); // @sic R5s190930 sic@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ReceivedMsgTemplate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f_NR_RRC_Resume_DefWithNas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, ?, ?);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if (not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v_ReceivedMsgTemplate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__FILE__, __LINE__, "Deregistration Request Message Failed");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} else {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DetachReq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= f_NR5GC_OptionalIMSDeregisterOnSwitchOff(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v_ReceivedMsgTemplate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)); // @sic R5-204389 sic@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RxdMsg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= true; // @sic R5s190930 sic@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(STATE_CONNECTED_3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A){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// @sic R5-201202, R5-202562 sic@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SwitchOffUE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UT,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p_USIM_Rmvd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); // @sic R5s201132 sic@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// DRB already configured, so the UE won't send any NAS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until it's completed IMS Deregistration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p_SRB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/*WA#9_1_5_1_15 tsc_NR_RbId_SRB2*/, cr_NG_NAS_IndWithPiggybacking((tsc_SHT_IntegrityProtected_Ciphered)))) -&gt; value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(ischosen(v_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ReceivedAsp.Signalling.Nas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[0].Pdu.Msg.deregistration_RequestMO)) { // @sic R5-216151 sic@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DetachReq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[0];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} else 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/ Not a Detach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(not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f_Check_NG_PDUSessionReleaseReq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, f_NR5GC_MobileInfo_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GetSessionInfoList(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ReceivedAsp.Signalling.Nas</w:t>
            </w:r>
            <w:proofErr w:type="spellEnd"/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, ?)) {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__FILE__, __LINE__, "PDU Session Release Request Message Failed");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f_NR5GC_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PDUSessionRelease(</w:t>
            </w:r>
            <w:proofErr w:type="spellStart"/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v_GSM_MobilityInfo.SessionId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Now wait for deregister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p_SRB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/*WA#9_1_5_1_15 tsc_NR_RbId_SRB2*/,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cr_NG_NAS_Ind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))) -&gt; value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DetachReq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[0];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RxdMsg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case(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STATE_DEREGISTERED) { // @sic R5-201202 sic@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SwitchOffUE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UT,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p_USIM_Rmvd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); // @sic R5s190930 sic@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// don't need to release the local configuration as RRC Release is always done before this function is called @sic R5s201228 sic@            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TimingOfLocalRelease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f_NR_RRCRelease_Local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));  //@sic R5s190984 sic@            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//WA#NAS f_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Delay(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0.1*int2float(f_SubFrameTiming_Duration(v_TimingOfLocalRelease,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f_NR_GetCurrentTiming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)))); //@sic R5s210839 sic@           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f_Delay(f_SubFrameTimingDuration_Float(f_NR_GetCurrentTiming(p_NR_CellId),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v_TimingOfLocalRelease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)); //WA#NAS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v_RxdMsg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/ @sic R5s190930 sic@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f_Check_NG_DeregistrationReqMOMsg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DetachReq.Pdu.Msg</w:t>
            </w:r>
            <w:proofErr w:type="spellEnd"/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crs_DeregisterType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('1'B, '0'B,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p_AccessType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))) {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__FILE__, __LINE__, "Deregistration Request Message Failed");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PowerOffUE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UT);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// Need to 'reset' all stored lists as all DRBs and PDU sessions no longer exist in UE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f_NR5GC_MobileInfo_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Init(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f_IP_Handling_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StopPDN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IP); //WA#11_4_9</w:t>
            </w:r>
          </w:p>
          <w:p w:rsidR="008D58AE" w:rsidRPr="00DA356D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96833" w:rsidRDefault="00F96833" w:rsidP="00E919C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304C" w:rsidRDefault="00F0304C">
      <w:r>
        <w:separator/>
      </w:r>
    </w:p>
  </w:endnote>
  <w:endnote w:type="continuationSeparator" w:id="0">
    <w:p w:rsidR="00F0304C" w:rsidRDefault="00F03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304C" w:rsidRDefault="00F0304C">
      <w:r>
        <w:separator/>
      </w:r>
    </w:p>
  </w:footnote>
  <w:footnote w:type="continuationSeparator" w:id="0">
    <w:p w:rsidR="00F0304C" w:rsidRDefault="00F030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629C"/>
    <w:rsid w:val="00036FE7"/>
    <w:rsid w:val="00037130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3083"/>
    <w:rsid w:val="0008356D"/>
    <w:rsid w:val="00084025"/>
    <w:rsid w:val="00086B57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630B"/>
    <w:rsid w:val="00136690"/>
    <w:rsid w:val="001373AB"/>
    <w:rsid w:val="00141E68"/>
    <w:rsid w:val="001423DB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6004D"/>
    <w:rsid w:val="00260C7D"/>
    <w:rsid w:val="00263668"/>
    <w:rsid w:val="002640DD"/>
    <w:rsid w:val="0026741D"/>
    <w:rsid w:val="00273E8B"/>
    <w:rsid w:val="00275D12"/>
    <w:rsid w:val="00280375"/>
    <w:rsid w:val="00284FEB"/>
    <w:rsid w:val="002860C4"/>
    <w:rsid w:val="002901A3"/>
    <w:rsid w:val="0029157F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216F1"/>
    <w:rsid w:val="00322D46"/>
    <w:rsid w:val="00322EFF"/>
    <w:rsid w:val="003328F3"/>
    <w:rsid w:val="0033294A"/>
    <w:rsid w:val="00341F6F"/>
    <w:rsid w:val="00342D98"/>
    <w:rsid w:val="0034341E"/>
    <w:rsid w:val="00343CD7"/>
    <w:rsid w:val="00345383"/>
    <w:rsid w:val="00346D77"/>
    <w:rsid w:val="003556DC"/>
    <w:rsid w:val="003609EF"/>
    <w:rsid w:val="003614D1"/>
    <w:rsid w:val="0036231A"/>
    <w:rsid w:val="0036605D"/>
    <w:rsid w:val="00366971"/>
    <w:rsid w:val="00370FAB"/>
    <w:rsid w:val="00374C64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6488"/>
    <w:rsid w:val="00454EBB"/>
    <w:rsid w:val="004607A2"/>
    <w:rsid w:val="00461008"/>
    <w:rsid w:val="00461F12"/>
    <w:rsid w:val="004635E5"/>
    <w:rsid w:val="004717EA"/>
    <w:rsid w:val="004745E7"/>
    <w:rsid w:val="00482B43"/>
    <w:rsid w:val="00483253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79F5"/>
    <w:rsid w:val="00532891"/>
    <w:rsid w:val="00532EAB"/>
    <w:rsid w:val="0053550D"/>
    <w:rsid w:val="005371B9"/>
    <w:rsid w:val="0054198B"/>
    <w:rsid w:val="00547111"/>
    <w:rsid w:val="00550D1E"/>
    <w:rsid w:val="00550D59"/>
    <w:rsid w:val="00552878"/>
    <w:rsid w:val="00554E43"/>
    <w:rsid w:val="00557BF6"/>
    <w:rsid w:val="005613E0"/>
    <w:rsid w:val="0056378D"/>
    <w:rsid w:val="00564EDF"/>
    <w:rsid w:val="0056673A"/>
    <w:rsid w:val="00566F6F"/>
    <w:rsid w:val="00581ECE"/>
    <w:rsid w:val="0058240F"/>
    <w:rsid w:val="00584F98"/>
    <w:rsid w:val="00587F6A"/>
    <w:rsid w:val="005912FE"/>
    <w:rsid w:val="00592D74"/>
    <w:rsid w:val="0059301A"/>
    <w:rsid w:val="00596753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D6B"/>
    <w:rsid w:val="00616335"/>
    <w:rsid w:val="00617D68"/>
    <w:rsid w:val="00620F69"/>
    <w:rsid w:val="00621188"/>
    <w:rsid w:val="006257ED"/>
    <w:rsid w:val="00625935"/>
    <w:rsid w:val="00626779"/>
    <w:rsid w:val="00626811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2DE7"/>
    <w:rsid w:val="006F6B9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257A"/>
    <w:rsid w:val="00742A03"/>
    <w:rsid w:val="007511D6"/>
    <w:rsid w:val="007549A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7295E"/>
    <w:rsid w:val="007746AB"/>
    <w:rsid w:val="007834DD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60A2"/>
    <w:rsid w:val="008B0905"/>
    <w:rsid w:val="008B2743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17A3E"/>
    <w:rsid w:val="009273EA"/>
    <w:rsid w:val="00931590"/>
    <w:rsid w:val="00932792"/>
    <w:rsid w:val="009329ED"/>
    <w:rsid w:val="00932A85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321D"/>
    <w:rsid w:val="0099572C"/>
    <w:rsid w:val="009A07BF"/>
    <w:rsid w:val="009A3848"/>
    <w:rsid w:val="009A4E0F"/>
    <w:rsid w:val="009A5255"/>
    <w:rsid w:val="009A5753"/>
    <w:rsid w:val="009A579D"/>
    <w:rsid w:val="009B0B50"/>
    <w:rsid w:val="009B5164"/>
    <w:rsid w:val="009C1018"/>
    <w:rsid w:val="009C159B"/>
    <w:rsid w:val="009C22FE"/>
    <w:rsid w:val="009C4C52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43C8"/>
    <w:rsid w:val="00A04D2F"/>
    <w:rsid w:val="00A0746C"/>
    <w:rsid w:val="00A11801"/>
    <w:rsid w:val="00A118F7"/>
    <w:rsid w:val="00A12FBC"/>
    <w:rsid w:val="00A1776F"/>
    <w:rsid w:val="00A22308"/>
    <w:rsid w:val="00A230E4"/>
    <w:rsid w:val="00A246B6"/>
    <w:rsid w:val="00A27D3B"/>
    <w:rsid w:val="00A31D14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256C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40B1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1A4C"/>
    <w:rsid w:val="00C01E7A"/>
    <w:rsid w:val="00C057CB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2AB2"/>
    <w:rsid w:val="00C34763"/>
    <w:rsid w:val="00C4494A"/>
    <w:rsid w:val="00C4522A"/>
    <w:rsid w:val="00C47F3E"/>
    <w:rsid w:val="00C517D8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2ED8"/>
    <w:rsid w:val="00C74D7B"/>
    <w:rsid w:val="00C77298"/>
    <w:rsid w:val="00C777F8"/>
    <w:rsid w:val="00C8315C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3559"/>
    <w:rsid w:val="00CB07CA"/>
    <w:rsid w:val="00CB12BC"/>
    <w:rsid w:val="00CB151D"/>
    <w:rsid w:val="00CB2F11"/>
    <w:rsid w:val="00CB3774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E0B19"/>
    <w:rsid w:val="00CE0BFA"/>
    <w:rsid w:val="00CE3B53"/>
    <w:rsid w:val="00CE3EA5"/>
    <w:rsid w:val="00CE4C61"/>
    <w:rsid w:val="00CE5930"/>
    <w:rsid w:val="00CE7AF9"/>
    <w:rsid w:val="00CF0433"/>
    <w:rsid w:val="00CF0674"/>
    <w:rsid w:val="00CF1024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6520"/>
    <w:rsid w:val="00D720E3"/>
    <w:rsid w:val="00D7237E"/>
    <w:rsid w:val="00D7387B"/>
    <w:rsid w:val="00D757B0"/>
    <w:rsid w:val="00D80B6A"/>
    <w:rsid w:val="00D83EBA"/>
    <w:rsid w:val="00D85B62"/>
    <w:rsid w:val="00D86DC8"/>
    <w:rsid w:val="00DA0030"/>
    <w:rsid w:val="00DA0394"/>
    <w:rsid w:val="00DA1CDD"/>
    <w:rsid w:val="00DA356D"/>
    <w:rsid w:val="00DA6151"/>
    <w:rsid w:val="00DB1A9B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12056"/>
    <w:rsid w:val="00E13C3C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50D3D"/>
    <w:rsid w:val="00E541FB"/>
    <w:rsid w:val="00E54C66"/>
    <w:rsid w:val="00E643BA"/>
    <w:rsid w:val="00E65529"/>
    <w:rsid w:val="00E716C1"/>
    <w:rsid w:val="00E717C5"/>
    <w:rsid w:val="00E71E49"/>
    <w:rsid w:val="00E72DEB"/>
    <w:rsid w:val="00E74273"/>
    <w:rsid w:val="00E75AF3"/>
    <w:rsid w:val="00E777D7"/>
    <w:rsid w:val="00E77B87"/>
    <w:rsid w:val="00E814FE"/>
    <w:rsid w:val="00E83BFF"/>
    <w:rsid w:val="00E83DFE"/>
    <w:rsid w:val="00E8742B"/>
    <w:rsid w:val="00E877C8"/>
    <w:rsid w:val="00E919C5"/>
    <w:rsid w:val="00E94182"/>
    <w:rsid w:val="00E9504A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04C"/>
    <w:rsid w:val="00F03645"/>
    <w:rsid w:val="00F11469"/>
    <w:rsid w:val="00F15505"/>
    <w:rsid w:val="00F173A4"/>
    <w:rsid w:val="00F21059"/>
    <w:rsid w:val="00F247E8"/>
    <w:rsid w:val="00F25290"/>
    <w:rsid w:val="00F25D98"/>
    <w:rsid w:val="00F26609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F15"/>
    <w:rsid w:val="00F770AB"/>
    <w:rsid w:val="00F8120A"/>
    <w:rsid w:val="00F83E9A"/>
    <w:rsid w:val="00F867B9"/>
    <w:rsid w:val="00F95DCB"/>
    <w:rsid w:val="00F96833"/>
    <w:rsid w:val="00FA1F4E"/>
    <w:rsid w:val="00FA2C28"/>
    <w:rsid w:val="00FA2F4F"/>
    <w:rsid w:val="00FA485A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6941"/>
    <w:rsid w:val="00FE73A4"/>
    <w:rsid w:val="00FF1A2A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CB4D8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175EDD-3237-4F3F-800F-D351A798D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2214</Words>
  <Characters>12622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14807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2021-10-14T19:50:00Z</dcterms:created>
  <dcterms:modified xsi:type="dcterms:W3CDTF">2021-10-14T19:50:00Z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