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18E498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0B391F">
        <w:rPr>
          <w:b/>
          <w:i/>
          <w:noProof/>
          <w:sz w:val="28"/>
        </w:rPr>
        <w:t>48</w:t>
      </w:r>
      <w:r w:rsidR="00DE3555">
        <w:rPr>
          <w:b/>
          <w:i/>
          <w:noProof/>
          <w:sz w:val="28"/>
        </w:rPr>
        <w:t>2</w:t>
      </w:r>
    </w:p>
    <w:p w14:paraId="5D6FC58C" w14:textId="307A0302" w:rsidR="001A09A3" w:rsidRDefault="00811BA0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3EF965B" w:rsidR="001E41F3" w:rsidRPr="00410371" w:rsidRDefault="008161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2117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DCCD622" w:rsidR="001E41F3" w:rsidRDefault="008161BE" w:rsidP="00715499">
            <w:pPr>
              <w:pStyle w:val="CRCoverPage"/>
              <w:spacing w:after="0"/>
            </w:pPr>
            <w:r w:rsidRPr="008161BE">
              <w:t>Correction for EN-DC RRC test case 8.2.1.1.1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EAB7AC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1711F">
              <w:rPr>
                <w:noProof/>
              </w:rPr>
              <w:t>10</w:t>
            </w:r>
            <w:r w:rsidR="000C016D">
              <w:rPr>
                <w:noProof/>
              </w:rPr>
              <w:t>-</w:t>
            </w:r>
            <w:r w:rsidR="000B391F">
              <w:rPr>
                <w:noProof/>
              </w:rPr>
              <w:t>1</w:t>
            </w:r>
            <w:r w:rsidR="008161BE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290EB86" w:rsidR="008D6A41" w:rsidRDefault="002450EA" w:rsidP="00EF3501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Currently </w:t>
            </w:r>
            <w:r w:rsidR="00EF3501">
              <w:rPr>
                <w:noProof/>
              </w:rPr>
              <w:t>during EUTRA capability checking, t</w:t>
            </w:r>
            <w:r>
              <w:rPr>
                <w:noProof/>
              </w:rPr>
              <w:t xml:space="preserve">he function fl_Derive_EUTRA_nr_HO_ToEN_DC_r16() is called whenever the UE reports itself as Rel-16. But a Rel-16 UE not supporting Inter-RAT handover from NR to EN-DC may not include </w:t>
            </w:r>
            <w:r w:rsidR="00EF3501">
              <w:rPr>
                <w:noProof/>
              </w:rPr>
              <w:t>ASN extensions</w:t>
            </w:r>
            <w:r>
              <w:rPr>
                <w:noProof/>
              </w:rPr>
              <w:t xml:space="preserve"> leading to UE-EUTRA-Capability-v1610-IEs, giving a run-time error at the beginning of the function. </w:t>
            </w: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2450EA">
            <w:pPr>
              <w:pStyle w:val="CRCoverPage"/>
              <w:spacing w:after="0" w:line="259" w:lineRule="auto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F7D534" w14:textId="77777777" w:rsidR="002450EA" w:rsidRDefault="002450EA" w:rsidP="002450EA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Move the extraction of UE-EUTRA-Capability-v1610-IEs to inside the check for Inter-RAT handover from NR to EN-DC capability.</w:t>
            </w:r>
          </w:p>
          <w:p w14:paraId="171ADF2A" w14:textId="0F4FA941" w:rsidR="00FB31DA" w:rsidRPr="00D3537B" w:rsidRDefault="00FB31DA" w:rsidP="00FE678B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B15A05D" w:rsidR="006408D7" w:rsidRDefault="002450E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test case will not execute correctly for a Rel-16 UE not supporting inter-RAT handover from NR to EN-DC capability.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B453537" w:rsidR="006408D7" w:rsidRDefault="00531ACE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8.2.1.1.1.ENDC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3D9127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9177465" w:rsidR="006408D7" w:rsidRDefault="00531ACE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B5D4A4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520147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26C0D2F" w14:textId="045258FF" w:rsidR="00FE678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E678B" w:rsidRPr="00147EC5">
        <w:rPr>
          <w:rFonts w:cs="Arial"/>
          <w:iCs/>
        </w:rPr>
        <w:t>Table of Contents</w:t>
      </w:r>
      <w:r w:rsidR="00FE678B">
        <w:tab/>
      </w:r>
      <w:r w:rsidR="00FE678B">
        <w:fldChar w:fldCharType="begin"/>
      </w:r>
      <w:r w:rsidR="00FE678B">
        <w:instrText xml:space="preserve"> PAGEREF _Toc85201470 \h </w:instrText>
      </w:r>
      <w:r w:rsidR="00FE678B">
        <w:fldChar w:fldCharType="separate"/>
      </w:r>
      <w:r w:rsidR="00FE678B">
        <w:t>2</w:t>
      </w:r>
      <w:r w:rsidR="00FE678B">
        <w:fldChar w:fldCharType="end"/>
      </w:r>
    </w:p>
    <w:p w14:paraId="06426B57" w14:textId="334DB41F" w:rsidR="00FE678B" w:rsidRDefault="00FE67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7EC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7EC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_Toc85201471 \h </w:instrText>
      </w:r>
      <w:r>
        <w:fldChar w:fldCharType="separate"/>
      </w:r>
      <w:r>
        <w:t>3</w:t>
      </w:r>
      <w:r>
        <w:fldChar w:fldCharType="end"/>
      </w:r>
    </w:p>
    <w:p w14:paraId="3D1CA2FA" w14:textId="39F66C94" w:rsidR="00FE678B" w:rsidRDefault="00FE67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7EC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7EC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_Toc85201472 \h </w:instrText>
      </w:r>
      <w:r>
        <w:fldChar w:fldCharType="separate"/>
      </w:r>
      <w:r>
        <w:t>3</w:t>
      </w:r>
      <w:r>
        <w:fldChar w:fldCharType="end"/>
      </w:r>
    </w:p>
    <w:p w14:paraId="0EA52E66" w14:textId="48E35B04" w:rsidR="00FE678B" w:rsidRDefault="00FE678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7EC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7EC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_Toc85201473 \h </w:instrText>
      </w:r>
      <w:r>
        <w:fldChar w:fldCharType="separate"/>
      </w:r>
      <w:r>
        <w:t>3</w:t>
      </w:r>
      <w:r>
        <w:fldChar w:fldCharType="end"/>
      </w:r>
    </w:p>
    <w:p w14:paraId="2E4D4796" w14:textId="71F1C49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520147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3712F037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5201472"/>
      <w:r w:rsidRPr="00B22104">
        <w:rPr>
          <w:b/>
        </w:rPr>
        <w:t>Corrections required</w:t>
      </w:r>
      <w:bookmarkEnd w:id="5"/>
      <w:bookmarkEnd w:id="6"/>
      <w:bookmarkEnd w:id="7"/>
    </w:p>
    <w:p w14:paraId="58D01D2E" w14:textId="77777777" w:rsidR="00531ACE" w:rsidRPr="009A16DB" w:rsidRDefault="00531ACE" w:rsidP="00531ACE">
      <w:pPr>
        <w:pStyle w:val="Heading2"/>
        <w:numPr>
          <w:ilvl w:val="1"/>
          <w:numId w:val="33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 w:hint="eastAsia"/>
          <w:b/>
          <w:bCs/>
          <w:sz w:val="24"/>
          <w:szCs w:val="24"/>
          <w:lang w:val="en-US" w:eastAsia="zh-CN"/>
        </w:rPr>
      </w:pPr>
      <w:r w:rsidRPr="009A16DB">
        <w:rPr>
          <w:rFonts w:cs="Arial"/>
          <w:b/>
          <w:bCs/>
          <w:sz w:val="24"/>
          <w:szCs w:val="24"/>
          <w:lang w:val="en-US" w:eastAsia="zh-CN"/>
        </w:rPr>
        <w:t>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531ACE" w14:paraId="320B3547" w14:textId="77777777" w:rsidTr="0048180A">
        <w:tc>
          <w:tcPr>
            <w:tcW w:w="1985" w:type="dxa"/>
          </w:tcPr>
          <w:p w14:paraId="42FC56D6" w14:textId="77777777" w:rsidR="00531ACE" w:rsidRPr="00123203" w:rsidRDefault="00531ACE" w:rsidP="0048180A">
            <w:pPr>
              <w:spacing w:before="40" w:after="40"/>
              <w:rPr>
                <w:rFonts w:ascii="Arial" w:hAnsi="Arial" w:cs="Arial"/>
                <w:b/>
              </w:rPr>
            </w:pPr>
            <w:r w:rsidRPr="00123203">
              <w:rPr>
                <w:rFonts w:ascii="Arial" w:hAnsi="Arial" w:cs="Arial"/>
                <w:b/>
                <w:lang w:val="en-US" w:eastAsia="zh-CN"/>
              </w:rPr>
              <w:t>Function</w:t>
            </w:r>
            <w:r w:rsidRPr="00123203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659C2383" w14:textId="359D61E0" w:rsidR="00531ACE" w:rsidRPr="00123203" w:rsidRDefault="00531ACE" w:rsidP="0048180A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123203">
              <w:rPr>
                <w:rFonts w:cs="Arial"/>
                <w:noProof/>
              </w:rPr>
              <w:t>fl_Derive_EUTRA_nr_HO_ToEN_DC_r16</w:t>
            </w:r>
            <w:r w:rsidR="002450EA">
              <w:rPr>
                <w:rFonts w:cs="Arial"/>
                <w:noProof/>
              </w:rPr>
              <w:t>()</w:t>
            </w:r>
          </w:p>
        </w:tc>
      </w:tr>
      <w:tr w:rsidR="00531ACE" w14:paraId="4D659465" w14:textId="77777777" w:rsidTr="0048180A">
        <w:trPr>
          <w:trHeight w:val="350"/>
        </w:trPr>
        <w:tc>
          <w:tcPr>
            <w:tcW w:w="1985" w:type="dxa"/>
          </w:tcPr>
          <w:p w14:paraId="7307B2B7" w14:textId="77777777" w:rsidR="00531ACE" w:rsidRPr="00123203" w:rsidRDefault="00531ACE" w:rsidP="0048180A">
            <w:pPr>
              <w:spacing w:before="40" w:after="40"/>
              <w:rPr>
                <w:rFonts w:ascii="Arial" w:hAnsi="Arial" w:cs="Arial"/>
                <w:b/>
              </w:rPr>
            </w:pPr>
            <w:r w:rsidRPr="0012320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14:paraId="3DC97E88" w14:textId="1E541495" w:rsidR="00531ACE" w:rsidRDefault="00531ACE" w:rsidP="0048180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Currently the function </w:t>
            </w:r>
            <w:r w:rsidRPr="00531ACE">
              <w:rPr>
                <w:rFonts w:cs="Arial"/>
                <w:noProof/>
              </w:rPr>
              <w:t>fl_Derive_EUTRA_nr_HO_ToEN_DC_r16</w:t>
            </w:r>
            <w:r>
              <w:rPr>
                <w:rFonts w:cs="Arial"/>
                <w:noProof/>
              </w:rPr>
              <w:t xml:space="preserve">() is called whenever the UE reports itself as Rel-16. But a Rel-16 UE not supporting Inter-RAT handover from NR to EN-DC may not include extenstions leading to </w:t>
            </w:r>
            <w:r w:rsidRPr="00531ACE">
              <w:rPr>
                <w:rFonts w:cs="Arial"/>
                <w:noProof/>
              </w:rPr>
              <w:t>UE-EUTRA-Capability-v1610-IEs</w:t>
            </w:r>
            <w:r>
              <w:rPr>
                <w:rFonts w:cs="Arial"/>
                <w:noProof/>
              </w:rPr>
              <w:t xml:space="preserve">, giving a run-time error at the beginning of the function. </w:t>
            </w:r>
          </w:p>
          <w:p w14:paraId="45C90F87" w14:textId="77777777" w:rsidR="00531ACE" w:rsidRPr="00123203" w:rsidRDefault="00531ACE" w:rsidP="00531AC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31ACE" w14:paraId="1A10AAD5" w14:textId="77777777" w:rsidTr="0048180A">
        <w:trPr>
          <w:trHeight w:val="579"/>
        </w:trPr>
        <w:tc>
          <w:tcPr>
            <w:tcW w:w="1985" w:type="dxa"/>
          </w:tcPr>
          <w:p w14:paraId="4CFAC52D" w14:textId="77777777" w:rsidR="00531ACE" w:rsidRPr="00123203" w:rsidRDefault="00531ACE" w:rsidP="0048180A">
            <w:pPr>
              <w:spacing w:before="40" w:after="40"/>
              <w:rPr>
                <w:rFonts w:ascii="Arial" w:hAnsi="Arial" w:cs="Arial"/>
                <w:b/>
              </w:rPr>
            </w:pPr>
            <w:r w:rsidRPr="0012320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14:paraId="4B6B2B0F" w14:textId="3707F428" w:rsidR="00531ACE" w:rsidRPr="00123203" w:rsidRDefault="00531ACE" w:rsidP="0048180A">
            <w:pPr>
              <w:pStyle w:val="CRCoverPage"/>
              <w:spacing w:after="0"/>
              <w:rPr>
                <w:rStyle w:val="HTMLCode"/>
                <w:rFonts w:eastAsia="SimSun" w:cs="Arial"/>
              </w:rPr>
            </w:pPr>
            <w:r>
              <w:rPr>
                <w:rFonts w:cs="Arial"/>
                <w:noProof/>
              </w:rPr>
              <w:t xml:space="preserve">Move the extraction of </w:t>
            </w:r>
            <w:r w:rsidRPr="00531ACE">
              <w:rPr>
                <w:rFonts w:cs="Arial"/>
                <w:noProof/>
              </w:rPr>
              <w:t>UE-EUTRA-Capability-v1610-IEs</w:t>
            </w:r>
            <w:r>
              <w:rPr>
                <w:rFonts w:cs="Arial"/>
                <w:noProof/>
              </w:rPr>
              <w:t xml:space="preserve"> to inside the check for Inter-RAT handover from NR to EN-DC capability.</w:t>
            </w:r>
          </w:p>
          <w:p w14:paraId="695FC4E0" w14:textId="77777777" w:rsidR="00531ACE" w:rsidRPr="00123203" w:rsidRDefault="00531ACE" w:rsidP="0048180A">
            <w:pPr>
              <w:pStyle w:val="CRCoverPage"/>
              <w:spacing w:after="0"/>
              <w:rPr>
                <w:rFonts w:cs="Arial"/>
                <w:color w:val="172B4D"/>
                <w:shd w:val="clear" w:color="auto" w:fill="FFFFFF"/>
              </w:rPr>
            </w:pPr>
          </w:p>
        </w:tc>
      </w:tr>
      <w:tr w:rsidR="00531ACE" w14:paraId="226CDF1B" w14:textId="77777777" w:rsidTr="0048180A">
        <w:tc>
          <w:tcPr>
            <w:tcW w:w="1985" w:type="dxa"/>
          </w:tcPr>
          <w:p w14:paraId="0C765E9C" w14:textId="77777777" w:rsidR="00531ACE" w:rsidRPr="00123203" w:rsidRDefault="00531ACE" w:rsidP="0048180A">
            <w:pPr>
              <w:spacing w:before="40" w:after="40"/>
              <w:rPr>
                <w:rFonts w:ascii="Arial" w:hAnsi="Arial" w:cs="Arial"/>
                <w:b/>
              </w:rPr>
            </w:pPr>
            <w:r w:rsidRPr="0012320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14:paraId="3418471C" w14:textId="75484DDD" w:rsidR="00531ACE" w:rsidRPr="00123203" w:rsidRDefault="00531ACE" w:rsidP="0048180A">
            <w:pPr>
              <w:spacing w:after="0"/>
              <w:rPr>
                <w:rFonts w:ascii="Arial" w:hAnsi="Arial" w:cs="Arial"/>
              </w:rPr>
            </w:pPr>
            <w:proofErr w:type="spellStart"/>
            <w:r w:rsidRPr="00123203">
              <w:rPr>
                <w:rFonts w:ascii="Arial" w:hAnsi="Arial" w:cs="Arial"/>
              </w:rPr>
              <w:t>RRC_UECapability_ENDC_EUTRA.ttcn</w:t>
            </w:r>
            <w:proofErr w:type="spellEnd"/>
          </w:p>
        </w:tc>
      </w:tr>
      <w:tr w:rsidR="00531ACE" w14:paraId="49F29C8F" w14:textId="77777777" w:rsidTr="0048180A">
        <w:tc>
          <w:tcPr>
            <w:tcW w:w="1985" w:type="dxa"/>
          </w:tcPr>
          <w:p w14:paraId="45B7D1CB" w14:textId="77777777" w:rsidR="00531ACE" w:rsidRPr="00123203" w:rsidRDefault="00531ACE" w:rsidP="0048180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12320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</w:tcPr>
          <w:p w14:paraId="37F8416C" w14:textId="77777777" w:rsidR="00531ACE" w:rsidRPr="00123203" w:rsidRDefault="00531ACE" w:rsidP="0048180A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7B6CE8FF" w14:textId="77777777" w:rsidR="00531ACE" w:rsidRDefault="00531ACE" w:rsidP="00531ACE">
      <w:pPr>
        <w:spacing w:after="0"/>
        <w:rPr>
          <w:rFonts w:ascii="Arial" w:hAnsi="Arial"/>
          <w:b/>
          <w:lang w:eastAsia="en-GB"/>
        </w:rPr>
      </w:pPr>
    </w:p>
    <w:p w14:paraId="1C3370AE" w14:textId="77777777" w:rsidR="00531ACE" w:rsidRDefault="00531ACE" w:rsidP="00531ACE">
      <w:pPr>
        <w:spacing w:after="0"/>
        <w:rPr>
          <w:rFonts w:ascii="Arial" w:hAnsi="Arial"/>
          <w:b/>
          <w:lang w:eastAsia="en-GB"/>
        </w:rPr>
      </w:pPr>
    </w:p>
    <w:p w14:paraId="7C76885E" w14:textId="77777777" w:rsidR="00531ACE" w:rsidRDefault="00531ACE" w:rsidP="00531AC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531ACE" w:rsidRPr="009110C6" w14:paraId="0EF43099" w14:textId="77777777" w:rsidTr="0048180A">
        <w:tc>
          <w:tcPr>
            <w:tcW w:w="9855" w:type="dxa"/>
          </w:tcPr>
          <w:p w14:paraId="6A5A7116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2AB14B69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function fl_Derive_EUTRA_nr_HO_ToEN_DC_r16(</w:t>
            </w:r>
            <w:proofErr w:type="spellStart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UE_EUTRA_Capability</w:t>
            </w:r>
            <w:proofErr w:type="spellEnd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p_UE_EUTRA_Capability</w:t>
            </w:r>
            <w:proofErr w:type="spellEnd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</w:t>
            </w:r>
          </w:p>
          <w:p w14:paraId="6EA6BCA1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proofErr w:type="gramStart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{ /</w:t>
            </w:r>
            <w:proofErr w:type="gramEnd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* @status    APPROVED (ENDC) */</w:t>
            </w:r>
          </w:p>
          <w:p w14:paraId="0D9F6341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pt-BR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pt-BR"/>
              </w:rPr>
              <w:t>// @sic R5-206430 R5-211501 sic@</w:t>
            </w:r>
          </w:p>
          <w:p w14:paraId="36AF6458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pt-BR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pt-BR"/>
              </w:rPr>
              <w:t xml:space="preserve">    var UE_EUTRA_Capability_v1610_IEs v_Rx_EutraCapability_v1610;</w:t>
            </w:r>
          </w:p>
          <w:p w14:paraId="01A9527F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pt-BR"/>
              </w:rPr>
              <w:t xml:space="preserve">    </w:t>
            </w: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>var boolean v_IRAT_ParametersNR_v1610_nr_HO_ToEN_DC_r16 := false;</w:t>
            </w:r>
          </w:p>
          <w:p w14:paraId="57CE9366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 xml:space="preserve">    var boolean v_FDD_Add_UE_EUTRA_Capabilities_v1610_nr_HO_ToEN_DC_r16 := false;</w:t>
            </w:r>
          </w:p>
          <w:p w14:paraId="2AF991EA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 xml:space="preserve">    var boolean v_TDD_Add_UE_EUTRA_Capabilities_v1610_nr_HO_ToEN_DC_r16 := false;</w:t>
            </w:r>
          </w:p>
          <w:p w14:paraId="435F857D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 xml:space="preserve">    </w:t>
            </w:r>
          </w:p>
          <w:p w14:paraId="4290F130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 xml:space="preserve">    </w:t>
            </w:r>
          </w:p>
          <w:p w14:paraId="4D81A40A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 xml:space="preserve">  </w:t>
            </w:r>
            <w:r w:rsidRPr="00C87EA8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  <w:lang w:val="sv-SE"/>
              </w:rPr>
              <w:t>v_Rx_EutraCapability_v1610 := p_UE_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;</w:t>
            </w:r>
          </w:p>
          <w:p w14:paraId="017EF92A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 xml:space="preserve">     </w:t>
            </w:r>
          </w:p>
          <w:p w14:paraId="7F297873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 xml:space="preserve">  </w:t>
            </w:r>
          </w:p>
          <w:p w14:paraId="74FEDCD2" w14:textId="77777777" w:rsidR="00531ACE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 xml:space="preserve">    </w:t>
            </w: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if (</w:t>
            </w:r>
            <w:proofErr w:type="spellStart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pc_interRAT_NR_ToENDC</w:t>
            </w:r>
            <w:proofErr w:type="spellEnd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 {</w:t>
            </w:r>
          </w:p>
          <w:p w14:paraId="706A5235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39E0A714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// check indication of </w:t>
            </w:r>
            <w:proofErr w:type="spellStart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MeasAndMobParametersXDD_Diff_Common</w:t>
            </w:r>
            <w:proofErr w:type="spellEnd"/>
          </w:p>
          <w:p w14:paraId="7A766C6D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if (ispresent(v_Rx_EutraCapability_v1610.irat_ParametersNR_v1610.nr_HO_ToEN_DC_r16)) {</w:t>
            </w:r>
          </w:p>
          <w:p w14:paraId="2C2A7A59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lastRenderedPageBreak/>
              <w:t xml:space="preserve">         v_IRAT_ParametersNR_v1610_nr_HO_ToEN_DC_r</w:t>
            </w:r>
            <w:proofErr w:type="gramStart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16 :</w:t>
            </w:r>
            <w:proofErr w:type="gramEnd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= true;</w:t>
            </w:r>
          </w:p>
          <w:p w14:paraId="74A47FC5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}</w:t>
            </w:r>
          </w:p>
          <w:p w14:paraId="65C6A7CB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ab/>
            </w: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ab/>
            </w:r>
          </w:p>
          <w:p w14:paraId="11200113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ab/>
            </w: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ab/>
              <w:t>.....</w:t>
            </w:r>
          </w:p>
          <w:p w14:paraId="13D5DFB7" w14:textId="5A413E65" w:rsidR="00531ACE" w:rsidRPr="009110C6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 w:hint="eastAsia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}</w:t>
            </w: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</w:p>
        </w:tc>
      </w:tr>
      <w:tr w:rsidR="00531ACE" w:rsidRPr="009110C6" w14:paraId="152D2857" w14:textId="77777777" w:rsidTr="0048180A">
        <w:tc>
          <w:tcPr>
            <w:tcW w:w="9855" w:type="dxa"/>
          </w:tcPr>
          <w:p w14:paraId="48F90B23" w14:textId="77777777" w:rsidR="00531ACE" w:rsidRPr="009110C6" w:rsidRDefault="00531ACE" w:rsidP="0048180A">
            <w:pPr>
              <w:autoSpaceDE w:val="0"/>
              <w:autoSpaceDN w:val="0"/>
              <w:adjustRightInd w:val="0"/>
              <w:spacing w:after="0"/>
              <w:ind w:firstLine="24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</w:tc>
      </w:tr>
    </w:tbl>
    <w:p w14:paraId="0071574B" w14:textId="77777777" w:rsidR="00531ACE" w:rsidRPr="009110C6" w:rsidRDefault="00531ACE" w:rsidP="00531ACE">
      <w:pPr>
        <w:spacing w:after="0"/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</w:p>
    <w:p w14:paraId="172E88E1" w14:textId="77777777" w:rsidR="00531ACE" w:rsidRPr="009110C6" w:rsidRDefault="00531ACE" w:rsidP="00531ACE">
      <w:pPr>
        <w:spacing w:after="0"/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</w:p>
    <w:p w14:paraId="6F45CECB" w14:textId="77777777" w:rsidR="00531ACE" w:rsidRPr="009110C6" w:rsidRDefault="00531ACE" w:rsidP="00531ACE">
      <w:pPr>
        <w:spacing w:after="0"/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 w:rsidRPr="009110C6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531ACE" w:rsidRPr="009110C6" w14:paraId="15C7D01A" w14:textId="77777777" w:rsidTr="0048180A">
        <w:tc>
          <w:tcPr>
            <w:tcW w:w="9855" w:type="dxa"/>
          </w:tcPr>
          <w:p w14:paraId="641B29C8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011ED2C6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function fl_Derive_EUTRA_nr_HO_ToEN_DC_r16(</w:t>
            </w:r>
            <w:proofErr w:type="spellStart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UE_EUTRA_Capability</w:t>
            </w:r>
            <w:proofErr w:type="spellEnd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p_UE_EUTRA_Capability</w:t>
            </w:r>
            <w:proofErr w:type="spellEnd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</w:t>
            </w:r>
          </w:p>
          <w:p w14:paraId="1688A5BD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proofErr w:type="gramStart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{ /</w:t>
            </w:r>
            <w:proofErr w:type="gramEnd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* @status    APPROVED (ENDC) */</w:t>
            </w:r>
          </w:p>
          <w:p w14:paraId="134AF2CB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pt-BR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pt-BR"/>
              </w:rPr>
              <w:t>// @sic R5-206430 R5-211501 sic@</w:t>
            </w:r>
          </w:p>
          <w:p w14:paraId="3D511E64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pt-BR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pt-BR"/>
              </w:rPr>
              <w:t xml:space="preserve">    var UE_EUTRA_Capability_v1610_IEs v_Rx_EutraCapability_v1610;</w:t>
            </w:r>
          </w:p>
          <w:p w14:paraId="6C07ACD8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pt-BR"/>
              </w:rPr>
              <w:t xml:space="preserve">    </w:t>
            </w: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>var boolean v_IRAT_ParametersNR_v1610_nr_HO_ToEN_DC_r16 := false;</w:t>
            </w:r>
          </w:p>
          <w:p w14:paraId="7D7EB9C6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 xml:space="preserve">    var boolean v_FDD_Add_UE_EUTRA_Capabilities_v1610_nr_HO_ToEN_DC_r16 := false;</w:t>
            </w:r>
          </w:p>
          <w:p w14:paraId="01A9E2EF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 xml:space="preserve">    var boolean v_TDD_Add_UE_EUTRA_Capabilities_v1610_nr_HO_ToEN_DC_r16 := false;</w:t>
            </w:r>
          </w:p>
          <w:p w14:paraId="6D73A3FE" w14:textId="17133247" w:rsidR="00531ACE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 xml:space="preserve">          </w:t>
            </w:r>
          </w:p>
          <w:p w14:paraId="10012116" w14:textId="6F02E76C" w:rsidR="00531ACE" w:rsidRPr="00CE7FA5" w:rsidRDefault="00531ACE" w:rsidP="00531AC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  <w:lang w:val="sv-SE"/>
              </w:rPr>
              <w:t xml:space="preserve">/* MOVED </w:t>
            </w:r>
            <w:r w:rsidRPr="00C87EA8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  <w:lang w:val="sv-SE"/>
              </w:rPr>
              <w:t>v_Rx_EutraCapability_v1610 := p_UE_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</w:t>
            </w:r>
            <w:r w:rsidRPr="00531AC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  <w:lang w:val="sv-SE"/>
              </w:rPr>
              <w:t>;</w:t>
            </w:r>
            <w:r w:rsidRPr="00531ACE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  <w:lang w:val="sv-SE"/>
              </w:rPr>
              <w:t>*/</w:t>
            </w:r>
          </w:p>
          <w:p w14:paraId="567C8FBB" w14:textId="03A2CCC8" w:rsidR="00531ACE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</w:p>
          <w:p w14:paraId="1796D1F3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</w:pPr>
          </w:p>
          <w:p w14:paraId="086737D2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sv-SE"/>
              </w:rPr>
              <w:t xml:space="preserve">    </w:t>
            </w: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if (</w:t>
            </w:r>
            <w:proofErr w:type="spellStart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pc_interRAT_NR_ToENDC</w:t>
            </w:r>
            <w:proofErr w:type="spellEnd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) {</w:t>
            </w:r>
          </w:p>
          <w:p w14:paraId="7AD52B8F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</w:t>
            </w:r>
          </w:p>
          <w:p w14:paraId="5EF4F699" w14:textId="77777777" w:rsidR="00531ACE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</w:t>
            </w:r>
            <w:r w:rsidRPr="00C87EA8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v_Rx_EutraCapability_v1610 := p_UE_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;</w:t>
            </w:r>
          </w:p>
          <w:p w14:paraId="76A529EA" w14:textId="77777777" w:rsidR="00531ACE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3945EA26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// check indication of </w:t>
            </w:r>
            <w:proofErr w:type="spellStart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MeasAndMobParametersXDD_Diff_Common</w:t>
            </w:r>
            <w:proofErr w:type="spellEnd"/>
          </w:p>
          <w:p w14:paraId="4A347C43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5A8FE29E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if (ispresent(v_Rx_EutraCapability_v1610.irat_ParametersNR_v1610.nr_HO_ToEN_DC_r16)) {</w:t>
            </w:r>
          </w:p>
          <w:p w14:paraId="5CF59DCA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</w:t>
            </w:r>
          </w:p>
          <w:p w14:paraId="55B338C8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  v_IRAT_ParametersNR_v1610_nr_HO_ToEN_DC_r</w:t>
            </w:r>
            <w:proofErr w:type="gramStart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16 :</w:t>
            </w:r>
            <w:proofErr w:type="gramEnd"/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= true;</w:t>
            </w:r>
          </w:p>
          <w:p w14:paraId="579627CC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    }</w:t>
            </w:r>
          </w:p>
          <w:p w14:paraId="3681A077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ab/>
            </w: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ab/>
            </w:r>
          </w:p>
          <w:p w14:paraId="25F5C987" w14:textId="77777777" w:rsidR="00531ACE" w:rsidRPr="00CE7FA5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ab/>
            </w: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ab/>
              <w:t>.....</w:t>
            </w:r>
          </w:p>
          <w:p w14:paraId="614100C8" w14:textId="661528AE" w:rsidR="00531ACE" w:rsidRPr="009110C6" w:rsidRDefault="00531ACE" w:rsidP="0048180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ab/>
            </w: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}</w:t>
            </w:r>
            <w:r w:rsidRPr="00CE7FA5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Pr="00940CFD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</w:p>
        </w:tc>
      </w:tr>
    </w:tbl>
    <w:p w14:paraId="2D8727F3" w14:textId="77777777" w:rsidR="00531ACE" w:rsidRDefault="00531ACE" w:rsidP="00531ACE">
      <w:pPr>
        <w:spacing w:after="0"/>
        <w:rPr>
          <w:rFonts w:ascii="Arial" w:hAnsi="Arial"/>
          <w:b/>
          <w:lang w:eastAsia="en-GB"/>
        </w:rPr>
      </w:pPr>
    </w:p>
    <w:p w14:paraId="6C963084" w14:textId="77777777" w:rsidR="00531ACE" w:rsidRPr="00531ACE" w:rsidRDefault="00531ACE" w:rsidP="00531ACE">
      <w:bookmarkStart w:id="8" w:name="_Toc53583567"/>
      <w:bookmarkEnd w:id="8"/>
    </w:p>
    <w:sectPr w:rsidR="00531ACE" w:rsidRPr="00531A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5E1186" w14:textId="77777777" w:rsidR="00811BA0" w:rsidRDefault="00811BA0">
      <w:r>
        <w:separator/>
      </w:r>
    </w:p>
  </w:endnote>
  <w:endnote w:type="continuationSeparator" w:id="0">
    <w:p w14:paraId="7362C5FD" w14:textId="77777777" w:rsidR="00811BA0" w:rsidRDefault="0081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A66C1F" w14:textId="77777777" w:rsidR="00811BA0" w:rsidRDefault="00811BA0">
      <w:r>
        <w:separator/>
      </w:r>
    </w:p>
  </w:footnote>
  <w:footnote w:type="continuationSeparator" w:id="0">
    <w:p w14:paraId="16B18C76" w14:textId="77777777" w:rsidR="00811BA0" w:rsidRDefault="00811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</w:num>
  <w:num w:numId="4">
    <w:abstractNumId w:val="16"/>
  </w:num>
  <w:num w:numId="5">
    <w:abstractNumId w:val="2"/>
  </w:num>
  <w:num w:numId="6">
    <w:abstractNumId w:val="17"/>
  </w:num>
  <w:num w:numId="7">
    <w:abstractNumId w:val="22"/>
  </w:num>
  <w:num w:numId="8">
    <w:abstractNumId w:val="0"/>
  </w:num>
  <w:num w:numId="9">
    <w:abstractNumId w:val="4"/>
  </w:num>
  <w:num w:numId="10">
    <w:abstractNumId w:val="24"/>
  </w:num>
  <w:num w:numId="11">
    <w:abstractNumId w:val="21"/>
  </w:num>
  <w:num w:numId="12">
    <w:abstractNumId w:val="25"/>
  </w:num>
  <w:num w:numId="13">
    <w:abstractNumId w:val="11"/>
  </w:num>
  <w:num w:numId="14">
    <w:abstractNumId w:val="14"/>
  </w:num>
  <w:num w:numId="15">
    <w:abstractNumId w:val="18"/>
  </w:num>
  <w:num w:numId="16">
    <w:abstractNumId w:val="26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2"/>
  </w:num>
  <w:num w:numId="23">
    <w:abstractNumId w:val="28"/>
  </w:num>
  <w:num w:numId="24">
    <w:abstractNumId w:val="13"/>
  </w:num>
  <w:num w:numId="25">
    <w:abstractNumId w:val="19"/>
  </w:num>
  <w:num w:numId="26">
    <w:abstractNumId w:val="15"/>
  </w:num>
  <w:num w:numId="27">
    <w:abstractNumId w:val="27"/>
  </w:num>
  <w:num w:numId="28">
    <w:abstractNumId w:val="29"/>
  </w:num>
  <w:num w:numId="29">
    <w:abstractNumId w:val="20"/>
  </w:num>
  <w:num w:numId="30">
    <w:abstractNumId w:val="7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641D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B6F"/>
    <w:rsid w:val="00233709"/>
    <w:rsid w:val="00237180"/>
    <w:rsid w:val="002450EA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5461A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31ACE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A0003"/>
    <w:rsid w:val="005C657A"/>
    <w:rsid w:val="005D2128"/>
    <w:rsid w:val="005D5EA0"/>
    <w:rsid w:val="005E1087"/>
    <w:rsid w:val="005E2C44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1BA0"/>
    <w:rsid w:val="008150DE"/>
    <w:rsid w:val="008161B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A2CBC"/>
    <w:rsid w:val="00AB38CB"/>
    <w:rsid w:val="00AB3B37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8A8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3555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04ED"/>
    <w:rsid w:val="00EF3501"/>
    <w:rsid w:val="00EF7D03"/>
    <w:rsid w:val="00F104CE"/>
    <w:rsid w:val="00F121F0"/>
    <w:rsid w:val="00F23DFC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530</TotalTime>
  <Pages>4</Pages>
  <Words>1066</Words>
  <Characters>6077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74</cp:revision>
  <cp:lastPrinted>1900-01-01T00:00:00Z</cp:lastPrinted>
  <dcterms:created xsi:type="dcterms:W3CDTF">2021-06-29T12:40:00Z</dcterms:created>
  <dcterms:modified xsi:type="dcterms:W3CDTF">2021-10-19T07:38:00Z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