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7BE30" w14:textId="4C6E8F31" w:rsidR="00185AC5" w:rsidRPr="00BA0A7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TSG/WGRef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RAN5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noProof/>
          <w:sz w:val="24"/>
        </w:rPr>
        <w:t xml:space="preserve"> Meeting #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MtgSeq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2021</w:t>
      </w:r>
      <w:r w:rsidR="00192018" w:rsidRPr="00BA0A75">
        <w:rPr>
          <w:b/>
          <w:noProof/>
          <w:sz w:val="24"/>
        </w:rPr>
        <w:fldChar w:fldCharType="end"/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MtgTitle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-TTCN email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i/>
          <w:noProof/>
          <w:sz w:val="28"/>
        </w:rPr>
        <w:tab/>
      </w:r>
      <w:r w:rsidR="00811DDA" w:rsidRPr="00811DDA">
        <w:rPr>
          <w:b/>
          <w:i/>
          <w:noProof/>
          <w:sz w:val="28"/>
        </w:rPr>
        <w:t>R5s211470</w:t>
      </w:r>
    </w:p>
    <w:p w14:paraId="55280942" w14:textId="77777777" w:rsidR="00185AC5" w:rsidRPr="00BA0A75" w:rsidRDefault="00192018" w:rsidP="00185AC5">
      <w:pPr>
        <w:pStyle w:val="CRCoverPage"/>
        <w:outlineLvl w:val="0"/>
        <w:rPr>
          <w:b/>
          <w:noProof/>
          <w:sz w:val="24"/>
        </w:rPr>
      </w:pP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Location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Online</w:t>
      </w:r>
      <w:r w:rsidRPr="00BA0A75">
        <w:rPr>
          <w:b/>
          <w:noProof/>
          <w:sz w:val="24"/>
        </w:rPr>
        <w:fldChar w:fldCharType="end"/>
      </w:r>
      <w:r w:rsidR="00185AC5" w:rsidRPr="00BA0A75">
        <w:rPr>
          <w:b/>
          <w:noProof/>
          <w:sz w:val="24"/>
        </w:rPr>
        <w:t xml:space="preserve">, </w:t>
      </w:r>
      <w:r w:rsidR="00185AC5" w:rsidRPr="00BA0A75">
        <w:fldChar w:fldCharType="begin"/>
      </w:r>
      <w:r w:rsidR="00185AC5" w:rsidRPr="00BA0A75">
        <w:instrText xml:space="preserve"> DOCPROPERTY  Country  \* MERGEFORMAT </w:instrText>
      </w:r>
      <w:r w:rsidR="00185AC5" w:rsidRPr="00BA0A75">
        <w:fldChar w:fldCharType="end"/>
      </w:r>
      <w:r w:rsidR="00185AC5" w:rsidRPr="00BA0A75">
        <w:rPr>
          <w:b/>
          <w:noProof/>
          <w:sz w:val="24"/>
        </w:rPr>
        <w:t xml:space="preserve">,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StartDate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7th Dec 2020</w:t>
      </w:r>
      <w:r w:rsidRPr="00BA0A75">
        <w:rPr>
          <w:b/>
          <w:noProof/>
          <w:sz w:val="24"/>
        </w:rPr>
        <w:fldChar w:fldCharType="end"/>
      </w:r>
      <w:r w:rsidR="00185AC5" w:rsidRPr="00BA0A75">
        <w:rPr>
          <w:b/>
          <w:noProof/>
          <w:sz w:val="24"/>
        </w:rPr>
        <w:t xml:space="preserve"> -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EndDate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31st Dec 2021</w:t>
      </w:r>
      <w:r w:rsidRPr="00BA0A7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:rsidRPr="00BA0A75" w14:paraId="76964651" w14:textId="77777777" w:rsidTr="00747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Pr="00BA0A7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A0A75">
              <w:rPr>
                <w:i/>
                <w:noProof/>
                <w:sz w:val="14"/>
              </w:rPr>
              <w:t>CR-Form-v12.1</w:t>
            </w:r>
          </w:p>
        </w:tc>
      </w:tr>
      <w:tr w:rsidR="00185AC5" w:rsidRPr="00BA0A75" w14:paraId="7429B5FE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Pr="00BA0A7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32"/>
              </w:rPr>
              <w:t>CHANGE REQUEST</w:t>
            </w:r>
          </w:p>
        </w:tc>
      </w:tr>
      <w:tr w:rsidR="00185AC5" w:rsidRPr="00BA0A75" w14:paraId="1BDF01E6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Pr="00BA0A7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7477A8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Pr="00BA0A7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BA0A75" w:rsidRDefault="00192018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Pr="00BA0A7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09289728" w:rsidR="00185AC5" w:rsidRPr="00BA0A75" w:rsidRDefault="00811DDA" w:rsidP="009746C8">
            <w:pPr>
              <w:pStyle w:val="CRCoverPage"/>
              <w:spacing w:after="0"/>
              <w:rPr>
                <w:noProof/>
              </w:rPr>
            </w:pPr>
            <w:r w:rsidRPr="00811DDA">
              <w:rPr>
                <w:b/>
                <w:noProof/>
                <w:sz w:val="28"/>
              </w:rPr>
              <w:t>2109</w:t>
            </w:r>
          </w:p>
        </w:tc>
        <w:tc>
          <w:tcPr>
            <w:tcW w:w="709" w:type="dxa"/>
          </w:tcPr>
          <w:p w14:paraId="0920BD9E" w14:textId="77777777" w:rsidR="00185AC5" w:rsidRPr="00BA0A7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BA0A75" w:rsidRDefault="00192018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-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Pr="00BA0A7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152604C8" w:rsidR="00185AC5" w:rsidRPr="00410371" w:rsidRDefault="00192018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1</w:t>
            </w:r>
            <w:r w:rsidR="00811DDA">
              <w:rPr>
                <w:b/>
                <w:noProof/>
                <w:sz w:val="28"/>
              </w:rPr>
              <w:t>7</w:t>
            </w:r>
            <w:r w:rsidR="00185AC5" w:rsidRPr="00BA0A75">
              <w:rPr>
                <w:b/>
                <w:noProof/>
                <w:sz w:val="28"/>
              </w:rPr>
              <w:t>.0.0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747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7477A8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6E53E231" w:rsidR="00185AC5" w:rsidRDefault="00FC77FA" w:rsidP="00D87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5AC5">
              <w:t xml:space="preserve">Correction </w:t>
            </w:r>
            <w:r w:rsidR="00BA0A75">
              <w:t>to NR</w:t>
            </w:r>
            <w:r w:rsidR="00811DDA">
              <w:t>-DC</w:t>
            </w:r>
            <w:r w:rsidR="00BA0A75">
              <w:t xml:space="preserve"> test case </w:t>
            </w:r>
            <w:r w:rsidR="00D87870">
              <w:t>8</w:t>
            </w:r>
            <w:r w:rsidR="006A5557">
              <w:t>.</w:t>
            </w:r>
            <w:r w:rsidR="00D87870">
              <w:t>2</w:t>
            </w:r>
            <w:r w:rsidR="006A5557">
              <w:t>.</w:t>
            </w:r>
            <w:r w:rsidR="00D87870">
              <w:t>2</w:t>
            </w:r>
            <w:r w:rsidR="006A5557">
              <w:t>.</w:t>
            </w:r>
            <w:r w:rsidR="00D87870">
              <w:t>9</w:t>
            </w:r>
            <w:r w:rsidR="006A5557">
              <w:t>.2</w:t>
            </w:r>
            <w:r w:rsidR="00185AC5">
              <w:t xml:space="preserve"> </w:t>
            </w:r>
            <w:r>
              <w:fldChar w:fldCharType="end"/>
            </w:r>
            <w:bookmarkEnd w:id="0"/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58DB7FF0" w:rsidR="00185AC5" w:rsidRDefault="00192018" w:rsidP="006A5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</w:t>
            </w:r>
            <w:r w:rsidR="006A5557">
              <w:rPr>
                <w:noProof/>
              </w:rPr>
              <w:t>10</w:t>
            </w:r>
            <w:r w:rsidR="00185AC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A5557">
              <w:rPr>
                <w:noProof/>
              </w:rPr>
              <w:t>0</w:t>
            </w:r>
            <w:r w:rsidR="00D87870">
              <w:rPr>
                <w:noProof/>
              </w:rPr>
              <w:t>7</w:t>
            </w:r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1E1C37BD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</w:t>
            </w:r>
            <w:r w:rsidR="00811DD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65D7A" w14:textId="21F5E9B7" w:rsidR="00B25D50" w:rsidRDefault="00D87870" w:rsidP="00D87870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In </w:t>
            </w:r>
            <w:r w:rsidR="00E5065C">
              <w:rPr>
                <w:rFonts w:cs="Arial"/>
                <w:color w:val="000000"/>
                <w:lang w:eastAsia="zh-CN"/>
              </w:rPr>
              <w:t xml:space="preserve">scenarios where a PDCP entity for a radio bearer is configured with more than one associated logical channel (split DRB config), </w:t>
            </w:r>
            <w:proofErr w:type="spellStart"/>
            <w:r w:rsidR="00E5065C">
              <w:rPr>
                <w:rFonts w:cs="Arial"/>
                <w:color w:val="000000"/>
                <w:lang w:eastAsia="zh-CN"/>
              </w:rPr>
              <w:t>pdcp_Config.moreThanOneRLC</w:t>
            </w:r>
            <w:proofErr w:type="spellEnd"/>
            <w:r w:rsidR="00E5065C">
              <w:rPr>
                <w:rFonts w:cs="Arial"/>
                <w:color w:val="000000"/>
                <w:lang w:eastAsia="zh-CN"/>
              </w:rPr>
              <w:t xml:space="preserve"> is mandatory present as per TS38.331. However, current TTCN configures </w:t>
            </w:r>
            <w:proofErr w:type="spellStart"/>
            <w:r w:rsidR="00E5065C">
              <w:rPr>
                <w:rFonts w:cs="Arial"/>
                <w:color w:val="000000"/>
                <w:lang w:eastAsia="zh-CN"/>
              </w:rPr>
              <w:t>pdcp_Config</w:t>
            </w:r>
            <w:proofErr w:type="spellEnd"/>
            <w:r w:rsidR="00E5065C">
              <w:rPr>
                <w:rFonts w:cs="Arial"/>
                <w:color w:val="000000"/>
                <w:lang w:eastAsia="zh-CN"/>
              </w:rPr>
              <w:t xml:space="preserve"> with the IE </w:t>
            </w:r>
            <w:proofErr w:type="spellStart"/>
            <w:r w:rsidR="00E5065C">
              <w:rPr>
                <w:rFonts w:cs="Arial"/>
                <w:color w:val="000000"/>
                <w:lang w:eastAsia="zh-CN"/>
              </w:rPr>
              <w:t>moreThanOneRLC</w:t>
            </w:r>
            <w:proofErr w:type="spellEnd"/>
            <w:r w:rsidR="00E5065C">
              <w:rPr>
                <w:rFonts w:cs="Arial"/>
                <w:color w:val="000000"/>
                <w:lang w:eastAsia="zh-CN"/>
              </w:rPr>
              <w:t xml:space="preserve"> omitted by default even in Split Bearer cases.</w:t>
            </w:r>
          </w:p>
          <w:p w14:paraId="56E0745E" w14:textId="77777777" w:rsidR="00E5065C" w:rsidRDefault="00E5065C" w:rsidP="00E5065C">
            <w:pPr>
              <w:pStyle w:val="CRCoverPage"/>
              <w:spacing w:after="0"/>
              <w:ind w:left="460"/>
              <w:rPr>
                <w:rFonts w:cs="Arial"/>
                <w:color w:val="000000"/>
                <w:lang w:eastAsia="zh-CN"/>
              </w:rPr>
            </w:pPr>
          </w:p>
          <w:p w14:paraId="03B3A8F9" w14:textId="53AEBAF7" w:rsidR="00584DA9" w:rsidRPr="0076077C" w:rsidRDefault="00E5065C" w:rsidP="0076077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function </w:t>
            </w:r>
            <w:proofErr w:type="spellStart"/>
            <w:r w:rsidRPr="00E5065C">
              <w:rPr>
                <w:rFonts w:cs="Arial"/>
                <w:color w:val="000000"/>
                <w:lang w:eastAsia="zh-CN"/>
              </w:rPr>
              <w:t>f_ReconfigureDRBs_NRDC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() does not have a way to ONLY send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RRCReconfiguration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message</w:t>
            </w:r>
            <w:r w:rsidR="00296321">
              <w:rPr>
                <w:rFonts w:cs="Arial"/>
                <w:color w:val="000000"/>
                <w:lang w:eastAsia="zh-CN"/>
              </w:rPr>
              <w:t xml:space="preserve"> and NOT wait for a </w:t>
            </w:r>
            <w:proofErr w:type="spellStart"/>
            <w:r w:rsidR="00296321">
              <w:rPr>
                <w:rFonts w:cs="Arial"/>
                <w:color w:val="000000"/>
                <w:lang w:eastAsia="zh-CN"/>
              </w:rPr>
              <w:t>RRCReconfigurationCpomplete</w:t>
            </w:r>
            <w:proofErr w:type="spellEnd"/>
            <w:r w:rsidR="00296321">
              <w:rPr>
                <w:rFonts w:cs="Arial"/>
                <w:color w:val="000000"/>
                <w:lang w:eastAsia="zh-CN"/>
              </w:rPr>
              <w:t xml:space="preserve"> reply</w:t>
            </w:r>
            <w:r>
              <w:rPr>
                <w:rFonts w:cs="Arial"/>
                <w:color w:val="000000"/>
                <w:lang w:eastAsia="zh-CN"/>
              </w:rPr>
              <w:t xml:space="preserve">. Its sub-function </w:t>
            </w:r>
            <w:proofErr w:type="spellStart"/>
            <w:r w:rsidRPr="00E5065C">
              <w:rPr>
                <w:rFonts w:cs="Arial"/>
                <w:color w:val="000000"/>
                <w:lang w:eastAsia="zh-CN"/>
              </w:rPr>
              <w:t>f_NR_SendRRCReconfiguration_NRDC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()</w:t>
            </w:r>
            <w:r w:rsidR="0076077C">
              <w:rPr>
                <w:rFonts w:cs="Arial"/>
                <w:color w:val="000000"/>
                <w:lang w:eastAsia="zh-CN"/>
              </w:rPr>
              <w:t xml:space="preserve"> always waits for a </w:t>
            </w:r>
            <w:proofErr w:type="spellStart"/>
            <w:r w:rsidR="0076077C">
              <w:rPr>
                <w:rFonts w:cs="Arial"/>
                <w:color w:val="000000"/>
                <w:lang w:eastAsia="zh-CN"/>
              </w:rPr>
              <w:t>RRCReconfigurationComplete</w:t>
            </w:r>
            <w:proofErr w:type="spellEnd"/>
            <w:r w:rsidR="0076077C">
              <w:rPr>
                <w:rFonts w:cs="Arial"/>
                <w:color w:val="000000"/>
                <w:lang w:eastAsia="zh-CN"/>
              </w:rPr>
              <w:t xml:space="preserve">. Furthermore, in this function, incoming </w:t>
            </w:r>
            <w:proofErr w:type="spellStart"/>
            <w:r w:rsidR="0076077C">
              <w:rPr>
                <w:rFonts w:cs="Arial"/>
                <w:color w:val="000000"/>
                <w:lang w:eastAsia="zh-CN"/>
              </w:rPr>
              <w:t>RRCReconfigurationComplete</w:t>
            </w:r>
            <w:proofErr w:type="spellEnd"/>
            <w:r w:rsidR="0076077C">
              <w:rPr>
                <w:rFonts w:cs="Arial"/>
                <w:color w:val="000000"/>
                <w:lang w:eastAsia="zh-CN"/>
              </w:rPr>
              <w:t xml:space="preserve"> must have a v1560 extension IE. According to TS 38.523-1 Table 8.2.2.9.2.3.2-1 Steps 2 and 5, a plain </w:t>
            </w:r>
            <w:proofErr w:type="spellStart"/>
            <w:r w:rsidR="0076077C">
              <w:rPr>
                <w:rFonts w:cs="Arial"/>
                <w:color w:val="000000"/>
                <w:lang w:eastAsia="zh-CN"/>
              </w:rPr>
              <w:t>RRCReconfigurationComplete</w:t>
            </w:r>
            <w:proofErr w:type="spellEnd"/>
            <w:r w:rsidR="0076077C">
              <w:rPr>
                <w:rFonts w:cs="Arial"/>
                <w:color w:val="000000"/>
                <w:lang w:eastAsia="zh-CN"/>
              </w:rPr>
              <w:t xml:space="preserve"> is expected.</w:t>
            </w:r>
          </w:p>
        </w:tc>
      </w:tr>
      <w:tr w:rsidR="00185AC5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62BFCBEF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AF4F63" w14:textId="663F1F48" w:rsidR="00584DA9" w:rsidRDefault="00E5065C" w:rsidP="00B25D5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Assigned “omit” to the input parameter </w:t>
            </w:r>
            <w:proofErr w:type="spellStart"/>
            <w:r>
              <w:rPr>
                <w:rFonts w:cs="Arial"/>
                <w:lang w:eastAsia="zh-CN"/>
              </w:rPr>
              <w:t>p_PDCP_ConfigSCG_DRB</w:t>
            </w:r>
            <w:proofErr w:type="spellEnd"/>
            <w:r>
              <w:rPr>
                <w:rFonts w:cs="Arial"/>
                <w:lang w:eastAsia="zh-CN"/>
              </w:rPr>
              <w:t xml:space="preserve"> of the function f_NR5GC_RRC_ConnectedState3N_NRDC when used from the </w:t>
            </w:r>
            <w:proofErr w:type="spellStart"/>
            <w:r>
              <w:rPr>
                <w:rFonts w:cs="Arial"/>
                <w:lang w:eastAsia="zh-CN"/>
              </w:rPr>
              <w:t>TestBody</w:t>
            </w:r>
            <w:proofErr w:type="spellEnd"/>
            <w:r>
              <w:rPr>
                <w:rFonts w:cs="Arial"/>
                <w:lang w:eastAsia="zh-CN"/>
              </w:rPr>
              <w:t xml:space="preserve">. This results in the </w:t>
            </w:r>
            <w:proofErr w:type="spellStart"/>
            <w:r>
              <w:rPr>
                <w:rFonts w:cs="Arial"/>
                <w:lang w:eastAsia="zh-CN"/>
              </w:rPr>
              <w:t>pdcp_Config.moreThanOneRLC</w:t>
            </w:r>
            <w:proofErr w:type="spellEnd"/>
            <w:r>
              <w:rPr>
                <w:rFonts w:cs="Arial"/>
                <w:lang w:eastAsia="zh-CN"/>
              </w:rPr>
              <w:t xml:space="preserve"> IE getting populated when the added bearer is of split-type</w:t>
            </w:r>
          </w:p>
          <w:p w14:paraId="4984E3F8" w14:textId="77777777" w:rsidR="00B25D50" w:rsidRDefault="00B25D50" w:rsidP="00897A2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0CAA7EE7" w14:textId="77777777" w:rsidR="0076077C" w:rsidRPr="00F33028" w:rsidRDefault="0076077C" w:rsidP="00F3302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/>
              </w:rPr>
            </w:pPr>
            <w:r w:rsidRPr="00F33028">
              <w:rPr>
                <w:rFonts w:cs="Arial"/>
                <w:b/>
                <w:lang w:eastAsia="zh-CN"/>
              </w:rPr>
              <w:t>(a)</w:t>
            </w:r>
            <w:r w:rsidRPr="00F33028">
              <w:rPr>
                <w:rFonts w:cs="Arial"/>
                <w:lang w:eastAsia="zh-CN"/>
              </w:rPr>
              <w:t xml:space="preserve"> For Steps 2 and 5, </w:t>
            </w:r>
            <w:proofErr w:type="spellStart"/>
            <w:r w:rsidRPr="00F33028">
              <w:rPr>
                <w:rFonts w:cs="Arial"/>
                <w:lang w:eastAsia="zh-CN"/>
              </w:rPr>
              <w:t>noRACH_check</w:t>
            </w:r>
            <w:proofErr w:type="spellEnd"/>
            <w:r w:rsidRPr="00F33028">
              <w:rPr>
                <w:rFonts w:cs="Arial"/>
                <w:lang w:eastAsia="zh-CN"/>
              </w:rPr>
              <w:t xml:space="preserve"> parameter value is used when calling the function </w:t>
            </w:r>
            <w:proofErr w:type="spellStart"/>
            <w:r w:rsidRPr="00F33028">
              <w:rPr>
                <w:rFonts w:cs="Arial"/>
                <w:lang w:eastAsia="zh-CN"/>
              </w:rPr>
              <w:t>f_ReconfigureDRBs_NRD</w:t>
            </w:r>
            <w:r w:rsidR="00F33028" w:rsidRPr="00F33028">
              <w:rPr>
                <w:rFonts w:cs="Arial"/>
                <w:lang w:eastAsia="zh-CN"/>
              </w:rPr>
              <w:t>C</w:t>
            </w:r>
            <w:proofErr w:type="spellEnd"/>
            <w:r w:rsidR="00F33028" w:rsidRPr="00F33028">
              <w:rPr>
                <w:rFonts w:cs="Arial"/>
                <w:lang w:eastAsia="zh-CN"/>
              </w:rPr>
              <w:t>, as no RACH procedure is expected when changing only the uplink default path;</w:t>
            </w:r>
            <w:r w:rsidRPr="00F33028">
              <w:rPr>
                <w:rFonts w:cs="Arial"/>
                <w:lang w:eastAsia="zh-CN"/>
              </w:rPr>
              <w:t xml:space="preserve"> </w:t>
            </w:r>
            <w:r w:rsidRPr="00F33028">
              <w:rPr>
                <w:rFonts w:cs="Arial"/>
                <w:b/>
                <w:lang w:eastAsia="zh-CN"/>
              </w:rPr>
              <w:t>(b)</w:t>
            </w:r>
            <w:r w:rsidRPr="00F33028">
              <w:rPr>
                <w:rFonts w:cs="Arial"/>
                <w:lang w:eastAsia="zh-CN"/>
              </w:rPr>
              <w:t xml:space="preserve"> </w:t>
            </w:r>
            <w:proofErr w:type="spellStart"/>
            <w:r w:rsidRPr="00F33028">
              <w:rPr>
                <w:rFonts w:cs="Arial"/>
                <w:lang w:eastAsia="zh-CN"/>
              </w:rPr>
              <w:t>f_NR_SendRRCReconfiguration_NRDC</w:t>
            </w:r>
            <w:proofErr w:type="spellEnd"/>
            <w:r w:rsidRPr="00F33028">
              <w:rPr>
                <w:rFonts w:cs="Arial"/>
                <w:lang w:eastAsia="zh-CN"/>
              </w:rPr>
              <w:t xml:space="preserve">() modified so that when </w:t>
            </w:r>
            <w:proofErr w:type="spellStart"/>
            <w:r w:rsidRPr="00F33028">
              <w:rPr>
                <w:rFonts w:cs="Arial"/>
                <w:lang w:eastAsia="zh-CN"/>
              </w:rPr>
              <w:t>noRACH_check</w:t>
            </w:r>
            <w:proofErr w:type="spellEnd"/>
            <w:r w:rsidRPr="00F33028">
              <w:rPr>
                <w:rFonts w:cs="Arial"/>
                <w:lang w:eastAsia="zh-CN"/>
              </w:rPr>
              <w:t xml:space="preserve"> is required, contents of incoming </w:t>
            </w:r>
            <w:proofErr w:type="spellStart"/>
            <w:r w:rsidRPr="00F33028">
              <w:rPr>
                <w:rFonts w:cs="Arial"/>
                <w:lang w:eastAsia="zh-CN"/>
              </w:rPr>
              <w:t>RRCReconfigurationComplete</w:t>
            </w:r>
            <w:proofErr w:type="spellEnd"/>
            <w:r w:rsidRPr="00F33028">
              <w:rPr>
                <w:rFonts w:cs="Arial"/>
                <w:lang w:eastAsia="zh-CN"/>
              </w:rPr>
              <w:t xml:space="preserve"> is not checked; </w:t>
            </w:r>
            <w:r w:rsidRPr="00F33028">
              <w:rPr>
                <w:rFonts w:cs="Arial"/>
                <w:b/>
                <w:lang w:eastAsia="zh-CN"/>
              </w:rPr>
              <w:t>(c)</w:t>
            </w:r>
            <w:r w:rsidRPr="00F33028">
              <w:rPr>
                <w:rFonts w:cs="Arial"/>
                <w:lang w:eastAsia="zh-CN"/>
              </w:rPr>
              <w:t xml:space="preserve"> </w:t>
            </w:r>
            <w:r w:rsidR="00F33028" w:rsidRPr="00F33028">
              <w:rPr>
                <w:rFonts w:cs="Arial"/>
                <w:lang w:eastAsia="zh-CN"/>
              </w:rPr>
              <w:t xml:space="preserve">do not wait for </w:t>
            </w:r>
            <w:proofErr w:type="spellStart"/>
            <w:r w:rsidR="00F33028" w:rsidRPr="00F33028">
              <w:rPr>
                <w:rFonts w:cs="Arial"/>
                <w:lang w:eastAsia="zh-CN"/>
              </w:rPr>
              <w:t>RRCReconfigurationComplete</w:t>
            </w:r>
            <w:proofErr w:type="spellEnd"/>
            <w:r w:rsidR="00F33028" w:rsidRPr="00F33028">
              <w:rPr>
                <w:rFonts w:cs="Arial"/>
                <w:lang w:eastAsia="zh-CN"/>
              </w:rPr>
              <w:t xml:space="preserve"> at the </w:t>
            </w:r>
            <w:proofErr w:type="spellStart"/>
            <w:r w:rsidR="00F33028" w:rsidRPr="00F33028">
              <w:rPr>
                <w:rFonts w:cs="Arial"/>
                <w:lang w:eastAsia="zh-CN"/>
              </w:rPr>
              <w:t>TestBody</w:t>
            </w:r>
            <w:proofErr w:type="spellEnd"/>
            <w:r w:rsidR="00F33028" w:rsidRPr="00F33028">
              <w:rPr>
                <w:rFonts w:cs="Arial"/>
                <w:lang w:eastAsia="zh-CN"/>
              </w:rPr>
              <w:t xml:space="preserve">. Alternatively, a new parameter may be added to </w:t>
            </w:r>
            <w:proofErr w:type="spellStart"/>
            <w:r w:rsidR="00F33028" w:rsidRPr="00F33028">
              <w:rPr>
                <w:rFonts w:cs="Arial"/>
                <w:lang w:eastAsia="zh-CN"/>
              </w:rPr>
              <w:t>f_NR_SendRRCReconfiguration_NRDC</w:t>
            </w:r>
            <w:proofErr w:type="spellEnd"/>
            <w:r w:rsidR="00F33028" w:rsidRPr="00F33028">
              <w:rPr>
                <w:rFonts w:cs="Arial"/>
                <w:lang w:eastAsia="zh-CN"/>
              </w:rPr>
              <w:t xml:space="preserve">() and </w:t>
            </w:r>
            <w:proofErr w:type="spellStart"/>
            <w:r w:rsidR="00F33028" w:rsidRPr="00F33028">
              <w:rPr>
                <w:rFonts w:cs="Arial"/>
                <w:lang w:eastAsia="zh-CN"/>
              </w:rPr>
              <w:t>f_ReconfigureDRBs_NRDC</w:t>
            </w:r>
            <w:proofErr w:type="spellEnd"/>
            <w:r w:rsidR="00F33028" w:rsidRPr="00F33028">
              <w:rPr>
                <w:rFonts w:cs="Arial"/>
                <w:lang w:eastAsia="zh-CN"/>
              </w:rPr>
              <w:t xml:space="preserve">() as to whether wait for </w:t>
            </w:r>
            <w:proofErr w:type="spellStart"/>
            <w:r w:rsidR="00F33028" w:rsidRPr="00F33028">
              <w:rPr>
                <w:rFonts w:cs="Arial"/>
                <w:lang w:eastAsia="zh-CN"/>
              </w:rPr>
              <w:t>RRCReconfigurationComplete</w:t>
            </w:r>
            <w:proofErr w:type="spellEnd"/>
            <w:r w:rsidR="00F33028" w:rsidRPr="00F33028">
              <w:rPr>
                <w:rFonts w:cs="Arial"/>
                <w:lang w:eastAsia="zh-CN"/>
              </w:rPr>
              <w:t xml:space="preserve"> message inside these functions. </w:t>
            </w:r>
          </w:p>
          <w:p w14:paraId="55F71C3E" w14:textId="169C7E6B" w:rsidR="00F33028" w:rsidRPr="0076077C" w:rsidRDefault="00F33028" w:rsidP="00F33028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85AC5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2CF3064D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603D93ED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185AC5" w14:paraId="0E6021D0" w14:textId="77777777" w:rsidTr="007477A8">
        <w:tc>
          <w:tcPr>
            <w:tcW w:w="2694" w:type="dxa"/>
            <w:gridSpan w:val="2"/>
          </w:tcPr>
          <w:p w14:paraId="0451B47A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72DF4C62" w:rsidR="00185AC5" w:rsidRDefault="00811DDA" w:rsidP="00D87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5859C7">
              <w:rPr>
                <w:noProof/>
              </w:rPr>
              <w:t>.</w:t>
            </w:r>
            <w:r w:rsidR="00D87870">
              <w:rPr>
                <w:noProof/>
              </w:rPr>
              <w:t>2</w:t>
            </w:r>
            <w:r w:rsidR="005859C7">
              <w:rPr>
                <w:noProof/>
              </w:rPr>
              <w:t>.</w:t>
            </w:r>
            <w:r w:rsidR="00D87870">
              <w:rPr>
                <w:noProof/>
              </w:rPr>
              <w:t>2</w:t>
            </w:r>
            <w:r w:rsidR="00B25D50">
              <w:rPr>
                <w:noProof/>
              </w:rPr>
              <w:t>.</w:t>
            </w:r>
            <w:r w:rsidR="00D87870">
              <w:rPr>
                <w:noProof/>
              </w:rPr>
              <w:t>9</w:t>
            </w:r>
            <w:r w:rsidR="005859C7">
              <w:rPr>
                <w:noProof/>
              </w:rPr>
              <w:t>.2</w:t>
            </w:r>
            <w:r w:rsidR="00BA0A75">
              <w:rPr>
                <w:noProof/>
              </w:rPr>
              <w:t>.NR5GC</w:t>
            </w:r>
          </w:p>
        </w:tc>
      </w:tr>
      <w:tr w:rsidR="00185AC5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676C245A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5AC5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185AC5" w:rsidRPr="008863B9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185AC5" w:rsidRPr="008863B9" w:rsidRDefault="00185AC5" w:rsidP="00185A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5AC5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335736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31A1F7F" w14:textId="371453CC" w:rsidR="003A4EF9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A4EF9" w:rsidRPr="00710043">
        <w:rPr>
          <w:rFonts w:cs="Arial"/>
          <w:iCs/>
        </w:rPr>
        <w:t>Table of Contents</w:t>
      </w:r>
      <w:r w:rsidR="003A4EF9">
        <w:tab/>
      </w:r>
      <w:r w:rsidR="003A4EF9">
        <w:fldChar w:fldCharType="begin"/>
      </w:r>
      <w:r w:rsidR="003A4EF9">
        <w:instrText xml:space="preserve"> PAGEREF _Toc63357363 \h </w:instrText>
      </w:r>
      <w:r w:rsidR="003A4EF9">
        <w:fldChar w:fldCharType="separate"/>
      </w:r>
      <w:r w:rsidR="003A4EF9">
        <w:t>2</w:t>
      </w:r>
      <w:r w:rsidR="003A4EF9">
        <w:fldChar w:fldCharType="end"/>
      </w:r>
    </w:p>
    <w:p w14:paraId="0C372C52" w14:textId="07A8833B" w:rsidR="003A4EF9" w:rsidRDefault="003A4E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004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004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_Toc63357364 \h </w:instrText>
      </w:r>
      <w:r>
        <w:fldChar w:fldCharType="separate"/>
      </w:r>
      <w:r>
        <w:t>3</w:t>
      </w:r>
      <w:r>
        <w:fldChar w:fldCharType="end"/>
      </w:r>
    </w:p>
    <w:p w14:paraId="3BAC0FD2" w14:textId="0573C596" w:rsidR="003A4EF9" w:rsidRDefault="003A4E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004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004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_Toc63357365 \h </w:instrText>
      </w:r>
      <w:r>
        <w:fldChar w:fldCharType="separate"/>
      </w:r>
      <w:r>
        <w:t>3</w:t>
      </w:r>
      <w:r>
        <w:fldChar w:fldCharType="end"/>
      </w:r>
    </w:p>
    <w:p w14:paraId="52E7B072" w14:textId="2D585B61" w:rsidR="003A4EF9" w:rsidRDefault="003A4EF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10043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10043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_Toc63357366 \h </w:instrText>
      </w:r>
      <w:r>
        <w:fldChar w:fldCharType="separate"/>
      </w:r>
      <w:r>
        <w:t>3</w:t>
      </w:r>
      <w:r>
        <w:fldChar w:fldCharType="end"/>
      </w:r>
    </w:p>
    <w:p w14:paraId="2E4D4796" w14:textId="1D68F8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68CED5F" w14:textId="77777777" w:rsidR="00BA0A75" w:rsidRDefault="00BA0A75" w:rsidP="00BA0A7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bookmarkStart w:id="4" w:name="_Toc63357364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777B3F75" w14:textId="7633F9E2" w:rsidR="00BA0A75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CA0AB3" w:rsidRPr="00CA0AB3">
        <w:rPr>
          <w:rFonts w:cs="Arial"/>
        </w:rPr>
        <w:t>iWD-TTCN3-B2020-09_D21wk37</w:t>
      </w:r>
      <w:r w:rsidR="00CA0AB3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E3E6590" w14:textId="77777777" w:rsidR="00BA0A75" w:rsidRPr="002843CD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5F11E03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3357365"/>
      <w:r w:rsidRPr="00854C55">
        <w:rPr>
          <w:b/>
        </w:rPr>
        <w:t>Corrections required</w:t>
      </w:r>
      <w:bookmarkEnd w:id="5"/>
      <w:bookmarkEnd w:id="6"/>
      <w:bookmarkEnd w:id="7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8" w:name="_Toc54186269"/>
      <w:bookmarkStart w:id="9" w:name="_Toc63357366"/>
      <w:bookmarkStart w:id="10" w:name="OLE_LINK12"/>
      <w:bookmarkStart w:id="11" w:name="OLE_LINK13"/>
      <w:bookmarkStart w:id="12" w:name="OLE_LINK2"/>
      <w:bookmarkStart w:id="13" w:name="OLE_LINK3"/>
      <w:bookmarkStart w:id="14" w:name="OLE_LINK10"/>
      <w:bookmarkStart w:id="15" w:name="OLE_LINK11"/>
      <w:r>
        <w:rPr>
          <w:rFonts w:cs="Arial"/>
          <w:color w:val="000000"/>
          <w:lang w:eastAsia="en-GB"/>
        </w:rPr>
        <w:t>Change 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"/>
          <w:bookmarkEnd w:id="11"/>
          <w:bookmarkEnd w:id="12"/>
          <w:bookmarkEnd w:id="13"/>
          <w:bookmarkEnd w:id="14"/>
          <w:bookmarkEnd w:id="15"/>
          <w:p w14:paraId="5110C573" w14:textId="77777777" w:rsidR="00235975" w:rsidRPr="002F3E79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43208953" w:rsidR="00235975" w:rsidRPr="005859C7" w:rsidRDefault="0061215D" w:rsidP="005939F7">
            <w:pPr>
              <w:rPr>
                <w:rFonts w:ascii="Arial" w:hAnsi="Arial" w:cs="Arial"/>
                <w:lang w:val="en-US" w:eastAsia="en-GB"/>
              </w:rPr>
            </w:pPr>
            <w:r w:rsidRPr="0061215D">
              <w:rPr>
                <w:rFonts w:ascii="Arial" w:hAnsi="Arial" w:cs="Arial"/>
                <w:lang w:eastAsia="en-GB"/>
              </w:rPr>
              <w:t>f_TC_8_2_2_9_2_NR5GC()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7CB1" w14:textId="77777777" w:rsidR="00235975" w:rsidRDefault="0061215D" w:rsidP="004838C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In scenarios where a PDCP entity for a radio bearer is configured with more than one associated logical channel (split DRB config),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pdcp_Config.moreThanOneRLC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is mandatory present as per TS38.331. However, current TTCN configures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pdcp_Config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with the IE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moreThanOneRLC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omitted by default even in Split Bearer cases.</w:t>
            </w:r>
          </w:p>
          <w:p w14:paraId="109F6312" w14:textId="04C3B352" w:rsidR="0061215D" w:rsidRPr="00C91E2F" w:rsidRDefault="0061215D" w:rsidP="004838C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5939C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64B0" w14:textId="48D0616D" w:rsidR="004838CE" w:rsidRDefault="0061215D" w:rsidP="0061215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Assigned “omit” to the input parameter </w:t>
            </w:r>
            <w:proofErr w:type="spellStart"/>
            <w:r>
              <w:rPr>
                <w:rFonts w:cs="Arial"/>
                <w:lang w:eastAsia="zh-CN"/>
              </w:rPr>
              <w:t>p_PDCP_ConfigSCG_DRB</w:t>
            </w:r>
            <w:proofErr w:type="spellEnd"/>
            <w:r>
              <w:rPr>
                <w:rFonts w:cs="Arial"/>
                <w:lang w:eastAsia="zh-CN"/>
              </w:rPr>
              <w:t xml:space="preserve"> of the function f_NR5GC_RRC_ConnectedState3N_NRDC when used from the </w:t>
            </w:r>
            <w:proofErr w:type="spellStart"/>
            <w:r>
              <w:rPr>
                <w:rFonts w:cs="Arial"/>
                <w:lang w:eastAsia="zh-CN"/>
              </w:rPr>
              <w:t>TestBody</w:t>
            </w:r>
            <w:proofErr w:type="spellEnd"/>
            <w:r>
              <w:rPr>
                <w:rFonts w:cs="Arial"/>
                <w:lang w:eastAsia="zh-CN"/>
              </w:rPr>
              <w:t xml:space="preserve">. This results in the </w:t>
            </w:r>
            <w:proofErr w:type="spellStart"/>
            <w:r>
              <w:rPr>
                <w:rFonts w:cs="Arial"/>
                <w:lang w:eastAsia="zh-CN"/>
              </w:rPr>
              <w:t>pdcp_Config.moreThanOneRLC</w:t>
            </w:r>
            <w:proofErr w:type="spellEnd"/>
            <w:r>
              <w:rPr>
                <w:rFonts w:cs="Arial"/>
                <w:lang w:eastAsia="zh-CN"/>
              </w:rPr>
              <w:t xml:space="preserve"> IE getting populated when the added bearer is of split-type</w:t>
            </w:r>
          </w:p>
          <w:p w14:paraId="0E11F8C3" w14:textId="3E8E7523" w:rsidR="005939CC" w:rsidRPr="004838CE" w:rsidRDefault="005939CC" w:rsidP="00423A59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5939C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64DE2329" w:rsidR="005939CC" w:rsidRPr="00C91E2F" w:rsidRDefault="0061215D" w:rsidP="004838C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RRC_Reconfiguration_NRDC_NR5GC.ttcn</w:t>
            </w:r>
          </w:p>
        </w:tc>
      </w:tr>
      <w:tr w:rsidR="005939C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5939CC" w:rsidRPr="00EE1104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5939CC" w:rsidRPr="00EE1104" w:rsidRDefault="005939CC" w:rsidP="005939CC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36D9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>function f_TC_8_2_2_9_2_NR5GC() runs on NR5GC_PTC</w:t>
            </w:r>
          </w:p>
          <w:p w14:paraId="6DF60D9A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{ // Bearer Modification / Uplink data path / Split DRB Reconfiguration / NR-DC</w:t>
            </w:r>
          </w:p>
          <w:p w14:paraId="1374C6EE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f_NR5GC_Init_NRDC(NR_1, {nr_Cell1, nr_Cell10}); //@sic R5s210772, R5-214751 sic@</w:t>
            </w:r>
          </w:p>
          <w:p w14:paraId="02006737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48458C8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// Create and configure NR cell1 and NR cell 10</w:t>
            </w:r>
          </w:p>
          <w:p w14:paraId="444EEC84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22D4581A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 xml:space="preserve">(nr_Cell10, -,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tsc_NRDC_SCG_Cell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); //@sic R5s210891 sic@</w:t>
            </w:r>
          </w:p>
          <w:p w14:paraId="4744903F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C5EA092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f_NR5GC_Preamble(nr_Cell1, STATE_IDLE_1A,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PING_Or_TESTModeB_ON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); //@sic R5s210772, R5-214751 sic@</w:t>
            </w:r>
          </w:p>
          <w:p w14:paraId="4542D928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30919E63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1215D">
              <w:rPr>
                <w:rFonts w:ascii="Courier New" w:hAnsi="Courier New" w:cs="Courier New"/>
                <w:highlight w:val="yellow"/>
                <w:lang w:eastAsia="de-DE"/>
              </w:rPr>
              <w:t xml:space="preserve">f_NR5GC_RRC_ConnectedState3N_NRDC(nr_Cell1, nr_Cell10, </w:t>
            </w:r>
            <w:proofErr w:type="spellStart"/>
            <w:r w:rsidRPr="0061215D">
              <w:rPr>
                <w:rFonts w:ascii="Courier New" w:hAnsi="Courier New" w:cs="Courier New"/>
                <w:highlight w:val="yellow"/>
                <w:lang w:eastAsia="de-DE"/>
              </w:rPr>
              <w:t>MCG_Split</w:t>
            </w:r>
            <w:proofErr w:type="spellEnd"/>
            <w:r w:rsidRPr="0061215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1215D">
              <w:rPr>
                <w:rFonts w:ascii="Courier New" w:hAnsi="Courier New" w:cs="Courier New"/>
                <w:highlight w:val="yellow"/>
                <w:lang w:eastAsia="de-DE"/>
              </w:rPr>
              <w:t>PING_Or_TEST_LOOPModeB_ON</w:t>
            </w:r>
            <w:proofErr w:type="spellEnd"/>
            <w:r w:rsidRPr="0061215D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5D76010C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3131556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5E262DE7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9BBD074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fl_TC_8_2_2_9_2_TestBody();</w:t>
            </w:r>
          </w:p>
          <w:p w14:paraId="3538F4AB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50F07C8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0CAA5E53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EF14162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pc_IP_Ping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) {</w:t>
            </w:r>
          </w:p>
          <w:p w14:paraId="08664564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  f_NR5GC_OpenUE_TestLoopMode_Deactivate_TestMode(nr_Cell1);</w:t>
            </w:r>
          </w:p>
          <w:p w14:paraId="5680B94F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lastRenderedPageBreak/>
              <w:t xml:space="preserve">    }</w:t>
            </w:r>
          </w:p>
          <w:p w14:paraId="2351FD71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B74A78D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654C9B58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4205BF3D" w14:textId="46F077FA" w:rsidR="00F47884" w:rsidRPr="00CA4CF2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}</w:t>
            </w:r>
            <w:r w:rsidR="00BD5226" w:rsidRPr="00B44DD5">
              <w:rPr>
                <w:rFonts w:ascii="Courier New" w:hAnsi="Courier New" w:cs="Courier New"/>
                <w:b/>
                <w:sz w:val="22"/>
                <w:lang w:eastAsia="de-DE"/>
              </w:rPr>
              <w:t xml:space="preserve"> </w:t>
            </w:r>
          </w:p>
        </w:tc>
      </w:tr>
      <w:tr w:rsidR="005859C7" w14:paraId="4E01027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0087" w14:textId="77777777" w:rsidR="005859C7" w:rsidRPr="005859C7" w:rsidRDefault="005859C7" w:rsidP="005859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14:paraId="246D5802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>function f_TC_8_2_2_9_2_NR5GC() runs on NR5GC_PTC</w:t>
            </w:r>
          </w:p>
          <w:p w14:paraId="11D6125B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{ // Bearer Modification / Uplink data path / Split DRB Reconfiguration / NR-DC</w:t>
            </w:r>
          </w:p>
          <w:p w14:paraId="5C8AE76D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f_NR5GC_Init_NRDC(NR_1, {nr_Cell1, nr_Cell10}); //@sic R5s210772, R5-214751 sic@</w:t>
            </w:r>
          </w:p>
          <w:p w14:paraId="57DD2D8B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B290B61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// Create and configure NR cell1 and NR cell 10</w:t>
            </w:r>
          </w:p>
          <w:p w14:paraId="50A678EE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1D7A237F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 xml:space="preserve">(nr_Cell10, -,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tsc_NRDC_SCG_Cell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); //@sic R5s210891 sic@</w:t>
            </w:r>
          </w:p>
          <w:p w14:paraId="71B07B3A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A7453D6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f_NR5GC_Preamble(nr_Cell1, STATE_IDLE_1A,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PING_Or_TESTModeB_ON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); //@sic R5s210772, R5-214751 sic@</w:t>
            </w:r>
          </w:p>
          <w:p w14:paraId="7BC104A4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36DC07DB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1215D">
              <w:rPr>
                <w:rFonts w:ascii="Courier New" w:hAnsi="Courier New" w:cs="Courier New"/>
                <w:highlight w:val="yellow"/>
                <w:lang w:eastAsia="de-DE"/>
              </w:rPr>
              <w:t xml:space="preserve">f_NR5GC_RRC_ConnectedState3N_NRDC(nr_Cell1, nr_Cell10, </w:t>
            </w:r>
            <w:proofErr w:type="spellStart"/>
            <w:r w:rsidRPr="0061215D">
              <w:rPr>
                <w:rFonts w:ascii="Courier New" w:hAnsi="Courier New" w:cs="Courier New"/>
                <w:highlight w:val="yellow"/>
                <w:lang w:eastAsia="de-DE"/>
              </w:rPr>
              <w:t>MCG_Split</w:t>
            </w:r>
            <w:proofErr w:type="spellEnd"/>
            <w:r w:rsidRPr="0061215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1215D">
              <w:rPr>
                <w:rFonts w:ascii="Courier New" w:hAnsi="Courier New" w:cs="Courier New"/>
                <w:highlight w:val="yellow"/>
                <w:lang w:eastAsia="de-DE"/>
              </w:rPr>
              <w:t>PING_Or_TEST_LOOPModeB_ON</w:t>
            </w:r>
            <w:proofErr w:type="spellEnd"/>
            <w:r w:rsidRPr="0061215D">
              <w:rPr>
                <w:rFonts w:ascii="Courier New" w:hAnsi="Courier New" w:cs="Courier New"/>
                <w:highlight w:val="yellow"/>
                <w:lang w:eastAsia="de-DE"/>
              </w:rPr>
              <w:t>, -, -, omit);</w:t>
            </w:r>
          </w:p>
          <w:p w14:paraId="32263533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ED3BACB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1BB1F2B6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4B8F86D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fl_TC_8_2_2_9_2_TestBody();</w:t>
            </w:r>
          </w:p>
          <w:p w14:paraId="171F2BF1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1E574D3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7ABF85EF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0822660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pc_IP_Ping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) {</w:t>
            </w:r>
          </w:p>
          <w:p w14:paraId="3C06F0CA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  f_NR5GC_OpenUE_TestLoopMode_Deactivate_TestMode(nr_Cell1);</w:t>
            </w:r>
          </w:p>
          <w:p w14:paraId="71504CE5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0A2F364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6600317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5C63794C" w14:textId="77777777" w:rsidR="0061215D" w:rsidRPr="0061215D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1215D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61215D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4D63D09F" w14:textId="6F3140D5" w:rsidR="00D765CF" w:rsidRPr="00CA4CF2" w:rsidRDefault="0061215D" w:rsidP="006121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61215D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5538520" w14:textId="5623952F" w:rsidR="00584DA9" w:rsidRDefault="00584DA9">
      <w:pPr>
        <w:rPr>
          <w:noProof/>
        </w:rPr>
      </w:pPr>
      <w:r>
        <w:rPr>
          <w:noProof/>
        </w:rPr>
        <w:br/>
      </w:r>
    </w:p>
    <w:p w14:paraId="2E1F07B7" w14:textId="77777777" w:rsidR="00584DA9" w:rsidRDefault="00584DA9">
      <w:pPr>
        <w:spacing w:after="0"/>
        <w:rPr>
          <w:noProof/>
        </w:rPr>
      </w:pPr>
      <w:r>
        <w:rPr>
          <w:noProof/>
        </w:rPr>
        <w:br w:type="page"/>
      </w:r>
    </w:p>
    <w:p w14:paraId="6F54787F" w14:textId="69760E60" w:rsidR="00584DA9" w:rsidRDefault="00584DA9" w:rsidP="00584DA9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r>
        <w:rPr>
          <w:rFonts w:cs="Arial"/>
          <w:color w:val="000000"/>
          <w:lang w:eastAsia="en-GB"/>
        </w:rPr>
        <w:lastRenderedPageBreak/>
        <w:t>Change 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584DA9" w14:paraId="4ECBCAF3" w14:textId="77777777" w:rsidTr="00B136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8DE9" w14:textId="77777777" w:rsidR="00584DA9" w:rsidRPr="002F3E79" w:rsidRDefault="00584DA9" w:rsidP="00B13689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DB2C" w14:textId="162FF392" w:rsidR="00584DA9" w:rsidRPr="005859C7" w:rsidRDefault="00F73643" w:rsidP="00B13689">
            <w:pPr>
              <w:rPr>
                <w:rFonts w:ascii="Arial" w:hAnsi="Arial" w:cs="Arial"/>
                <w:lang w:val="en-US" w:eastAsia="en-GB"/>
              </w:rPr>
            </w:pPr>
            <w:r w:rsidRPr="00F73643">
              <w:rPr>
                <w:rFonts w:ascii="Arial" w:hAnsi="Arial" w:cs="Arial"/>
                <w:lang w:eastAsia="en-GB"/>
              </w:rPr>
              <w:t>fl_TC_8_2_2_9_2_TestBody()</w:t>
            </w:r>
          </w:p>
        </w:tc>
      </w:tr>
      <w:tr w:rsidR="00584DA9" w14:paraId="12D44E4F" w14:textId="77777777" w:rsidTr="00B1368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D4F" w14:textId="77777777" w:rsidR="00584DA9" w:rsidRDefault="00584DA9" w:rsidP="00B136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4CE4" w14:textId="19551022" w:rsidR="00584DA9" w:rsidRDefault="00F73643" w:rsidP="00B13689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The RRC Reconfiguration message sent in Steps 1 and 4 will not cause the UE to RACH.</w:t>
            </w:r>
          </w:p>
          <w:p w14:paraId="42E96F0E" w14:textId="77777777" w:rsidR="00296321" w:rsidRDefault="00296321" w:rsidP="00B13689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61B483B3" w14:textId="77777777" w:rsidR="00937801" w:rsidRDefault="00296321" w:rsidP="00B13689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function </w:t>
            </w:r>
            <w:proofErr w:type="spellStart"/>
            <w:r w:rsidRPr="00E5065C">
              <w:rPr>
                <w:rFonts w:cs="Arial"/>
                <w:color w:val="000000"/>
                <w:lang w:eastAsia="zh-CN"/>
              </w:rPr>
              <w:t>f_ReconfigureDRBs_NRDC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() does not have a way to ONLY send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RRCReconfiguration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message and NOT wait for a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RRCReconfigurationCpomplete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reply. Its sub-function </w:t>
            </w:r>
            <w:proofErr w:type="spellStart"/>
            <w:r w:rsidRPr="00E5065C">
              <w:rPr>
                <w:rFonts w:cs="Arial"/>
                <w:color w:val="000000"/>
                <w:lang w:eastAsia="zh-CN"/>
              </w:rPr>
              <w:t>f_NR_SendRRCReconfiguration_NRDC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() always waits for a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RRCReconfigurationComplete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.</w:t>
            </w:r>
          </w:p>
          <w:p w14:paraId="5546A928" w14:textId="37D42C4E" w:rsidR="00296321" w:rsidRPr="00C91E2F" w:rsidRDefault="00296321" w:rsidP="00B13689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584DA9" w14:paraId="76F0745A" w14:textId="77777777" w:rsidTr="00B136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D9F4" w14:textId="77777777" w:rsidR="00584DA9" w:rsidRDefault="00584DA9" w:rsidP="00B136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840B" w14:textId="36111DAC" w:rsidR="00584DA9" w:rsidRDefault="00F73643" w:rsidP="00B13689">
            <w:pPr>
              <w:pStyle w:val="CRCoverPage"/>
              <w:spacing w:after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noRACH_Check</w:t>
            </w:r>
            <w:proofErr w:type="spellEnd"/>
            <w:r>
              <w:rPr>
                <w:rFonts w:cs="Arial"/>
                <w:lang w:eastAsia="zh-CN"/>
              </w:rPr>
              <w:t xml:space="preserve"> is used when calling the function </w:t>
            </w:r>
            <w:proofErr w:type="spellStart"/>
            <w:r>
              <w:rPr>
                <w:rFonts w:cs="Arial"/>
                <w:lang w:eastAsia="zh-CN"/>
              </w:rPr>
              <w:t>f_ReconfigureDRBs_NRDC</w:t>
            </w:r>
            <w:proofErr w:type="spellEnd"/>
            <w:r>
              <w:rPr>
                <w:rFonts w:cs="Arial"/>
                <w:lang w:eastAsia="zh-CN"/>
              </w:rPr>
              <w:t>().</w:t>
            </w:r>
          </w:p>
          <w:p w14:paraId="652D6249" w14:textId="77777777" w:rsidR="00296321" w:rsidRDefault="00296321" w:rsidP="00B13689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192078D1" w14:textId="172CED8C" w:rsidR="00296321" w:rsidRDefault="00296321" w:rsidP="00B1368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Removed part of the code where </w:t>
            </w:r>
            <w:proofErr w:type="spellStart"/>
            <w:r>
              <w:rPr>
                <w:rFonts w:cs="Arial"/>
                <w:lang w:eastAsia="zh-CN"/>
              </w:rPr>
              <w:t>RRCReconfigurationComplete</w:t>
            </w:r>
            <w:proofErr w:type="spellEnd"/>
            <w:r>
              <w:rPr>
                <w:rFonts w:cs="Arial"/>
                <w:lang w:eastAsia="zh-CN"/>
              </w:rPr>
              <w:t xml:space="preserve"> is received at the </w:t>
            </w:r>
            <w:proofErr w:type="spellStart"/>
            <w:r>
              <w:rPr>
                <w:rFonts w:cs="Arial"/>
                <w:lang w:eastAsia="zh-CN"/>
              </w:rPr>
              <w:t>TestBody</w:t>
            </w:r>
            <w:proofErr w:type="spellEnd"/>
            <w:r>
              <w:rPr>
                <w:rFonts w:cs="Arial"/>
                <w:lang w:eastAsia="zh-CN"/>
              </w:rPr>
              <w:t xml:space="preserve"> level</w:t>
            </w:r>
          </w:p>
          <w:p w14:paraId="4ED25AC1" w14:textId="4A0F6DE3" w:rsidR="00937801" w:rsidRPr="005859C7" w:rsidRDefault="00937801" w:rsidP="00B1368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584DA9" w14:paraId="3668E961" w14:textId="77777777" w:rsidTr="00B136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A386" w14:textId="77777777" w:rsidR="00584DA9" w:rsidRDefault="00584DA9" w:rsidP="00B136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04D9" w14:textId="68DD534F" w:rsidR="00584DA9" w:rsidRPr="00C91E2F" w:rsidRDefault="00F73643" w:rsidP="00B1368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RRC_Reconfiguration_NRDC_NR5GC.ttcn</w:t>
            </w:r>
          </w:p>
        </w:tc>
      </w:tr>
      <w:tr w:rsidR="00584DA9" w14:paraId="2457A2E9" w14:textId="77777777" w:rsidTr="00B136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F1F9" w14:textId="77777777" w:rsidR="00584DA9" w:rsidRPr="00EE1104" w:rsidRDefault="00584DA9" w:rsidP="00B13689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BF18" w14:textId="77777777" w:rsidR="00584DA9" w:rsidRPr="00EE1104" w:rsidRDefault="00584DA9" w:rsidP="00B13689">
            <w:pPr>
              <w:rPr>
                <w:rFonts w:ascii="Arial" w:hAnsi="Arial"/>
                <w:lang w:eastAsia="zh-CN"/>
              </w:rPr>
            </w:pPr>
          </w:p>
        </w:tc>
      </w:tr>
    </w:tbl>
    <w:p w14:paraId="5111780B" w14:textId="77777777" w:rsidR="00584DA9" w:rsidRDefault="00584DA9" w:rsidP="00584DA9">
      <w:pPr>
        <w:spacing w:after="0"/>
        <w:rPr>
          <w:rFonts w:ascii="Arial" w:hAnsi="Arial"/>
          <w:b/>
          <w:lang w:eastAsia="en-GB"/>
        </w:rPr>
      </w:pPr>
    </w:p>
    <w:p w14:paraId="26372F11" w14:textId="77777777" w:rsidR="00584DA9" w:rsidRDefault="00584DA9" w:rsidP="00584D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4DA9" w14:paraId="151F5C55" w14:textId="77777777" w:rsidTr="00B136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D3D0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>function fl_TC_8_2_2_9_2_TestBody() runs on NR5GC_PTC</w:t>
            </w:r>
          </w:p>
          <w:p w14:paraId="61EFBE02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{ //@sic R5s210772, R5-214751 sic@</w:t>
            </w:r>
          </w:p>
          <w:p w14:paraId="45593EB3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DRB_ToAddModList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;</w:t>
            </w:r>
          </w:p>
          <w:p w14:paraId="0BC7290E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PDCP_Config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v_PDCP_Config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;</w:t>
            </w:r>
          </w:p>
          <w:p w14:paraId="727EB142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;</w:t>
            </w:r>
          </w:p>
          <w:p w14:paraId="01633381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v_RadioBearerConfig2;</w:t>
            </w:r>
          </w:p>
          <w:p w14:paraId="55BB9F86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;</w:t>
            </w:r>
          </w:p>
          <w:p w14:paraId="19E3B259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:= f_Get_PDUSessionForDNNType(f_NR5GC_MobileInfo_GetSessionInfoList(),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Internet_DNN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);</w:t>
            </w:r>
          </w:p>
          <w:p w14:paraId="4F3DB707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SDAP_Config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;</w:t>
            </w:r>
          </w:p>
          <w:p w14:paraId="0DA37850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34B56B3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@siclog "Step 1"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@</w:t>
            </w:r>
          </w:p>
          <w:p w14:paraId="0C49EF5E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The SS transmits an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message containing NR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to change the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primaryPath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to MCG radio path from SCG radio path</w:t>
            </w:r>
          </w:p>
          <w:p w14:paraId="0B709090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cs_SDAP_Config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(oct2int(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v_GSM_MobilityInfo.SessionId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)), false, {5});</w:t>
            </w:r>
          </w:p>
          <w:p w14:paraId="7866AC9D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();</w:t>
            </w:r>
          </w:p>
          <w:p w14:paraId="15F90E1B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v_PDCP_Config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cs_NR_PDCP_Config_Split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(cs_38508_PDCP_Config_DRB,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tsc_NR_CellGroupId_MCG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);</w:t>
            </w:r>
          </w:p>
          <w:p w14:paraId="0E9EDA15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[0] :=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cs_NR_DRB_ToAddMod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cs_NR_DRB_SDAP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, true_, true_,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v_PDCP_Config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);</w:t>
            </w:r>
          </w:p>
          <w:p w14:paraId="7F211AE9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v_RadioBearerConfig2 := cs_38508_RadioBearerConfigDef(omit,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);</w:t>
            </w:r>
          </w:p>
          <w:p w14:paraId="34126132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277B14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>f_ReconfigureDRBs_NRDC</w:t>
            </w:r>
            <w:proofErr w:type="spellEnd"/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>( nr_Cell1,</w:t>
            </w:r>
          </w:p>
          <w:p w14:paraId="45A985C8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nr_Cell10,</w:t>
            </w:r>
          </w:p>
          <w:p w14:paraId="137E297E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omit,</w:t>
            </w:r>
          </w:p>
          <w:p w14:paraId="6A0A8676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-,</w:t>
            </w:r>
          </w:p>
          <w:p w14:paraId="30D545D8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omit,</w:t>
            </w:r>
          </w:p>
          <w:p w14:paraId="00E5354E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v_RadioBearerConfig2,</w:t>
            </w:r>
          </w:p>
          <w:p w14:paraId="743AAFE6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omit,</w:t>
            </w:r>
          </w:p>
          <w:p w14:paraId="0A7AFE19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omit,</w:t>
            </w:r>
          </w:p>
          <w:p w14:paraId="2B72C78C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omit,</w:t>
            </w:r>
          </w:p>
          <w:p w14:paraId="6D5DFDC1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omit,</w:t>
            </w:r>
          </w:p>
          <w:p w14:paraId="49DCC249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</w:t>
            </w:r>
            <w:proofErr w:type="spellStart"/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>MCG_SCG_MasterKeys</w:t>
            </w:r>
            <w:proofErr w:type="spellEnd"/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35163706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-,</w:t>
            </w:r>
          </w:p>
          <w:p w14:paraId="3049A61D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-,</w:t>
            </w:r>
          </w:p>
          <w:p w14:paraId="14768493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lastRenderedPageBreak/>
              <w:t xml:space="preserve">                            -,</w:t>
            </w:r>
          </w:p>
          <w:p w14:paraId="21C8AD4F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false);</w:t>
            </w:r>
          </w:p>
          <w:p w14:paraId="2AAD6221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89A48D4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@siclog "Step 2"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@</w:t>
            </w:r>
          </w:p>
          <w:p w14:paraId="31E8D9BD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Check: Does the UE transmits an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message?</w:t>
            </w:r>
          </w:p>
          <w:p w14:paraId="4CF5F0A4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highlight w:val="yellow"/>
                <w:lang w:eastAsia="de-DE"/>
              </w:rPr>
              <w:t>SRB.receive</w:t>
            </w:r>
            <w:proofErr w:type="spellEnd"/>
            <w:r w:rsidRPr="00296321">
              <w:rPr>
                <w:rFonts w:ascii="Courier New" w:hAnsi="Courier New" w:cs="Courier New"/>
                <w:highlight w:val="yellow"/>
                <w:lang w:eastAsia="de-DE"/>
              </w:rPr>
              <w:t>(car_NR_SRB1_RrcPdu_IND(nr_Cell1, cr_38508_RRCReconfigurationComplete));</w:t>
            </w:r>
          </w:p>
          <w:p w14:paraId="121D9A46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(__FILE__, __LINE__, "Step 2");</w:t>
            </w:r>
          </w:p>
          <w:p w14:paraId="14B428FA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E94C57A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@siclog "Step 3"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@</w:t>
            </w:r>
          </w:p>
          <w:p w14:paraId="0C68BE2D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Check: Does the test result of generic test procedure in TS 38.508-1 subclause 4.9.1 indicate that the UE is capable of exchanging IP data on Split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DRB#n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using MCG radio path in the uplink?</w:t>
            </w:r>
          </w:p>
          <w:p w14:paraId="29548A8F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2B544AFF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f_NR5GC_CheckDataPath(nr_Cell10, f_NR5GC_GetPdnIndex(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[0]),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dedicatedBearer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, "Step 3", -, -, nr_Cell1);</w:t>
            </w:r>
          </w:p>
          <w:p w14:paraId="5BCDD135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1DFBD6B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@siclog "Step 4"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@</w:t>
            </w:r>
          </w:p>
          <w:p w14:paraId="7F725934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The SS transmits an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message containing NR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to change the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primaryPath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to SCG radio path from MCG radio path</w:t>
            </w:r>
          </w:p>
          <w:p w14:paraId="60D52DF5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v_PDCP_Config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cs_NR_PDCP_Config_Split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(cs_38508_PDCP_Config_DRB,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tsc_NR_CellGroupId_SCG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);</w:t>
            </w:r>
          </w:p>
          <w:p w14:paraId="6D50E98A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[0] :=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cs_NR_DRB_ToAddMod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cs_NR_DRB_SDAP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, true_, true_,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v_PDCP_Config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);</w:t>
            </w:r>
          </w:p>
          <w:p w14:paraId="541C55A8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v_RadioBearerConfig2 := cs_38508_RadioBearerConfigDef(omit,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);</w:t>
            </w:r>
          </w:p>
          <w:p w14:paraId="5E0EF80E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F4F0BBF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 </w:t>
            </w:r>
            <w:proofErr w:type="spellStart"/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>f_ReconfigureDRBs_NRDC</w:t>
            </w:r>
            <w:proofErr w:type="spellEnd"/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>(nr_Cell1,</w:t>
            </w:r>
          </w:p>
          <w:p w14:paraId="1682965A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nr_Cell10,</w:t>
            </w:r>
          </w:p>
          <w:p w14:paraId="2ACEA6D4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omit,</w:t>
            </w:r>
          </w:p>
          <w:p w14:paraId="54E2EC54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-,</w:t>
            </w:r>
          </w:p>
          <w:p w14:paraId="20914023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omit,</w:t>
            </w:r>
          </w:p>
          <w:p w14:paraId="7F564E96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v_RadioBearerConfig2,</w:t>
            </w:r>
          </w:p>
          <w:p w14:paraId="2D11C276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omit,</w:t>
            </w:r>
          </w:p>
          <w:p w14:paraId="1D5DE6FC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omit,</w:t>
            </w:r>
          </w:p>
          <w:p w14:paraId="36731B47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omit,</w:t>
            </w:r>
          </w:p>
          <w:p w14:paraId="78EA4270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omit,</w:t>
            </w:r>
          </w:p>
          <w:p w14:paraId="4E03C61C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</w:t>
            </w:r>
            <w:proofErr w:type="spellStart"/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>MCG_SCG_SecondaryKeys</w:t>
            </w:r>
            <w:proofErr w:type="spellEnd"/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01D41118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-,</w:t>
            </w:r>
          </w:p>
          <w:p w14:paraId="3FA06EEE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-,</w:t>
            </w:r>
          </w:p>
          <w:p w14:paraId="08CC768F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-,</w:t>
            </w:r>
          </w:p>
          <w:p w14:paraId="26ED0B1E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false);</w:t>
            </w:r>
          </w:p>
          <w:p w14:paraId="6ED03618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4B81966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@siclog "Step 5"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@</w:t>
            </w:r>
          </w:p>
          <w:p w14:paraId="65B3406F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Check: Does the UE transmits an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message?</w:t>
            </w:r>
          </w:p>
          <w:p w14:paraId="28BBCF1F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highlight w:val="yellow"/>
                <w:lang w:eastAsia="de-DE"/>
              </w:rPr>
              <w:t>SRB.receive</w:t>
            </w:r>
            <w:proofErr w:type="spellEnd"/>
            <w:r w:rsidRPr="00296321">
              <w:rPr>
                <w:rFonts w:ascii="Courier New" w:hAnsi="Courier New" w:cs="Courier New"/>
                <w:highlight w:val="yellow"/>
                <w:lang w:eastAsia="de-DE"/>
              </w:rPr>
              <w:t>(car_NR_SRB1_RrcPdu_IND(nr_Cell1, cr_38508_RRCReconfigurationComplete));</w:t>
            </w:r>
          </w:p>
          <w:p w14:paraId="4805A836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(__FILE__, __LINE__, "Step 5");</w:t>
            </w:r>
          </w:p>
          <w:p w14:paraId="1C12F231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DE1FBB9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@siclog "Step 6"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@</w:t>
            </w:r>
          </w:p>
          <w:p w14:paraId="0182AB59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// Check: Does the test result of generic test procedure in TS 38.508-1 subclause 4.9.1 indicate that the UE is capable of exchanging IP data on Split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DRB#n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 using SCG radio path in the uplink?</w:t>
            </w:r>
          </w:p>
          <w:p w14:paraId="0CF41F38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  f_NR5GC_CheckDataPath(nr_Cell10, f_NR5GC_GetPdnIndex(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[0]),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dedicatedBearer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3643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F73643">
              <w:rPr>
                <w:rFonts w:ascii="Courier New" w:hAnsi="Courier New" w:cs="Courier New"/>
                <w:lang w:eastAsia="de-DE"/>
              </w:rPr>
              <w:t>, "Step 6", -, -, nr_Cell10);</w:t>
            </w:r>
          </w:p>
          <w:p w14:paraId="0C5E6F6E" w14:textId="77777777" w:rsidR="00F73643" w:rsidRPr="00F73643" w:rsidRDefault="00F73643" w:rsidP="00F736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3643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2383C53B" w14:textId="07FBF16F" w:rsid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6953502" w14:textId="0540D6F9" w:rsidR="00937801" w:rsidRPr="00937801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  <w:tr w:rsidR="00584DA9" w14:paraId="1A07C64B" w14:textId="77777777" w:rsidTr="00B136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D921" w14:textId="77777777" w:rsidR="00584DA9" w:rsidRPr="005859C7" w:rsidRDefault="00584DA9" w:rsidP="00B136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74EF61A" w14:textId="77777777" w:rsidR="00584DA9" w:rsidRDefault="00584DA9" w:rsidP="00584DA9">
      <w:pPr>
        <w:spacing w:after="0"/>
        <w:rPr>
          <w:rFonts w:ascii="Arial" w:hAnsi="Arial"/>
          <w:b/>
          <w:lang w:eastAsia="en-GB"/>
        </w:rPr>
      </w:pPr>
    </w:p>
    <w:p w14:paraId="6B440887" w14:textId="77777777" w:rsidR="00584DA9" w:rsidRDefault="00584DA9" w:rsidP="00584D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4DA9" w14:paraId="4F534430" w14:textId="77777777" w:rsidTr="00B136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C974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>function fl_TC_8_2_2_9_2_TestBody() runs on NR5GC_PTC</w:t>
            </w:r>
          </w:p>
          <w:p w14:paraId="752839EF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{ //@sic R5s210772, R5-214751 sic@</w:t>
            </w:r>
          </w:p>
          <w:p w14:paraId="23437B04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var template (value)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DRB_ToAddModList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v_DRBToAddModList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;</w:t>
            </w:r>
          </w:p>
          <w:p w14:paraId="6ED2FF39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var template (value)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PDCP_Config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v_PDCP_Config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;</w:t>
            </w:r>
          </w:p>
          <w:p w14:paraId="2F962572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DRB_Identity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;</w:t>
            </w:r>
          </w:p>
          <w:p w14:paraId="2E274415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var template (value)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RadioBearerConfig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v_RadioBearerConfig2;</w:t>
            </w:r>
          </w:p>
          <w:p w14:paraId="336B9FEA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PDUSessionInfoList_Type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v_PDUSessionInfo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;</w:t>
            </w:r>
          </w:p>
          <w:p w14:paraId="42E29605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var template (omit)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GSM_MobilityInfo_Type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v_GSM_MobilityInfo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:= f_Get_PDUSessionForDNNType(f_NR5GC_MobileInfo_GetSessionInfoList(),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Internet_DNN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);</w:t>
            </w:r>
          </w:p>
          <w:p w14:paraId="09A218A2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var template (value)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SDAP_Config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v_SDAP_ConfigSCG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;</w:t>
            </w:r>
          </w:p>
          <w:p w14:paraId="2A97B806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97B885D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@siclog "Step 1"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@</w:t>
            </w:r>
          </w:p>
          <w:p w14:paraId="332B0485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The SS transmits an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RRCReconfiguration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message containing NR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RadioBearerConfig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to change the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primaryPath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to MCG radio path from SCG radio path</w:t>
            </w:r>
          </w:p>
          <w:p w14:paraId="145926A7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v_SDAP_ConfigSCG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cs_SDAP_Config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(oct2int(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valueof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v_GSM_MobilityInfo.SessionId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)), false, {5});</w:t>
            </w:r>
          </w:p>
          <w:p w14:paraId="3B2CA152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f_NR_GetDefaultDRB_SCG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();</w:t>
            </w:r>
          </w:p>
          <w:p w14:paraId="3A3599A9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v_PDCP_Config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cs_NR_PDCP_Config_Split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(cs_38508_PDCP_Config_DRB,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f_NR_LogicalChannelId_DRB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),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tsc_NR_CellGroupId_MCG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);</w:t>
            </w:r>
          </w:p>
          <w:p w14:paraId="3554BE30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v_DRBToAddModList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[0] :=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cs_NR_DRB_ToAddMod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cs_NR_DRB_SDAP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v_SDAP_ConfigSCG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),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, true_, true_,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v_PDCP_Config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);</w:t>
            </w:r>
          </w:p>
          <w:p w14:paraId="0F111075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v_RadioBearerConfig2 := cs_38508_RadioBearerConfigDef(omit,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v_DRBToAddModList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);</w:t>
            </w:r>
          </w:p>
          <w:p w14:paraId="1CB103E4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4DEEFBD2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f_ReconfigureDRBs_NRDC</w:t>
            </w:r>
            <w:proofErr w:type="spellEnd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( nr_Cell1,</w:t>
            </w:r>
          </w:p>
          <w:p w14:paraId="643F97C1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nr_Cell10,</w:t>
            </w:r>
          </w:p>
          <w:p w14:paraId="76ADB99A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omit,</w:t>
            </w:r>
          </w:p>
          <w:p w14:paraId="01B637C5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-,</w:t>
            </w:r>
          </w:p>
          <w:p w14:paraId="4686268E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omit,</w:t>
            </w:r>
          </w:p>
          <w:p w14:paraId="2381F2F3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v_RadioBearerConfig2,</w:t>
            </w:r>
          </w:p>
          <w:p w14:paraId="4B522B32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omit,</w:t>
            </w:r>
          </w:p>
          <w:p w14:paraId="2A4FEB9E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omit,</w:t>
            </w:r>
          </w:p>
          <w:p w14:paraId="570EC6B1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omit,</w:t>
            </w:r>
          </w:p>
          <w:p w14:paraId="6CE95A47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omit,</w:t>
            </w:r>
          </w:p>
          <w:p w14:paraId="4F3937CC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</w:t>
            </w:r>
            <w:proofErr w:type="spellStart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MCG_SCG_MasterKeys</w:t>
            </w:r>
            <w:proofErr w:type="spellEnd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,</w:t>
            </w:r>
          </w:p>
          <w:p w14:paraId="611E7D6D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-,</w:t>
            </w:r>
          </w:p>
          <w:p w14:paraId="69BEA326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-,</w:t>
            </w:r>
          </w:p>
          <w:p w14:paraId="5185DFDD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</w:t>
            </w:r>
            <w:proofErr w:type="spellStart"/>
            <w:r w:rsidRPr="00296321">
              <w:rPr>
                <w:rFonts w:ascii="Courier New" w:hAnsi="Courier New" w:cs="Courier New"/>
                <w:highlight w:val="green"/>
                <w:lang w:eastAsia="en-GB"/>
              </w:rPr>
              <w:t>noRACH_Check</w:t>
            </w:r>
            <w:proofErr w:type="spellEnd"/>
            <w:r w:rsidRPr="00296321">
              <w:rPr>
                <w:rFonts w:ascii="Courier New" w:hAnsi="Courier New" w:cs="Courier New"/>
                <w:highlight w:val="green"/>
                <w:lang w:eastAsia="en-GB"/>
              </w:rPr>
              <w:t>,</w:t>
            </w:r>
          </w:p>
          <w:p w14:paraId="17EA132E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false);</w:t>
            </w:r>
          </w:p>
          <w:p w14:paraId="09EE82C9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1E1C1FE7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@siclog "Step 2"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@</w:t>
            </w:r>
          </w:p>
          <w:p w14:paraId="3800B450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Check: Does the UE transmits an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RRCReconfigurationComplete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message?</w:t>
            </w:r>
          </w:p>
          <w:p w14:paraId="0E124146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296321">
              <w:rPr>
                <w:rFonts w:ascii="Courier New" w:hAnsi="Courier New" w:cs="Courier New"/>
                <w:highlight w:val="green"/>
                <w:lang w:eastAsia="en-GB"/>
              </w:rPr>
              <w:t>//</w:t>
            </w: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</w:t>
            </w:r>
            <w:proofErr w:type="spellStart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SRB.receive</w:t>
            </w:r>
            <w:proofErr w:type="spellEnd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(car_NR_SRB1_RrcPdu_IND(nr_Cell1, cr_38508_RRCReconfigurationComplete));</w:t>
            </w:r>
          </w:p>
          <w:p w14:paraId="6D5ED698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f_NR_PreliminaryPass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(__FILE__, __LINE__, "Step 2");</w:t>
            </w:r>
          </w:p>
          <w:p w14:paraId="6A5B7FF3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3487B7F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@siclog "Step 3"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@</w:t>
            </w:r>
          </w:p>
          <w:p w14:paraId="1EB69865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Check: Does the test result of generic test procedure in TS 38.508-1 subclause 4.9.1 indicate that the UE is capable of exchanging IP data on Split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DRB#n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using MCG radio path in the uplink?</w:t>
            </w:r>
          </w:p>
          <w:p w14:paraId="5E012BB0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v_PDUSessionInfo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:= f_NR5GC_MobileInfo_GetSessionInfoList();</w:t>
            </w:r>
          </w:p>
          <w:p w14:paraId="6DF5E656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f_NR5GC_CheckDataPath(nr_Cell10, f_NR5GC_GetPdnIndex(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v_PDUSessionInfo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[0]),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dedicatedBearer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, "Step 3", -, -, nr_Cell1);</w:t>
            </w:r>
          </w:p>
          <w:p w14:paraId="0D92648F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4288A68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@siclog "Step 4"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@</w:t>
            </w:r>
          </w:p>
          <w:p w14:paraId="6252840E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The SS transmits an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RRCReconfiguration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message containing NR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RadioBearerConfig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to change the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primaryPath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to SCG radio path from MCG radio path</w:t>
            </w:r>
          </w:p>
          <w:p w14:paraId="12A109D8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lastRenderedPageBreak/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v_PDCP_Config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cs_NR_PDCP_Config_Split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(cs_38508_PDCP_Config_DRB,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f_NR_LogicalChannelId_DRB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),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tsc_NR_CellGroupId_SCG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);</w:t>
            </w:r>
          </w:p>
          <w:p w14:paraId="47036781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v_DRBToAddModList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[0] :=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cs_NR_DRB_ToAddMod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cs_NR_DRB_SDAP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v_SDAP_ConfigSCG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),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, true_, true_,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v_PDCP_Config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);</w:t>
            </w:r>
          </w:p>
          <w:p w14:paraId="68A69701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v_RadioBearerConfig2 := cs_38508_RadioBearerConfigDef(omit,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v_DRBToAddModList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);</w:t>
            </w:r>
          </w:p>
          <w:p w14:paraId="59FBE4B8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F823B24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 </w:t>
            </w:r>
            <w:proofErr w:type="spellStart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f_ReconfigureDRBs_NRDC</w:t>
            </w:r>
            <w:proofErr w:type="spellEnd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(nr_Cell1,</w:t>
            </w:r>
          </w:p>
          <w:p w14:paraId="322394D1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nr_Cell10,</w:t>
            </w:r>
          </w:p>
          <w:p w14:paraId="1A10ED5F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omit,</w:t>
            </w:r>
          </w:p>
          <w:p w14:paraId="166F0804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-,</w:t>
            </w:r>
          </w:p>
          <w:p w14:paraId="3C934544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omit,</w:t>
            </w:r>
          </w:p>
          <w:p w14:paraId="78D503F0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v_RadioBearerConfig2,</w:t>
            </w:r>
          </w:p>
          <w:p w14:paraId="1F04FDE8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omit,</w:t>
            </w:r>
          </w:p>
          <w:p w14:paraId="1D8D8087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omit,</w:t>
            </w:r>
          </w:p>
          <w:p w14:paraId="58888D50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omit,</w:t>
            </w:r>
          </w:p>
          <w:p w14:paraId="09A220D7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omit,</w:t>
            </w:r>
          </w:p>
          <w:p w14:paraId="2BD2855D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</w:t>
            </w:r>
            <w:proofErr w:type="spellStart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MCG_SCG_SecondaryKeys</w:t>
            </w:r>
            <w:proofErr w:type="spellEnd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,</w:t>
            </w:r>
          </w:p>
          <w:p w14:paraId="46530F89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-,</w:t>
            </w:r>
          </w:p>
          <w:p w14:paraId="7B87D0EF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-,</w:t>
            </w:r>
          </w:p>
          <w:p w14:paraId="24675CAF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</w:t>
            </w:r>
            <w:proofErr w:type="spellStart"/>
            <w:r w:rsidRPr="00296321">
              <w:rPr>
                <w:rFonts w:ascii="Courier New" w:hAnsi="Courier New" w:cs="Courier New"/>
                <w:highlight w:val="green"/>
                <w:lang w:eastAsia="en-GB"/>
              </w:rPr>
              <w:t>noRACH_Check</w:t>
            </w:r>
            <w:proofErr w:type="spellEnd"/>
            <w:r w:rsidRPr="00296321">
              <w:rPr>
                <w:rFonts w:ascii="Courier New" w:hAnsi="Courier New" w:cs="Courier New"/>
                <w:highlight w:val="green"/>
                <w:lang w:eastAsia="en-GB"/>
              </w:rPr>
              <w:t>,</w:t>
            </w:r>
          </w:p>
          <w:p w14:paraId="2C5B62CB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false);</w:t>
            </w:r>
          </w:p>
          <w:p w14:paraId="48E9C895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4BC0D6DE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@siclog "Step 5"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@</w:t>
            </w:r>
          </w:p>
          <w:p w14:paraId="3FFFDB37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Check: Does the UE transmits an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RRCReconfigurationComplete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message?</w:t>
            </w:r>
          </w:p>
          <w:p w14:paraId="55899B48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296321">
              <w:rPr>
                <w:rFonts w:ascii="Courier New" w:hAnsi="Courier New" w:cs="Courier New"/>
                <w:highlight w:val="green"/>
                <w:lang w:eastAsia="en-GB"/>
              </w:rPr>
              <w:t>//</w:t>
            </w:r>
            <w:proofErr w:type="spellStart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SRB.receive</w:t>
            </w:r>
            <w:proofErr w:type="spellEnd"/>
            <w:r w:rsidRPr="00296321">
              <w:rPr>
                <w:rFonts w:ascii="Courier New" w:hAnsi="Courier New" w:cs="Courier New"/>
                <w:highlight w:val="yellow"/>
                <w:lang w:eastAsia="en-GB"/>
              </w:rPr>
              <w:t>(car_NR_SRB1_RrcPdu_IND(nr_Cell1, cr_38508_RRCReconfigurationComplete));</w:t>
            </w:r>
          </w:p>
          <w:p w14:paraId="1B16EBE1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f_NR_PreliminaryPass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(__FILE__, __LINE__, "Step 5");</w:t>
            </w:r>
          </w:p>
          <w:p w14:paraId="5963DE98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675F4E79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@siclog "Step 6"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@</w:t>
            </w:r>
          </w:p>
          <w:p w14:paraId="4E526F51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// Check: Does the test result of generic test procedure in TS 38.508-1 subclause 4.9.1 indicate that the UE is capable of exchanging IP data on Split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DRB#n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 using SCG radio path in the uplink?</w:t>
            </w:r>
          </w:p>
          <w:p w14:paraId="4B855DD4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  f_NR5GC_CheckDataPath(nr_Cell10, f_NR5GC_GetPdnIndex(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v_PDUSessionInfo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[0]),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dedicatedBearer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296321">
              <w:rPr>
                <w:rFonts w:ascii="Courier New" w:hAnsi="Courier New" w:cs="Courier New"/>
                <w:lang w:eastAsia="en-GB"/>
              </w:rPr>
              <w:t>v_DrbId</w:t>
            </w:r>
            <w:proofErr w:type="spellEnd"/>
            <w:r w:rsidRPr="00296321">
              <w:rPr>
                <w:rFonts w:ascii="Courier New" w:hAnsi="Courier New" w:cs="Courier New"/>
                <w:lang w:eastAsia="en-GB"/>
              </w:rPr>
              <w:t>, "Step 6", -, -, nr_Cell10);</w:t>
            </w:r>
          </w:p>
          <w:p w14:paraId="566D5AF7" w14:textId="77777777" w:rsidR="00296321" w:rsidRPr="00296321" w:rsidRDefault="00296321" w:rsidP="002963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96321">
              <w:rPr>
                <w:rFonts w:ascii="Courier New" w:hAnsi="Courier New" w:cs="Courier New"/>
                <w:lang w:eastAsia="en-GB"/>
              </w:rPr>
              <w:t xml:space="preserve">  }</w:t>
            </w:r>
          </w:p>
          <w:p w14:paraId="540E9ABE" w14:textId="38D3F842" w:rsidR="00937801" w:rsidRPr="00CA4CF2" w:rsidRDefault="00937801" w:rsidP="0093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7E747E70" w14:textId="73168388" w:rsidR="009E738B" w:rsidRDefault="009E738B">
      <w:pPr>
        <w:rPr>
          <w:noProof/>
        </w:rPr>
      </w:pPr>
      <w:r>
        <w:rPr>
          <w:noProof/>
        </w:rPr>
        <w:lastRenderedPageBreak/>
        <w:br/>
      </w:r>
    </w:p>
    <w:p w14:paraId="41C0E8F3" w14:textId="77777777" w:rsidR="009E738B" w:rsidRDefault="009E738B">
      <w:pPr>
        <w:spacing w:after="0"/>
        <w:rPr>
          <w:noProof/>
        </w:rPr>
      </w:pPr>
      <w:r>
        <w:rPr>
          <w:noProof/>
        </w:rPr>
        <w:br w:type="page"/>
      </w:r>
    </w:p>
    <w:p w14:paraId="20B58586" w14:textId="67316CAF" w:rsidR="009E738B" w:rsidRDefault="009E738B" w:rsidP="009E738B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r>
        <w:rPr>
          <w:rFonts w:cs="Arial"/>
          <w:color w:val="000000"/>
          <w:lang w:eastAsia="en-GB"/>
        </w:rPr>
        <w:lastRenderedPageBreak/>
        <w:t>Change 3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E738B" w14:paraId="11AED66C" w14:textId="77777777" w:rsidTr="003E4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37F3" w14:textId="77777777" w:rsidR="009E738B" w:rsidRPr="002F3E79" w:rsidRDefault="009E738B" w:rsidP="003E432F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500D" w14:textId="59F760E1" w:rsidR="009E738B" w:rsidRPr="005859C7" w:rsidRDefault="00181191" w:rsidP="003E432F">
            <w:pPr>
              <w:rPr>
                <w:rFonts w:ascii="Arial" w:hAnsi="Arial" w:cs="Arial"/>
                <w:lang w:val="en-US" w:eastAsia="en-GB"/>
              </w:rPr>
            </w:pPr>
            <w:proofErr w:type="spellStart"/>
            <w:r w:rsidRPr="00181191">
              <w:rPr>
                <w:rFonts w:ascii="Arial" w:hAnsi="Arial" w:cs="Arial"/>
                <w:lang w:val="en-US" w:eastAsia="en-GB"/>
              </w:rPr>
              <w:t>f_NR_SendRRCReconfiguration_NRDC</w:t>
            </w:r>
            <w:proofErr w:type="spellEnd"/>
          </w:p>
        </w:tc>
      </w:tr>
      <w:tr w:rsidR="009E738B" w14:paraId="255233E0" w14:textId="77777777" w:rsidTr="003E432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9C96" w14:textId="77777777" w:rsidR="009E738B" w:rsidRDefault="009E738B" w:rsidP="003E432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59DC" w14:textId="7711B90D" w:rsidR="009E738B" w:rsidRPr="00C91E2F" w:rsidRDefault="00181191" w:rsidP="00FA707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There must be a way for this function to wait for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RRCReconfigurationComplete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with no SCG-Response IE included. It is assumed that when no RACH process is expected during the Reconfiguration procedure, the incoming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RRCReconfigurationComplete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will not have any SCG-response IE included.</w:t>
            </w:r>
          </w:p>
        </w:tc>
      </w:tr>
      <w:tr w:rsidR="009E738B" w14:paraId="2FD1A279" w14:textId="77777777" w:rsidTr="003E4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E1E1" w14:textId="77777777" w:rsidR="009E738B" w:rsidRDefault="009E738B" w:rsidP="003E432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28E5" w14:textId="13D657FD" w:rsidR="009E738B" w:rsidRPr="005859C7" w:rsidRDefault="00181191" w:rsidP="003E432F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When </w:t>
            </w:r>
            <w:proofErr w:type="spellStart"/>
            <w:r>
              <w:rPr>
                <w:rFonts w:cs="Arial"/>
                <w:lang w:val="en-US" w:eastAsia="zh-CN"/>
              </w:rPr>
              <w:t>noRACH_Check</w:t>
            </w:r>
            <w:proofErr w:type="spellEnd"/>
            <w:r>
              <w:rPr>
                <w:rFonts w:cs="Arial"/>
                <w:lang w:val="en-US" w:eastAsia="zh-CN"/>
              </w:rPr>
              <w:t xml:space="preserve"> is enabled, wait for </w:t>
            </w:r>
            <w:proofErr w:type="spellStart"/>
            <w:r>
              <w:rPr>
                <w:rFonts w:cs="Arial"/>
                <w:lang w:val="en-US" w:eastAsia="zh-CN"/>
              </w:rPr>
              <w:t>RRCReconfigurationComplete</w:t>
            </w:r>
            <w:proofErr w:type="spellEnd"/>
            <w:r>
              <w:rPr>
                <w:rFonts w:cs="Arial"/>
                <w:lang w:val="en-US" w:eastAsia="zh-CN"/>
              </w:rPr>
              <w:t xml:space="preserve"> with no IE Check.</w:t>
            </w:r>
          </w:p>
        </w:tc>
      </w:tr>
      <w:tr w:rsidR="009E738B" w14:paraId="2FDABDF2" w14:textId="77777777" w:rsidTr="003E4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C829" w14:textId="77777777" w:rsidR="009E738B" w:rsidRDefault="009E738B" w:rsidP="003E432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9C52" w14:textId="1A09B4F7" w:rsidR="009E738B" w:rsidRPr="00C91E2F" w:rsidRDefault="00FA7074" w:rsidP="003E432F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NR5GC_RRCSteps_NRDC.ttcn</w:t>
            </w:r>
          </w:p>
        </w:tc>
      </w:tr>
      <w:tr w:rsidR="009E738B" w14:paraId="5B0221F7" w14:textId="77777777" w:rsidTr="003E4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C3AE" w14:textId="77777777" w:rsidR="009E738B" w:rsidRPr="00EE1104" w:rsidRDefault="009E738B" w:rsidP="003E432F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D116" w14:textId="77777777" w:rsidR="009E738B" w:rsidRPr="00EE1104" w:rsidRDefault="009E738B" w:rsidP="003E432F">
            <w:pPr>
              <w:rPr>
                <w:rFonts w:ascii="Arial" w:hAnsi="Arial"/>
                <w:lang w:eastAsia="zh-CN"/>
              </w:rPr>
            </w:pPr>
          </w:p>
        </w:tc>
      </w:tr>
    </w:tbl>
    <w:p w14:paraId="7BDDECEC" w14:textId="77777777" w:rsidR="009E738B" w:rsidRDefault="009E738B" w:rsidP="009E738B">
      <w:pPr>
        <w:spacing w:after="0"/>
        <w:rPr>
          <w:rFonts w:ascii="Arial" w:hAnsi="Arial"/>
          <w:b/>
          <w:lang w:eastAsia="en-GB"/>
        </w:rPr>
      </w:pPr>
    </w:p>
    <w:p w14:paraId="0BD72508" w14:textId="77777777" w:rsidR="009E738B" w:rsidRDefault="009E738B" w:rsidP="009E73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E738B" w14:paraId="04FC1227" w14:textId="77777777" w:rsidTr="003E43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AD6C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f_NR_SendRRCReconfiguration_NRDC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</w:t>
            </w:r>
          </w:p>
          <w:p w14:paraId="619FD230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p_SCG_CellId,</w:t>
            </w:r>
          </w:p>
          <w:p w14:paraId="4B4F5FFE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template (omit)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p_RadioBearerConfig1 := omit,</w:t>
            </w:r>
          </w:p>
          <w:p w14:paraId="3F2263F9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template (omit) RRCReconfiguration_v1530_IEs p_V1530Ext := omit,</w:t>
            </w:r>
          </w:p>
          <w:p w14:paraId="256212FD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template (omit)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NG_NAS_MSG_RequestList_Type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p_NASMsg := omit,</w:t>
            </w:r>
          </w:p>
          <w:p w14:paraId="3E7F2AFC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template (value)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TimingInfo_Type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</w:t>
            </w:r>
          </w:p>
          <w:p w14:paraId="2FA0CC6E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NR_RadioBearerId_Type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p_SRB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:= tsc_NR_RbId_SRB1,</w:t>
            </w:r>
          </w:p>
          <w:p w14:paraId="46CF6B5B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ReconfigurationWithSyncAvailable_Type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p_WaitForRachPreamble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reconfigurationWithSync_CheckRACH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</w:t>
            </w:r>
          </w:p>
          <w:p w14:paraId="1E566245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p_PDUSessionModificationComplete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:= false</w:t>
            </w:r>
          </w:p>
          <w:p w14:paraId="7304AD3B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) runs on NR5GC_PTC</w:t>
            </w:r>
          </w:p>
          <w:p w14:paraId="1576AB2B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491587B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;</w:t>
            </w:r>
          </w:p>
          <w:p w14:paraId="56FC2193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:= f_Get_PDUSessionForDNNType(f_NR5GC_MobileInfo_GetSessionInfoList(),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Internet_DNN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);</w:t>
            </w:r>
          </w:p>
          <w:p w14:paraId="21A0FBC4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7E74F3E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//Reconfigure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to enable PRACH indication - UE performs a C-RNTI based Contention Based Random Access (CBRA) procedure on the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.</w:t>
            </w:r>
          </w:p>
          <w:p w14:paraId="3FD7CA7A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p_WaitForRachPreamble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reconfigurationWithSync_CheckRACH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 {  // @sic R5s210716 sic@</w:t>
            </w:r>
          </w:p>
          <w:p w14:paraId="547F72B3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f_NR_SS_SystemIndCtrlConfig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(enable));</w:t>
            </w:r>
          </w:p>
          <w:p w14:paraId="386028B3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C06358A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// Send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RRCReconfigurationmessage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to UE - Don't wait for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as it may come in parallel to the PRACH indication on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</w:p>
          <w:p w14:paraId="7540D927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p_SRB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p_RadioBearerConfig1, p_V1530Ext,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p_NASMsg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false);</w:t>
            </w:r>
          </w:p>
          <w:p w14:paraId="53D7AE32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44285EA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p_WaitForRachPreamble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reconfigurationWithSync_CheckRACH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 { // @sic R5s210716 sic@</w:t>
            </w:r>
          </w:p>
          <w:p w14:paraId="57181C00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p_PDUSessionModificationComplete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 { // @sic R5-215678 sic@</w:t>
            </w:r>
          </w:p>
          <w:p w14:paraId="52F71C77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interleave {</w:t>
            </w:r>
          </w:p>
          <w:p w14:paraId="6D0BF3B8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//@sic R5-206300 sic@</w:t>
            </w:r>
          </w:p>
          <w:p w14:paraId="7E91C8A9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[]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car_NR_SRB_RrcPdu_IND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tsc_NR_RbId_SRB1, cr_38508_RRCReconfigurationComplete(cr_RRCReconfigurationComplete_v1530(-, cr_RRCReconfigurationComplete_v1560(?))))) {}</w:t>
            </w:r>
          </w:p>
          <w:p w14:paraId="39CBEE1C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lastRenderedPageBreak/>
              <w:t xml:space="preserve">          []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tsc_NR_RbId_SRB2,     //Anritsu TTCN CR R5s211341</w:t>
            </w:r>
          </w:p>
          <w:p w14:paraId="5F7A859B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     cr_NG_NAS_IndWithPiggybacking((tsc_SHT_IntegrityProtected_Ciphered,tsc_SHT_IntegrityProtected)))) -&gt; value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{}</w:t>
            </w:r>
          </w:p>
          <w:p w14:paraId="7A64788D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[]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car_NR_PRACH_Preamble_IND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cr_TimingInfo_Any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?)) {}</w:t>
            </w:r>
          </w:p>
          <w:p w14:paraId="7B71B2FA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53EC2777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} else { // No NAS message expected @sic R5-215678 sic@</w:t>
            </w:r>
          </w:p>
          <w:p w14:paraId="25B2E9CE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interleave {</w:t>
            </w:r>
          </w:p>
          <w:p w14:paraId="5BC05B0D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//@sic R5-206300 sic@</w:t>
            </w:r>
          </w:p>
          <w:p w14:paraId="7D71EC0B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[]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car_NR_SRB_RrcPdu_IND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tsc_NR_RbId_SRB1, cr_38508_RRCReconfigurationComplete(cr_RRCReconfigurationComplete_v1530(-, cr_RRCReconfigurationComplete_v1560(?))))) {}</w:t>
            </w:r>
          </w:p>
          <w:p w14:paraId="16795889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[]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car_NR_PRACH_Preamble_IND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cr_TimingInfo_Any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?)) {}</w:t>
            </w:r>
          </w:p>
          <w:p w14:paraId="48464108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A39B1C3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2656839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f_NR_SS_SystemIndCtrlConfig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(disable));</w:t>
            </w:r>
          </w:p>
          <w:p w14:paraId="275C1924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} else { // no RACH check, so just wait for RRC message @sic R5s210716 sic@</w:t>
            </w:r>
          </w:p>
          <w:p w14:paraId="133D4A08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//@sic R5-216300 sic@</w:t>
            </w:r>
          </w:p>
          <w:p w14:paraId="314DC11D" w14:textId="2F313D83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181191">
              <w:rPr>
                <w:rFonts w:ascii="Courier New" w:hAnsi="Courier New" w:cs="Courier New"/>
                <w:highlight w:val="yellow"/>
                <w:lang w:eastAsia="de-DE"/>
              </w:rPr>
              <w:t>SRB.receive</w:t>
            </w:r>
            <w:proofErr w:type="spellEnd"/>
            <w:r w:rsidRPr="00181191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highlight w:val="yellow"/>
                <w:lang w:eastAsia="de-DE"/>
              </w:rPr>
              <w:t>car_NR_SRB_RrcPdu_IND</w:t>
            </w:r>
            <w:proofErr w:type="spellEnd"/>
            <w:r w:rsidRPr="00181191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highlight w:val="yello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highlight w:val="yellow"/>
                <w:lang w:eastAsia="de-DE"/>
              </w:rPr>
              <w:t>, tsc_NR_RbId_SRB1, cr_38508_RRCReconfigurationComplete(cr_RRCReconfigurationComplete_v1530(-, cr_RRCReconfigurationComplete_v1560(?)))));</w:t>
            </w:r>
          </w:p>
          <w:p w14:paraId="0EF655D2" w14:textId="187AC770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1B471C6D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21A51D9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6C2B9EA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p_PDUSessionModificationComplete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 { // @sic R5s210716 sic@</w:t>
            </w:r>
          </w:p>
          <w:p w14:paraId="476315CE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if (not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f_Check_NG_PDUSessionModificationComplete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v_GSM_MobilityInfo.SessionId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)) {</w:t>
            </w:r>
          </w:p>
          <w:p w14:paraId="3F486AD5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(__FILE__, __LINE__, "PDU Session Modification Complete failed");</w:t>
            </w:r>
          </w:p>
          <w:p w14:paraId="583755E7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DE767AB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4AFBD40" w14:textId="1180E26A" w:rsidR="00FA7074" w:rsidRPr="0093780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  <w:tr w:rsidR="009E738B" w14:paraId="20092B86" w14:textId="77777777" w:rsidTr="003E43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03BC" w14:textId="77777777" w:rsidR="009E738B" w:rsidRPr="005859C7" w:rsidRDefault="009E738B" w:rsidP="003E43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1AD7808F" w14:textId="77777777" w:rsidR="009E738B" w:rsidRDefault="009E738B" w:rsidP="009E738B">
      <w:pPr>
        <w:spacing w:after="0"/>
        <w:rPr>
          <w:rFonts w:ascii="Arial" w:hAnsi="Arial"/>
          <w:b/>
          <w:lang w:eastAsia="en-GB"/>
        </w:rPr>
      </w:pPr>
    </w:p>
    <w:p w14:paraId="586BAF5C" w14:textId="77777777" w:rsidR="009E738B" w:rsidRDefault="009E738B" w:rsidP="009E73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E738B" w14:paraId="6EA21474" w14:textId="77777777" w:rsidTr="003E43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09F2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f_NR_SendRRCReconfiguration_NRDC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</w:t>
            </w:r>
          </w:p>
          <w:p w14:paraId="216B6574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p_SCG_CellId,</w:t>
            </w:r>
          </w:p>
          <w:p w14:paraId="301FD321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template (omit)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p_RadioBearerConfig1 := omit,</w:t>
            </w:r>
          </w:p>
          <w:p w14:paraId="4FF37779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template (omit) RRCReconfiguration_v1530_IEs p_V1530Ext := omit,</w:t>
            </w:r>
          </w:p>
          <w:p w14:paraId="4A3B38AB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template (omit)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NG_NAS_MSG_RequestList_Type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p_NASMsg := omit,</w:t>
            </w:r>
          </w:p>
          <w:p w14:paraId="5CF9DE8C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template (value)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TimingInfo_Type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</w:t>
            </w:r>
          </w:p>
          <w:p w14:paraId="78DB864F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NR_RadioBearerId_Type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p_SRB := tsc_NR_RbId_SRB1,</w:t>
            </w:r>
          </w:p>
          <w:p w14:paraId="18BC82A8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ReconfigurationWithSyncAvailable_Type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p_WaitForRachPreamble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reconfigurationWithSync_CheckRACH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</w:t>
            </w:r>
          </w:p>
          <w:p w14:paraId="12ED278C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p_PDUSessionModificationComplete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:= false</w:t>
            </w:r>
          </w:p>
          <w:p w14:paraId="2F12E866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) runs on NR5GC_PTC</w:t>
            </w:r>
          </w:p>
          <w:p w14:paraId="036A4FEC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088D36C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;</w:t>
            </w:r>
          </w:p>
          <w:p w14:paraId="3C23A309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lastRenderedPageBreak/>
              <w:t xml:space="preserve">    var template (omit)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:= f_Get_PDUSessionForDNNType(f_NR5GC_MobileInfo_GetSessionInfoList(),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Internet_DNN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);</w:t>
            </w:r>
          </w:p>
          <w:p w14:paraId="3E327114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028D9D1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//Reconfigure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to enable PRACH indication - UE performs a C-RNTI based Contention Based Random Access (CBRA) procedure on the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.</w:t>
            </w:r>
          </w:p>
          <w:p w14:paraId="2A3900B1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p_WaitForRachPreamble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reconfigurationWithSync_CheckRACH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 {  // @sic R5s210716 sic@</w:t>
            </w:r>
          </w:p>
          <w:p w14:paraId="67DC5101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f_NR_SS_SystemIndCtrlConfig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(enable));</w:t>
            </w:r>
          </w:p>
          <w:p w14:paraId="0A1C70E1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0230F3B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// Send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RRCReconfigurationmessage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to UE - Don't wait for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as it may come in parallel to the PRACH indication on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</w:p>
          <w:p w14:paraId="5C0BF358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p_SRB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p_RadioBearerConfig1, p_V1530Ext,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p_NASMsg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false);</w:t>
            </w:r>
          </w:p>
          <w:p w14:paraId="5183578D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6C2A99E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p_WaitForRachPreamble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reconfigurationWithSync_CheckRACH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 { // @sic R5s210716 sic@</w:t>
            </w:r>
          </w:p>
          <w:p w14:paraId="64F1F3BA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p_PDUSessionModificationComplete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 { // @sic R5-215678 sic@</w:t>
            </w:r>
          </w:p>
          <w:p w14:paraId="312024E7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interleave {</w:t>
            </w:r>
          </w:p>
          <w:p w14:paraId="39346ED6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//@sic R5-206300 sic@</w:t>
            </w:r>
          </w:p>
          <w:p w14:paraId="2B8CD512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[]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car_NR_SRB_RrcPdu_IND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tsc_NR_RbId_SRB1, cr_38508_RRCReconfigurationComplete(cr_RRCReconfigurationComplete_v1530(-, cr_RRCReconfigurationComplete_v1560(?))))) {}</w:t>
            </w:r>
          </w:p>
          <w:p w14:paraId="54D6D866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[]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tsc_NR_RbId_SRB2,     //Anritsu TTCN CR R5s211341</w:t>
            </w:r>
          </w:p>
          <w:p w14:paraId="5138981F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                                        cr_NG_NAS_IndWithPiggybacking((tsc_SHT_IntegrityProtected_Ciphered,tsc_SHT_IntegrityProtected)))) -&gt; value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{}</w:t>
            </w:r>
          </w:p>
          <w:p w14:paraId="0330B9A7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[]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car_NR_PRACH_Preamble_IND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cr_TimingInfo_Any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?)) {}</w:t>
            </w:r>
          </w:p>
          <w:p w14:paraId="7F4EEDB7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12029293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} else { // No NAS message expected @sic R5-215678 sic@</w:t>
            </w:r>
          </w:p>
          <w:p w14:paraId="07BDDD02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interleave {</w:t>
            </w:r>
          </w:p>
          <w:p w14:paraId="19D453C5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//@sic R5-206300 sic@</w:t>
            </w:r>
          </w:p>
          <w:p w14:paraId="019E6F55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[]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car_NR_SRB_RrcPdu_IND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tsc_NR_RbId_SRB1, cr_38508_RRCReconfigurationComplete(cr_RRCReconfigurationComplete_v1530(-, cr_RRCReconfigurationComplete_v1560(?))))) {}</w:t>
            </w:r>
          </w:p>
          <w:p w14:paraId="3621BD49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  []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car_NR_PRACH_Preamble_IND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cr_TimingInfo_Any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, ?)) {}</w:t>
            </w:r>
          </w:p>
          <w:p w14:paraId="47677635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672EA8A4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408902C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f_NR_SS_SystemIndCtrlConfig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cds_NR_SystemIndCtrl_RachPreamble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(disable));</w:t>
            </w:r>
          </w:p>
          <w:p w14:paraId="578F8D5F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} else { // no RACH check, so just wait for RRC message @sic R5s210716 sic@</w:t>
            </w:r>
          </w:p>
          <w:p w14:paraId="392F67DA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//@sic R5-216300 sic@</w:t>
            </w:r>
          </w:p>
          <w:p w14:paraId="6AAFF713" w14:textId="43ED64C5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7BA68EC8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181191">
              <w:rPr>
                <w:rFonts w:ascii="Courier New" w:hAnsi="Courier New" w:cs="Courier New"/>
                <w:highlight w:val="yellow"/>
                <w:lang w:eastAsia="de-DE"/>
              </w:rPr>
              <w:t>SRB.receive</w:t>
            </w:r>
            <w:proofErr w:type="spellEnd"/>
            <w:r w:rsidRPr="00181191">
              <w:rPr>
                <w:rFonts w:ascii="Courier New" w:hAnsi="Courier New" w:cs="Courier New"/>
                <w:highlight w:val="yellow"/>
                <w:lang w:eastAsia="de-DE"/>
              </w:rPr>
              <w:t>(car_NR_SRB1_RrcPdu_IND(nr_Cell1, cr_38508_RRCReconfigurationComplete));</w:t>
            </w:r>
          </w:p>
          <w:p w14:paraId="3FC08AAA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89466E9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03CD99A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p_PDUSessionModificationComplete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 { // @sic R5s210716 sic@</w:t>
            </w:r>
          </w:p>
          <w:p w14:paraId="4974C46F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if (not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f_Check_NG_PDUSessionModificationComplete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v_GSM_MobilityInfo.SessionId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)) {</w:t>
            </w:r>
          </w:p>
          <w:p w14:paraId="1FA0A7D9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181191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181191">
              <w:rPr>
                <w:rFonts w:ascii="Courier New" w:hAnsi="Courier New" w:cs="Courier New"/>
                <w:lang w:eastAsia="de-DE"/>
              </w:rPr>
              <w:t>(__FILE__, __LINE__, "PDU Session Modification Complete failed");</w:t>
            </w:r>
          </w:p>
          <w:p w14:paraId="7153FB48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DDBF5FD" w14:textId="77777777" w:rsidR="00181191" w:rsidRPr="00181191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E1E61FD" w14:textId="3A78B610" w:rsidR="009E738B" w:rsidRPr="00CA4CF2" w:rsidRDefault="00181191" w:rsidP="0018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18119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37CDF400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C4823" w14:textId="77777777" w:rsidR="0029065F" w:rsidRDefault="0029065F">
      <w:r>
        <w:separator/>
      </w:r>
    </w:p>
  </w:endnote>
  <w:endnote w:type="continuationSeparator" w:id="0">
    <w:p w14:paraId="719C9CAD" w14:textId="77777777" w:rsidR="0029065F" w:rsidRDefault="00290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0CFD2" w14:textId="77777777" w:rsidR="0029065F" w:rsidRDefault="0029065F">
      <w:r>
        <w:separator/>
      </w:r>
    </w:p>
  </w:footnote>
  <w:footnote w:type="continuationSeparator" w:id="0">
    <w:p w14:paraId="100F0C54" w14:textId="77777777" w:rsidR="0029065F" w:rsidRDefault="00290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85D7980"/>
    <w:multiLevelType w:val="hybridMultilevel"/>
    <w:tmpl w:val="2BDE3F90"/>
    <w:lvl w:ilvl="0" w:tplc="E49A8BAC">
      <w:start w:val="1"/>
      <w:numFmt w:val="decimal"/>
      <w:lvlText w:val="(%1)"/>
      <w:lvlJc w:val="left"/>
      <w:pPr>
        <w:ind w:left="4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92C042C"/>
    <w:multiLevelType w:val="hybridMultilevel"/>
    <w:tmpl w:val="E37493C4"/>
    <w:lvl w:ilvl="0" w:tplc="5EA209F4">
      <w:start w:val="1"/>
      <w:numFmt w:val="decimal"/>
      <w:lvlText w:val="(%1)"/>
      <w:lvlJc w:val="left"/>
      <w:pPr>
        <w:ind w:left="4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E6F1203"/>
    <w:multiLevelType w:val="hybridMultilevel"/>
    <w:tmpl w:val="6046DFFA"/>
    <w:lvl w:ilvl="0" w:tplc="1514DEA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EA65D2F"/>
    <w:multiLevelType w:val="hybridMultilevel"/>
    <w:tmpl w:val="7AC674EA"/>
    <w:lvl w:ilvl="0" w:tplc="D7E877B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04B3"/>
    <w:rsid w:val="000C6598"/>
    <w:rsid w:val="000D44B3"/>
    <w:rsid w:val="0011601F"/>
    <w:rsid w:val="00134C93"/>
    <w:rsid w:val="00145D43"/>
    <w:rsid w:val="00156413"/>
    <w:rsid w:val="00181191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9065F"/>
    <w:rsid w:val="00296321"/>
    <w:rsid w:val="002B5741"/>
    <w:rsid w:val="002D362B"/>
    <w:rsid w:val="002E472E"/>
    <w:rsid w:val="002F3E79"/>
    <w:rsid w:val="00305409"/>
    <w:rsid w:val="00312075"/>
    <w:rsid w:val="00317F09"/>
    <w:rsid w:val="003229EE"/>
    <w:rsid w:val="00344D50"/>
    <w:rsid w:val="003609EF"/>
    <w:rsid w:val="0036231A"/>
    <w:rsid w:val="00374DD4"/>
    <w:rsid w:val="003A22C0"/>
    <w:rsid w:val="003A3CA7"/>
    <w:rsid w:val="003A4EF9"/>
    <w:rsid w:val="003E1A36"/>
    <w:rsid w:val="003E6E1E"/>
    <w:rsid w:val="003F6E07"/>
    <w:rsid w:val="00410371"/>
    <w:rsid w:val="00423A59"/>
    <w:rsid w:val="004242F1"/>
    <w:rsid w:val="004576E9"/>
    <w:rsid w:val="004838CE"/>
    <w:rsid w:val="004B75B7"/>
    <w:rsid w:val="004E518C"/>
    <w:rsid w:val="0051580D"/>
    <w:rsid w:val="005205CA"/>
    <w:rsid w:val="00547111"/>
    <w:rsid w:val="00584DA9"/>
    <w:rsid w:val="005859C7"/>
    <w:rsid w:val="005900D5"/>
    <w:rsid w:val="00592D74"/>
    <w:rsid w:val="005939CC"/>
    <w:rsid w:val="005E2C44"/>
    <w:rsid w:val="005F33B6"/>
    <w:rsid w:val="0061215D"/>
    <w:rsid w:val="006204A4"/>
    <w:rsid w:val="00621188"/>
    <w:rsid w:val="006257ED"/>
    <w:rsid w:val="00665C47"/>
    <w:rsid w:val="00676581"/>
    <w:rsid w:val="00695808"/>
    <w:rsid w:val="006A5557"/>
    <w:rsid w:val="006B3C17"/>
    <w:rsid w:val="006B46FB"/>
    <w:rsid w:val="006D036A"/>
    <w:rsid w:val="006E21FB"/>
    <w:rsid w:val="007255FD"/>
    <w:rsid w:val="0076077C"/>
    <w:rsid w:val="00780A62"/>
    <w:rsid w:val="00792342"/>
    <w:rsid w:val="007977A8"/>
    <w:rsid w:val="007A6714"/>
    <w:rsid w:val="007B512A"/>
    <w:rsid w:val="007C2097"/>
    <w:rsid w:val="007D6A07"/>
    <w:rsid w:val="007E47FC"/>
    <w:rsid w:val="007F7259"/>
    <w:rsid w:val="008040A8"/>
    <w:rsid w:val="00811DDA"/>
    <w:rsid w:val="008279FA"/>
    <w:rsid w:val="008535B7"/>
    <w:rsid w:val="008626E7"/>
    <w:rsid w:val="00870EE7"/>
    <w:rsid w:val="008863B9"/>
    <w:rsid w:val="00891C5D"/>
    <w:rsid w:val="0089659C"/>
    <w:rsid w:val="00897A26"/>
    <w:rsid w:val="008A45A6"/>
    <w:rsid w:val="008C3555"/>
    <w:rsid w:val="008F3789"/>
    <w:rsid w:val="008F686C"/>
    <w:rsid w:val="009148DE"/>
    <w:rsid w:val="00937801"/>
    <w:rsid w:val="00937A5E"/>
    <w:rsid w:val="00941E30"/>
    <w:rsid w:val="00945238"/>
    <w:rsid w:val="009746C8"/>
    <w:rsid w:val="009777D9"/>
    <w:rsid w:val="00991B88"/>
    <w:rsid w:val="009A5753"/>
    <w:rsid w:val="009A579D"/>
    <w:rsid w:val="009B0C3B"/>
    <w:rsid w:val="009B0D88"/>
    <w:rsid w:val="009C3ADF"/>
    <w:rsid w:val="009E3297"/>
    <w:rsid w:val="009E3609"/>
    <w:rsid w:val="009E738B"/>
    <w:rsid w:val="009F734F"/>
    <w:rsid w:val="00A1055C"/>
    <w:rsid w:val="00A246B6"/>
    <w:rsid w:val="00A33331"/>
    <w:rsid w:val="00A47E70"/>
    <w:rsid w:val="00A50CF0"/>
    <w:rsid w:val="00A7671C"/>
    <w:rsid w:val="00AA2CBC"/>
    <w:rsid w:val="00AC5820"/>
    <w:rsid w:val="00AD1CD8"/>
    <w:rsid w:val="00AD3E21"/>
    <w:rsid w:val="00B258BB"/>
    <w:rsid w:val="00B25D50"/>
    <w:rsid w:val="00B44DD5"/>
    <w:rsid w:val="00B67B97"/>
    <w:rsid w:val="00B72442"/>
    <w:rsid w:val="00B968C8"/>
    <w:rsid w:val="00BA0A75"/>
    <w:rsid w:val="00BA3EC5"/>
    <w:rsid w:val="00BA51D9"/>
    <w:rsid w:val="00BB5DFC"/>
    <w:rsid w:val="00BD279D"/>
    <w:rsid w:val="00BD5226"/>
    <w:rsid w:val="00BD6BB8"/>
    <w:rsid w:val="00C350C5"/>
    <w:rsid w:val="00C462F9"/>
    <w:rsid w:val="00C470B9"/>
    <w:rsid w:val="00C50DC2"/>
    <w:rsid w:val="00C66BA2"/>
    <w:rsid w:val="00C74064"/>
    <w:rsid w:val="00C95985"/>
    <w:rsid w:val="00CA0AB3"/>
    <w:rsid w:val="00CA632D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6520"/>
    <w:rsid w:val="00D765CF"/>
    <w:rsid w:val="00D87870"/>
    <w:rsid w:val="00DA5F2B"/>
    <w:rsid w:val="00DE34CF"/>
    <w:rsid w:val="00DE7626"/>
    <w:rsid w:val="00E1190D"/>
    <w:rsid w:val="00E13F3D"/>
    <w:rsid w:val="00E252E0"/>
    <w:rsid w:val="00E259B2"/>
    <w:rsid w:val="00E34898"/>
    <w:rsid w:val="00E5065C"/>
    <w:rsid w:val="00E8004F"/>
    <w:rsid w:val="00EA388B"/>
    <w:rsid w:val="00EB09B7"/>
    <w:rsid w:val="00EE7D7C"/>
    <w:rsid w:val="00F25D98"/>
    <w:rsid w:val="00F300FB"/>
    <w:rsid w:val="00F33028"/>
    <w:rsid w:val="00F47884"/>
    <w:rsid w:val="00F73643"/>
    <w:rsid w:val="00F81312"/>
    <w:rsid w:val="00FA7074"/>
    <w:rsid w:val="00FB6386"/>
    <w:rsid w:val="00FC77FA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607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1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6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7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8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7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04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3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0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5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9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4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9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4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8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2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9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8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9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2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3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6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4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1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1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6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3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4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1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5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2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1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1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0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1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9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4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2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6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5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3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2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3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2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1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38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0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6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7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6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49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9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87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8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42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8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1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2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2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0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6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4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4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6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1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4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6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8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4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9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0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26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4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55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0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6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4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43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2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16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9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3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5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2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7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03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5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0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1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3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6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9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7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8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1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4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0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6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2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13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96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7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5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44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9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1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9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7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5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3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2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3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2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7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9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5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6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2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1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1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9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2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6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3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7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1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7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7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05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0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3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33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7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8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7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7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1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6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1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0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8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5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6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0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35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9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3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8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7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0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8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6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1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5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4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5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8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1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8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47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4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2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5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9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4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6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2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62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5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4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8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3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0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5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9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1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5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6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4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5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5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9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3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9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3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25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8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30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7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1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0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4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4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9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86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99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2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70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9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26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8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4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8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0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0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9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7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3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8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7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9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8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5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7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8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8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8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1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3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4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3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4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75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57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8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3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5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5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4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1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8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9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2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9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3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7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03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3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43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8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0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8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9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5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2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6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80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4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7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9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7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6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0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8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5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1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71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2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1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06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1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2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4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3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5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7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7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4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8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2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5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8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7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6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32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0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0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7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27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0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8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9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97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9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0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9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1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4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7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7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5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1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5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1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9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6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7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8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6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4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8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2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1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2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4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8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34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85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11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9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23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7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7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6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3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86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73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67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6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6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0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33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4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3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2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0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8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5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43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5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5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1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5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8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2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0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7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6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5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7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6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2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2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93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1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2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5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4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9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3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4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5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1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5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8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65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96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2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7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5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59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1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7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25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1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6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4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8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1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7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12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40CFC6A0500B4290FA151D846D0A43" ma:contentTypeVersion="13" ma:contentTypeDescription="Create a new document." ma:contentTypeScope="" ma:versionID="dd8c2eb2600cfbeceffc7139f3920ef7">
  <xsd:schema xmlns:xsd="http://www.w3.org/2001/XMLSchema" xmlns:xs="http://www.w3.org/2001/XMLSchema" xmlns:p="http://schemas.microsoft.com/office/2006/metadata/properties" xmlns:ns3="a1879030-4b96-4f71-a32c-368217247b75" xmlns:ns4="ffc337ce-d503-4eeb-92b6-cd85dbe39dbf" targetNamespace="http://schemas.microsoft.com/office/2006/metadata/properties" ma:root="true" ma:fieldsID="1797e17c34b2e9e0dcaa9502b98f4fe2" ns3:_="" ns4:_="">
    <xsd:import namespace="a1879030-4b96-4f71-a32c-368217247b75"/>
    <xsd:import namespace="ffc337ce-d503-4eeb-92b6-cd85dbe39db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79030-4b96-4f71-a32c-368217247b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337ce-d503-4eeb-92b6-cd85dbe39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D7BD3-850A-4C21-B7F0-B7C44103F6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227A35-DDCB-41D1-B671-CDBFEC1C39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7D704-93A5-427F-8AAA-1AEE48C113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AD0ED3-FA3C-4A0D-BA26-0EAB39948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79030-4b96-4f71-a32c-368217247b75"/>
    <ds:schemaRef ds:uri="ffc337ce-d503-4eeb-92b6-cd85dbe39d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12</Pages>
  <Words>3581</Words>
  <Characters>20415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23949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1900-01-01T08:00:00Z</cp:lastPrinted>
  <dcterms:created xsi:type="dcterms:W3CDTF">2021-10-08T17:52:00Z</dcterms:created>
  <dcterms:modified xsi:type="dcterms:W3CDTF">2021-10-11T10:55:00Z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0x0101008940CFC6A0500B4290FA151D846D0A43</vt:lpwstr>
  </property>
</Properties>
</file>