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5BFED" w14:textId="551C42D2" w:rsidR="00513D54" w:rsidRDefault="00513D54" w:rsidP="00513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C61">
        <w:fldChar w:fldCharType="begin"/>
      </w:r>
      <w:r w:rsidR="00332C61">
        <w:instrText xml:space="preserve"> DOCPROPERTY  TSG/WGRef  \* MERGEFORMAT </w:instrText>
      </w:r>
      <w:r w:rsidR="00332C61">
        <w:fldChar w:fldCharType="separate"/>
      </w:r>
      <w:r>
        <w:rPr>
          <w:b/>
          <w:noProof/>
          <w:sz w:val="24"/>
        </w:rPr>
        <w:t>RAN5</w:t>
      </w:r>
      <w:r w:rsidR="00332C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32C61">
        <w:fldChar w:fldCharType="begin"/>
      </w:r>
      <w:r w:rsidR="00332C61">
        <w:instrText xml:space="preserve"> DOCPROPERTY  MtgSeq  \* MERGEFORMAT </w:instrText>
      </w:r>
      <w:r w:rsidR="00332C61">
        <w:fldChar w:fldCharType="separate"/>
      </w:r>
      <w:r w:rsidRPr="00EB09B7">
        <w:rPr>
          <w:b/>
          <w:noProof/>
          <w:sz w:val="24"/>
        </w:rPr>
        <w:t>2021</w:t>
      </w:r>
      <w:r w:rsidR="00332C61">
        <w:rPr>
          <w:b/>
          <w:noProof/>
          <w:sz w:val="24"/>
        </w:rPr>
        <w:fldChar w:fldCharType="end"/>
      </w:r>
      <w:r w:rsidR="00332C61">
        <w:fldChar w:fldCharType="begin"/>
      </w:r>
      <w:r w:rsidR="00332C61">
        <w:instrText xml:space="preserve"> DOCPROPERTY  MtgTitle  \* MERGEFORMAT </w:instrText>
      </w:r>
      <w:r w:rsidR="00332C61">
        <w:fldChar w:fldCharType="separate"/>
      </w:r>
      <w:r>
        <w:rPr>
          <w:b/>
          <w:noProof/>
          <w:sz w:val="24"/>
        </w:rPr>
        <w:t>-TTCN email</w:t>
      </w:r>
      <w:r w:rsidR="00332C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2C61">
        <w:fldChar w:fldCharType="begin"/>
      </w:r>
      <w:r w:rsidR="00332C61">
        <w:instrText xml:space="preserve"> DOCPROPERTY  Tdoc#  \* MERGEFORMAT </w:instrText>
      </w:r>
      <w:r w:rsidR="00332C61">
        <w:fldChar w:fldCharType="separate"/>
      </w:r>
      <w:r w:rsidRPr="00E13F3D">
        <w:rPr>
          <w:b/>
          <w:i/>
          <w:noProof/>
          <w:sz w:val="28"/>
        </w:rPr>
        <w:t>R5s211</w:t>
      </w:r>
      <w:r w:rsidR="00332C61">
        <w:rPr>
          <w:b/>
          <w:i/>
          <w:noProof/>
          <w:sz w:val="28"/>
        </w:rPr>
        <w:t>461</w:t>
      </w:r>
      <w:r w:rsidR="00332C61">
        <w:rPr>
          <w:b/>
          <w:i/>
          <w:noProof/>
          <w:sz w:val="28"/>
        </w:rPr>
        <w:fldChar w:fldCharType="end"/>
      </w:r>
    </w:p>
    <w:p w14:paraId="70E0CE7F" w14:textId="77777777" w:rsidR="00513D54" w:rsidRDefault="00332C61" w:rsidP="00513D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3D5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13D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513D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3D54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13D5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3D54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3D54" w14:paraId="014DE3BD" w14:textId="77777777" w:rsidTr="00513D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EDCE9" w14:textId="77777777" w:rsidR="00513D54" w:rsidRDefault="00513D54" w:rsidP="00513D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3D54" w14:paraId="73C97751" w14:textId="77777777" w:rsidTr="00513D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67E56" w14:textId="77777777" w:rsidR="00513D54" w:rsidRDefault="00513D54" w:rsidP="00513D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3D54" w14:paraId="1B0844CB" w14:textId="77777777" w:rsidTr="00513D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34E1C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71586D3A" w14:textId="77777777" w:rsidTr="00513D54">
        <w:tc>
          <w:tcPr>
            <w:tcW w:w="142" w:type="dxa"/>
            <w:tcBorders>
              <w:left w:val="single" w:sz="4" w:space="0" w:color="auto"/>
            </w:tcBorders>
          </w:tcPr>
          <w:p w14:paraId="2743D133" w14:textId="77777777" w:rsidR="00513D54" w:rsidRDefault="00513D54" w:rsidP="00513D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D66DE" w14:textId="77777777" w:rsidR="00513D54" w:rsidRPr="00410371" w:rsidRDefault="00332C61" w:rsidP="00513D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3D54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204E94" w14:textId="77777777" w:rsidR="00513D54" w:rsidRDefault="00513D54" w:rsidP="00513D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36E65" w14:textId="77777777" w:rsidR="00513D54" w:rsidRPr="00410371" w:rsidRDefault="00332C61" w:rsidP="00513D5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3D54" w:rsidRPr="00410371">
              <w:rPr>
                <w:b/>
                <w:noProof/>
                <w:sz w:val="28"/>
              </w:rPr>
              <w:t>2000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5EB803" w14:textId="77777777" w:rsidR="00513D54" w:rsidRDefault="00513D54" w:rsidP="00513D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62215" w14:textId="7DB70ED8" w:rsidR="00513D54" w:rsidRPr="00410371" w:rsidRDefault="00332C61" w:rsidP="00513D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1166C0D" w14:textId="77777777" w:rsidR="00513D54" w:rsidRDefault="00513D54" w:rsidP="00513D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3C0231" w14:textId="06BBEF29" w:rsidR="00513D54" w:rsidRPr="00410371" w:rsidRDefault="00332C61" w:rsidP="0051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3D54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7.0</w:t>
            </w:r>
            <w:r w:rsidR="00513D5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CF8F9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</w:tc>
      </w:tr>
      <w:tr w:rsidR="00513D54" w14:paraId="4361B9F9" w14:textId="77777777" w:rsidTr="00513D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3452D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</w:tc>
      </w:tr>
      <w:tr w:rsidR="00513D54" w14:paraId="7FD77B11" w14:textId="77777777" w:rsidTr="00513D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284B25" w14:textId="77777777" w:rsidR="00513D54" w:rsidRPr="00F25D98" w:rsidRDefault="00513D54" w:rsidP="00513D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3D54" w14:paraId="78DE318A" w14:textId="77777777" w:rsidTr="00513D54">
        <w:tc>
          <w:tcPr>
            <w:tcW w:w="9641" w:type="dxa"/>
            <w:gridSpan w:val="9"/>
          </w:tcPr>
          <w:p w14:paraId="089936F6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1F617B" w14:textId="77777777" w:rsidR="00513D54" w:rsidRDefault="00513D54" w:rsidP="00513D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3D54" w14:paraId="69B57BD1" w14:textId="77777777" w:rsidTr="00513D54">
        <w:tc>
          <w:tcPr>
            <w:tcW w:w="2835" w:type="dxa"/>
          </w:tcPr>
          <w:p w14:paraId="71EBB0AE" w14:textId="77777777" w:rsidR="00513D54" w:rsidRDefault="00513D54" w:rsidP="00513D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E5ECEE" w14:textId="77777777" w:rsidR="00513D54" w:rsidRDefault="00513D54" w:rsidP="00513D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BF720E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8745D9" w14:textId="77777777" w:rsidR="00513D54" w:rsidRDefault="00513D54" w:rsidP="00513D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8F699A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D315A1" w14:textId="77777777" w:rsidR="00513D54" w:rsidRDefault="00513D54" w:rsidP="00513D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F1B5C8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D76989" w14:textId="77777777" w:rsidR="00513D54" w:rsidRDefault="00513D54" w:rsidP="00513D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8893B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5BE387" w14:textId="77777777" w:rsidR="00513D54" w:rsidRDefault="00513D54" w:rsidP="00513D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3D54" w14:paraId="62E06A0C" w14:textId="77777777" w:rsidTr="00513D54">
        <w:tc>
          <w:tcPr>
            <w:tcW w:w="9640" w:type="dxa"/>
            <w:gridSpan w:val="11"/>
          </w:tcPr>
          <w:p w14:paraId="4A34B3BE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404E50B7" w14:textId="77777777" w:rsidTr="00513D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512906" w14:textId="77777777"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F9CC8" w14:textId="77777777"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testcases 7.1.3.2.x.</w:t>
              </w:r>
            </w:fldSimple>
          </w:p>
        </w:tc>
      </w:tr>
      <w:tr w:rsidR="00513D54" w14:paraId="4584F87D" w14:textId="77777777" w:rsidTr="00513D54">
        <w:tc>
          <w:tcPr>
            <w:tcW w:w="1843" w:type="dxa"/>
            <w:tcBorders>
              <w:left w:val="single" w:sz="4" w:space="0" w:color="auto"/>
            </w:tcBorders>
          </w:tcPr>
          <w:p w14:paraId="177B4ED5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BFD65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569B3A8E" w14:textId="77777777" w:rsidTr="00513D54">
        <w:tc>
          <w:tcPr>
            <w:tcW w:w="1843" w:type="dxa"/>
            <w:tcBorders>
              <w:left w:val="single" w:sz="4" w:space="0" w:color="auto"/>
            </w:tcBorders>
          </w:tcPr>
          <w:p w14:paraId="193DA35D" w14:textId="77777777"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D2FE" w14:textId="77777777" w:rsidR="00513D54" w:rsidRDefault="00332C61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13D54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13D54" w14:paraId="21BC437F" w14:textId="77777777" w:rsidTr="00513D54">
        <w:tc>
          <w:tcPr>
            <w:tcW w:w="1843" w:type="dxa"/>
            <w:tcBorders>
              <w:left w:val="single" w:sz="4" w:space="0" w:color="auto"/>
            </w:tcBorders>
          </w:tcPr>
          <w:p w14:paraId="1C22432A" w14:textId="77777777"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77531C" w14:textId="77777777"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32C61">
              <w:fldChar w:fldCharType="begin"/>
            </w:r>
            <w:r w:rsidR="00332C61">
              <w:instrText xml:space="preserve"> DOCPROPERTY  SourceIfTsg  \* MERGEFORMAT </w:instrText>
            </w:r>
            <w:r w:rsidR="00332C61">
              <w:fldChar w:fldCharType="separate"/>
            </w:r>
            <w:r w:rsidR="00332C61">
              <w:fldChar w:fldCharType="end"/>
            </w:r>
          </w:p>
        </w:tc>
      </w:tr>
      <w:tr w:rsidR="00513D54" w14:paraId="0BC27F45" w14:textId="77777777" w:rsidTr="00513D54">
        <w:tc>
          <w:tcPr>
            <w:tcW w:w="1843" w:type="dxa"/>
            <w:tcBorders>
              <w:left w:val="single" w:sz="4" w:space="0" w:color="auto"/>
            </w:tcBorders>
          </w:tcPr>
          <w:p w14:paraId="4E762F4F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1D12D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42D8279F" w14:textId="77777777" w:rsidTr="00513D54">
        <w:tc>
          <w:tcPr>
            <w:tcW w:w="1843" w:type="dxa"/>
            <w:tcBorders>
              <w:left w:val="single" w:sz="4" w:space="0" w:color="auto"/>
            </w:tcBorders>
          </w:tcPr>
          <w:p w14:paraId="3F993E54" w14:textId="77777777"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F8E232" w14:textId="77777777" w:rsidR="00513D54" w:rsidRDefault="00332C61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3D5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0A9586" w14:textId="77777777" w:rsidR="00513D54" w:rsidRDefault="00513D54" w:rsidP="00513D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6E4D0" w14:textId="77777777" w:rsidR="00513D54" w:rsidRDefault="00513D54" w:rsidP="00513D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4BCB3" w14:textId="77777777" w:rsidR="00513D54" w:rsidRDefault="00332C61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3D54">
              <w:rPr>
                <w:noProof/>
              </w:rPr>
              <w:t>2021-09-05</w:t>
            </w:r>
            <w:r>
              <w:rPr>
                <w:noProof/>
              </w:rPr>
              <w:fldChar w:fldCharType="end"/>
            </w:r>
          </w:p>
        </w:tc>
      </w:tr>
      <w:tr w:rsidR="00513D54" w14:paraId="3207F99F" w14:textId="77777777" w:rsidTr="00513D54">
        <w:tc>
          <w:tcPr>
            <w:tcW w:w="1843" w:type="dxa"/>
            <w:tcBorders>
              <w:left w:val="single" w:sz="4" w:space="0" w:color="auto"/>
            </w:tcBorders>
          </w:tcPr>
          <w:p w14:paraId="7974DDB1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69D4D3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67080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E6D424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65234C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5C26C28A" w14:textId="77777777" w:rsidTr="00513D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000886" w14:textId="77777777" w:rsidR="00513D54" w:rsidRDefault="00513D54" w:rsidP="00513D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53EC9F" w14:textId="77777777" w:rsidR="00513D54" w:rsidRDefault="00332C61" w:rsidP="00513D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13D5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977FD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CF1CA" w14:textId="77777777" w:rsidR="00513D54" w:rsidRDefault="00513D54" w:rsidP="00513D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8493CC" w14:textId="17360AFD" w:rsidR="00513D54" w:rsidRDefault="00332C61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3D54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13D54" w14:paraId="54E67775" w14:textId="77777777" w:rsidTr="00513D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020245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DFE9D" w14:textId="77777777" w:rsidR="00513D54" w:rsidRDefault="00513D54" w:rsidP="00513D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D95F0" w14:textId="77777777" w:rsidR="00513D54" w:rsidRDefault="00513D54" w:rsidP="00513D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2E0E46" w14:textId="77777777" w:rsidR="00513D54" w:rsidRPr="007C2097" w:rsidRDefault="00513D54" w:rsidP="00513D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3D54" w14:paraId="7EBB4B69" w14:textId="77777777" w:rsidTr="00513D54">
        <w:tc>
          <w:tcPr>
            <w:tcW w:w="1843" w:type="dxa"/>
          </w:tcPr>
          <w:p w14:paraId="2881B03A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526A0E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3A781F5F" w14:textId="77777777" w:rsidTr="00513D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49016A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82C87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1B611BF9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1) In the function : </w:t>
            </w:r>
            <w:r w:rsidRPr="00506826">
              <w:rPr>
                <w:noProof/>
              </w:rPr>
              <w:t>fl_EUTRA_PDCP_Integrity</w:t>
            </w:r>
            <w:r>
              <w:rPr>
                <w:noProof/>
              </w:rPr>
              <w:t xml:space="preserve">, preamble is called with </w:t>
            </w:r>
          </w:p>
          <w:p w14:paraId="777AECB4" w14:textId="77777777" w:rsidR="00513D54" w:rsidRDefault="00513D54" w:rsidP="00513D54">
            <w:pPr>
              <w:pStyle w:val="CRCoverPage"/>
              <w:spacing w:after="0"/>
            </w:pPr>
            <w:r w:rsidRPr="00506826">
              <w:rPr>
                <w:noProof/>
              </w:rPr>
              <w:t>TESTModeA_ON</w:t>
            </w:r>
            <w:r>
              <w:rPr>
                <w:noProof/>
              </w:rPr>
              <w:t xml:space="preserve"> , but as per the prose </w:t>
            </w:r>
            <w:r w:rsidRPr="004B4775">
              <w:t>For EN_DC</w:t>
            </w:r>
            <w:r>
              <w:t xml:space="preserve"> , preamble should be configured </w:t>
            </w:r>
            <w:r w:rsidRPr="004B4775">
              <w:t>without message condition UE TEST LOOP MODE A</w:t>
            </w:r>
          </w:p>
          <w:p w14:paraId="41D7C002" w14:textId="77777777" w:rsidR="00513D54" w:rsidRDefault="00513D54" w:rsidP="00513D54">
            <w:pPr>
              <w:pStyle w:val="CRCoverPage"/>
              <w:spacing w:after="0"/>
            </w:pPr>
          </w:p>
          <w:p w14:paraId="0CEDE811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2) In the function :  </w:t>
            </w:r>
            <w:r w:rsidRPr="00A95D0D">
              <w:rPr>
                <w:noProof/>
              </w:rPr>
              <w:t>f_NR_RRC_PSCellChange_SRB_NR_PDCP</w:t>
            </w:r>
            <w:r>
              <w:rPr>
                <w:noProof/>
              </w:rPr>
              <w:t xml:space="preserve"> , within the case ‘</w:t>
            </w:r>
            <w:r w:rsidRPr="00A95D0D">
              <w:rPr>
                <w:noProof/>
              </w:rPr>
              <w:t>NR_PDCP_SRB1_2_SRB3</w:t>
            </w:r>
            <w:r>
              <w:rPr>
                <w:noProof/>
              </w:rPr>
              <w:t xml:space="preserve">’ , SRB3 is configured with Sdap </w:t>
            </w:r>
          </w:p>
          <w:p w14:paraId="1DEC97C3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None , but as per 38.523-3 Sdap should be set to Omit in case of ENDC </w:t>
            </w:r>
          </w:p>
          <w:p w14:paraId="1886E78A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  <w:p w14:paraId="0A6D487E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3) In the function : </w:t>
            </w:r>
            <w:r w:rsidRPr="00A8348B">
              <w:rPr>
                <w:noProof/>
              </w:rPr>
              <w:t>f_EUTRA38_IntraLTE_HO_IntraPSCell_NR_PDCP</w:t>
            </w:r>
            <w:r>
              <w:rPr>
                <w:noProof/>
              </w:rPr>
              <w:t xml:space="preserve"> </w:t>
            </w:r>
          </w:p>
          <w:p w14:paraId="1D82B576" w14:textId="77777777" w:rsidR="00513D54" w:rsidRPr="002E008A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Default value of </w:t>
            </w:r>
            <w:r w:rsidRPr="00A8348B">
              <w:rPr>
                <w:noProof/>
              </w:rPr>
              <w:t xml:space="preserve">v_DrbConfigAtSS </w:t>
            </w:r>
            <w:r>
              <w:rPr>
                <w:noProof/>
              </w:rPr>
              <w:t>is assigned only with DRB1 , which will be released and reconfigured during the Intra Lte HO Procedure , but DRB8 which is 2</w:t>
            </w:r>
            <w:r w:rsidRPr="00A8348B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Pdn DRB at EUTRA PTC is not taken into the account. Hence within the case ‘</w:t>
            </w:r>
            <w:r w:rsidRPr="00A8348B">
              <w:rPr>
                <w:noProof/>
              </w:rPr>
              <w:t>NR_PDCP_SRB1_2_SRB3</w:t>
            </w:r>
            <w:r>
              <w:rPr>
                <w:noProof/>
              </w:rPr>
              <w:t>/</w:t>
            </w:r>
            <w:r>
              <w:t xml:space="preserve"> </w:t>
            </w:r>
            <w:r w:rsidRPr="00A8348B">
              <w:rPr>
                <w:noProof/>
              </w:rPr>
              <w:t>NR_PDCP_SRB1_2</w:t>
            </w:r>
            <w:r>
              <w:rPr>
                <w:noProof/>
              </w:rPr>
              <w:t xml:space="preserve">’ both Drb1 and Drb8 are considered </w:t>
            </w:r>
          </w:p>
        </w:tc>
      </w:tr>
      <w:tr w:rsidR="00513D54" w14:paraId="68DE1192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85F7F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458C3" w14:textId="77777777" w:rsidR="00513D54" w:rsidRPr="00CF39F2" w:rsidRDefault="00513D54" w:rsidP="00513D5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13D54" w14:paraId="36287B38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4FAFD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2D736F" w14:textId="77777777" w:rsidR="00513D54" w:rsidRDefault="00513D54" w:rsidP="00513D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05BE0">
              <w:rPr>
                <w:noProof/>
              </w:rPr>
              <w:t>f_EUTRA38_ENDC_Preamble</w:t>
            </w:r>
            <w:r>
              <w:rPr>
                <w:noProof/>
              </w:rPr>
              <w:t xml:space="preserve"> is called with ‘</w:t>
            </w:r>
            <w:r w:rsidRPr="00D05BE0">
              <w:rPr>
                <w:noProof/>
              </w:rPr>
              <w:t>TESTMode_OFF</w:t>
            </w:r>
            <w:r>
              <w:rPr>
                <w:noProof/>
              </w:rPr>
              <w:t xml:space="preserve">’ instead of </w:t>
            </w:r>
            <w:r w:rsidRPr="00D05BE0">
              <w:rPr>
                <w:noProof/>
              </w:rPr>
              <w:t>TESTModeA_ON</w:t>
            </w:r>
            <w:r>
              <w:rPr>
                <w:noProof/>
              </w:rPr>
              <w:t xml:space="preserve"> to be in align with Prose</w:t>
            </w:r>
          </w:p>
          <w:p w14:paraId="7FB233A6" w14:textId="77777777" w:rsidR="00513D54" w:rsidRDefault="00513D54" w:rsidP="00513D5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2746EB3" w14:textId="77777777" w:rsidR="00513D54" w:rsidRDefault="00513D54" w:rsidP="00513D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13099C">
              <w:rPr>
                <w:noProof/>
              </w:rPr>
              <w:t>f_NR_RRC_PSCellChange_SRB_NR_PDCP</w:t>
            </w:r>
            <w:r>
              <w:rPr>
                <w:noProof/>
              </w:rPr>
              <w:t xml:space="preserve"> , within the case ‘</w:t>
            </w:r>
            <w:r w:rsidRPr="004A39FF">
              <w:rPr>
                <w:noProof/>
              </w:rPr>
              <w:t>NR_PDCP_SRB1_2_SRB3</w:t>
            </w:r>
            <w:r>
              <w:rPr>
                <w:noProof/>
              </w:rPr>
              <w:t>’ , Sdap is set to Omit</w:t>
            </w:r>
          </w:p>
          <w:p w14:paraId="77C7AB8E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  <w:p w14:paraId="420D6165" w14:textId="77777777" w:rsidR="00513D54" w:rsidRDefault="00513D54" w:rsidP="00513D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, </w:t>
            </w:r>
            <w:r w:rsidRPr="00DD2D1D">
              <w:rPr>
                <w:noProof/>
              </w:rPr>
              <w:t>f_EUTRA38_IntraLTE_HO_IntraPSCell_NR_PDCP</w:t>
            </w:r>
            <w:r>
              <w:rPr>
                <w:noProof/>
              </w:rPr>
              <w:t xml:space="preserve"> within the case ‘</w:t>
            </w:r>
            <w:r w:rsidRPr="00DD2D1D">
              <w:rPr>
                <w:noProof/>
              </w:rPr>
              <w:t>NR_PDCP_SRB1_2_SRB3</w:t>
            </w:r>
            <w:r>
              <w:rPr>
                <w:noProof/>
              </w:rPr>
              <w:t>/</w:t>
            </w:r>
            <w:r>
              <w:t xml:space="preserve"> </w:t>
            </w:r>
            <w:r w:rsidRPr="00DD2D1D">
              <w:rPr>
                <w:noProof/>
              </w:rPr>
              <w:t>NR_PDCP_SRB1_2</w:t>
            </w:r>
            <w:r>
              <w:rPr>
                <w:noProof/>
              </w:rPr>
              <w:t xml:space="preserve"> ‘</w:t>
            </w:r>
          </w:p>
          <w:p w14:paraId="165E2E72" w14:textId="77777777" w:rsidR="00513D54" w:rsidRPr="006316B2" w:rsidRDefault="00513D54" w:rsidP="00513D5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Both DRB1 and DRB8 are filled for </w:t>
            </w:r>
            <w:r w:rsidRPr="00DD2D1D">
              <w:rPr>
                <w:noProof/>
              </w:rPr>
              <w:t>v_DrbConfigAtSS</w:t>
            </w:r>
            <w:r>
              <w:rPr>
                <w:noProof/>
              </w:rPr>
              <w:t xml:space="preserve"> , so that both these DRB entries will be released and reconfigured during Intra Lte HO procedure</w:t>
            </w:r>
          </w:p>
        </w:tc>
      </w:tr>
      <w:tr w:rsidR="00513D54" w14:paraId="2C6A7C1F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BE8D6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03D3F" w14:textId="77777777" w:rsidR="00513D54" w:rsidRPr="00CF39F2" w:rsidRDefault="00513D54" w:rsidP="00513D5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13D54" w14:paraId="6A5BE4F1" w14:textId="77777777" w:rsidTr="00513D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869C3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0FAC" w14:textId="77777777" w:rsidR="00513D54" w:rsidRPr="00CF39F2" w:rsidRDefault="00513D54" w:rsidP="00513D5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testcases</w:t>
            </w:r>
          </w:p>
        </w:tc>
      </w:tr>
      <w:tr w:rsidR="00513D54" w14:paraId="30F586B6" w14:textId="77777777" w:rsidTr="00513D54">
        <w:tc>
          <w:tcPr>
            <w:tcW w:w="2694" w:type="dxa"/>
            <w:gridSpan w:val="2"/>
          </w:tcPr>
          <w:p w14:paraId="626AD8E0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0EF5B9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7176BBBD" w14:textId="77777777" w:rsidTr="00513D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3DB90D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105C3" w14:textId="77777777"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7.1.3.2.1.ENDC, 7.1.3.2.2.ENDC, 7.1.3.2.3.ENDC</w:t>
            </w:r>
          </w:p>
        </w:tc>
      </w:tr>
      <w:tr w:rsidR="00513D54" w14:paraId="61E981DE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D40D0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C4ED7" w14:textId="77777777" w:rsidR="00513D54" w:rsidRDefault="00513D54" w:rsidP="00513D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D54" w14:paraId="12D88453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13D7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F20D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8BB97D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579EF2" w14:textId="77777777" w:rsidR="00513D54" w:rsidRDefault="00513D54" w:rsidP="00513D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7955AC" w14:textId="77777777" w:rsidR="00513D54" w:rsidRDefault="00513D54" w:rsidP="00513D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D54" w14:paraId="7B681F87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919A7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9E9AB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62255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1FEF38" w14:textId="77777777" w:rsidR="00513D54" w:rsidRDefault="00513D54" w:rsidP="00513D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9171B" w14:textId="77777777" w:rsidR="00513D54" w:rsidRDefault="00513D54" w:rsidP="00513D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D54" w14:paraId="49F27430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E6B23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B10989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7B539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800720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E320A" w14:textId="77777777" w:rsidR="00513D54" w:rsidRDefault="00513D54" w:rsidP="00513D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D54" w14:paraId="17F45FC2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02502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8BA30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B6BAD" w14:textId="77777777" w:rsidR="00513D54" w:rsidRDefault="00513D54" w:rsidP="00513D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AE9414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3A100" w14:textId="77777777" w:rsidR="00513D54" w:rsidRDefault="00513D54" w:rsidP="00513D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D54" w14:paraId="61792DED" w14:textId="77777777" w:rsidTr="00513D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A5864" w14:textId="77777777" w:rsidR="00513D54" w:rsidRDefault="00513D54" w:rsidP="00513D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DAFAC" w14:textId="77777777" w:rsidR="00513D54" w:rsidRDefault="00513D54" w:rsidP="00513D54">
            <w:pPr>
              <w:pStyle w:val="CRCoverPage"/>
              <w:spacing w:after="0"/>
              <w:rPr>
                <w:noProof/>
              </w:rPr>
            </w:pPr>
          </w:p>
        </w:tc>
      </w:tr>
      <w:tr w:rsidR="00513D54" w14:paraId="319685A0" w14:textId="77777777" w:rsidTr="00513D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E3D224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157EA" w14:textId="77777777"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3D54" w:rsidRPr="008863B9" w14:paraId="42BAB994" w14:textId="77777777" w:rsidTr="00513D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91135A" w14:textId="77777777" w:rsidR="00513D54" w:rsidRPr="008863B9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A067CB" w14:textId="77777777" w:rsidR="00513D54" w:rsidRPr="008863B9" w:rsidRDefault="00513D54" w:rsidP="00513D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3D54" w14:paraId="1D2F76DD" w14:textId="77777777" w:rsidTr="00513D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2CA6" w14:textId="77777777" w:rsidR="00513D54" w:rsidRDefault="00513D54" w:rsidP="00513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39386" w14:textId="77777777" w:rsidR="00513D54" w:rsidRDefault="00513D54" w:rsidP="00513D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EFC770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018027B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241A7F" w14:textId="77777777" w:rsidR="009478EE" w:rsidRDefault="009478EE" w:rsidP="009478EE">
      <w:pPr>
        <w:rPr>
          <w:noProof/>
        </w:rPr>
      </w:pPr>
    </w:p>
    <w:p w14:paraId="5819770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76206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3F8B2F7" w14:textId="77777777" w:rsidR="00425CE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25CEB" w:rsidRPr="00405ED7">
        <w:rPr>
          <w:rFonts w:ascii="Arial" w:hAnsi="Arial" w:cs="Arial"/>
          <w:iCs/>
        </w:rPr>
        <w:t>Table of Contents</w:t>
      </w:r>
      <w:r w:rsidR="00425CEB">
        <w:tab/>
      </w:r>
      <w:r w:rsidR="00425CEB">
        <w:fldChar w:fldCharType="begin"/>
      </w:r>
      <w:r w:rsidR="00425CEB">
        <w:instrText xml:space="preserve"> PAGEREF _Toc81762062 \h </w:instrText>
      </w:r>
      <w:r w:rsidR="00425CEB">
        <w:fldChar w:fldCharType="separate"/>
      </w:r>
      <w:r w:rsidR="00425CEB">
        <w:t>3</w:t>
      </w:r>
      <w:r w:rsidR="00425CEB">
        <w:fldChar w:fldCharType="end"/>
      </w:r>
    </w:p>
    <w:p w14:paraId="56F6A2FE" w14:textId="77777777" w:rsidR="00425CEB" w:rsidRDefault="00425C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05ED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05ED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_Toc81762063 \h </w:instrText>
      </w:r>
      <w:r>
        <w:fldChar w:fldCharType="separate"/>
      </w:r>
      <w:r>
        <w:t>3</w:t>
      </w:r>
      <w:r>
        <w:fldChar w:fldCharType="end"/>
      </w:r>
    </w:p>
    <w:p w14:paraId="4ED7CE61" w14:textId="77777777" w:rsidR="00425CEB" w:rsidRDefault="00425C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5ED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5ED7">
        <w:rPr>
          <w:rFonts w:cs="Arial"/>
          <w:b/>
          <w:color w:val="000000"/>
          <w:lang w:eastAsia="en-GB"/>
        </w:rPr>
        <w:t xml:space="preserve">Correction to </w:t>
      </w:r>
      <w:r w:rsidRPr="00405ED7">
        <w:rPr>
          <w:rFonts w:cs="Arial"/>
          <w:b/>
          <w:bCs/>
          <w:color w:val="000000"/>
          <w:lang w:val="en-US" w:eastAsia="en-GB"/>
        </w:rPr>
        <w:t>function fl_EUTRA_PDCP_Integrity</w:t>
      </w:r>
      <w:r>
        <w:tab/>
      </w:r>
      <w:r>
        <w:fldChar w:fldCharType="begin"/>
      </w:r>
      <w:r>
        <w:instrText xml:space="preserve"> PAGEREF _Toc81762064 \h </w:instrText>
      </w:r>
      <w:r>
        <w:fldChar w:fldCharType="separate"/>
      </w:r>
      <w:r>
        <w:t>3</w:t>
      </w:r>
      <w:r>
        <w:fldChar w:fldCharType="end"/>
      </w:r>
    </w:p>
    <w:p w14:paraId="48152C7D" w14:textId="77777777" w:rsidR="00425CEB" w:rsidRDefault="00425C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5ED7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5ED7">
        <w:rPr>
          <w:rFonts w:cs="Arial"/>
          <w:b/>
          <w:color w:val="000000"/>
          <w:lang w:eastAsia="en-GB"/>
        </w:rPr>
        <w:t xml:space="preserve">Correction to </w:t>
      </w:r>
      <w:r w:rsidRPr="00405ED7">
        <w:rPr>
          <w:rFonts w:cs="Arial"/>
          <w:b/>
          <w:bCs/>
          <w:color w:val="000000"/>
          <w:lang w:val="en-US" w:eastAsia="en-GB"/>
        </w:rPr>
        <w:t>function f_NR_RRC_PSCellChange_SRB_NR_PDCP</w:t>
      </w:r>
      <w:r>
        <w:tab/>
      </w:r>
      <w:r>
        <w:fldChar w:fldCharType="begin"/>
      </w:r>
      <w:r>
        <w:instrText xml:space="preserve"> PAGEREF _Toc81762065 \h </w:instrText>
      </w:r>
      <w:r>
        <w:fldChar w:fldCharType="separate"/>
      </w:r>
      <w:r>
        <w:t>6</w:t>
      </w:r>
      <w:r>
        <w:fldChar w:fldCharType="end"/>
      </w:r>
    </w:p>
    <w:p w14:paraId="6F589BA9" w14:textId="77777777" w:rsidR="00425CEB" w:rsidRDefault="00425C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5ED7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5ED7">
        <w:rPr>
          <w:rFonts w:cs="Arial"/>
          <w:b/>
          <w:color w:val="000000"/>
          <w:lang w:eastAsia="en-GB"/>
        </w:rPr>
        <w:t xml:space="preserve">Correction to </w:t>
      </w:r>
      <w:r w:rsidRPr="00405ED7">
        <w:rPr>
          <w:rFonts w:cs="Arial"/>
          <w:b/>
          <w:bCs/>
          <w:color w:val="000000"/>
          <w:lang w:val="en-US" w:eastAsia="en-GB"/>
        </w:rPr>
        <w:t>function f_EUTRA38_IntraLTE_HO_IntraPSCell_NR_PDCP</w:t>
      </w:r>
      <w:r>
        <w:tab/>
      </w:r>
      <w:r>
        <w:fldChar w:fldCharType="begin"/>
      </w:r>
      <w:r>
        <w:instrText xml:space="preserve"> PAGEREF _Toc81762066 \h </w:instrText>
      </w:r>
      <w:r>
        <w:fldChar w:fldCharType="separate"/>
      </w:r>
      <w:r>
        <w:t>9</w:t>
      </w:r>
      <w:r>
        <w:fldChar w:fldCharType="end"/>
      </w:r>
    </w:p>
    <w:p w14:paraId="3558A3F2" w14:textId="77777777" w:rsidR="00425CEB" w:rsidRDefault="00425C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5ED7">
        <w:rPr>
          <w:rFonts w:cs="Arial"/>
          <w:b/>
          <w:lang w:eastAsia="en-GB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5ED7">
        <w:rPr>
          <w:rFonts w:cs="Arial"/>
          <w:b/>
          <w:color w:val="000000"/>
          <w:lang w:eastAsia="en-GB"/>
        </w:rPr>
        <w:t xml:space="preserve">Correction to </w:t>
      </w:r>
      <w:r w:rsidRPr="00405ED7">
        <w:rPr>
          <w:rFonts w:cs="Arial"/>
          <w:b/>
          <w:bCs/>
          <w:color w:val="000000"/>
          <w:lang w:val="en-US" w:eastAsia="en-GB"/>
        </w:rPr>
        <w:t>module EUTRA38_Handover</w:t>
      </w:r>
      <w:r>
        <w:tab/>
      </w:r>
      <w:r>
        <w:fldChar w:fldCharType="begin"/>
      </w:r>
      <w:r>
        <w:instrText xml:space="preserve"> PAGEREF _Toc81762067 \h </w:instrText>
      </w:r>
      <w:r>
        <w:fldChar w:fldCharType="separate"/>
      </w:r>
      <w:r>
        <w:t>12</w:t>
      </w:r>
      <w:r>
        <w:fldChar w:fldCharType="end"/>
      </w:r>
    </w:p>
    <w:p w14:paraId="24965701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6947DE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1762063"/>
      <w:r w:rsidRPr="00854C55">
        <w:rPr>
          <w:b/>
        </w:rPr>
        <w:t>Corrections required</w:t>
      </w:r>
      <w:bookmarkEnd w:id="1"/>
      <w:bookmarkEnd w:id="2"/>
      <w:bookmarkEnd w:id="3"/>
    </w:p>
    <w:p w14:paraId="79AEFE20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176206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0301A3" w:rsidRPr="000301A3">
        <w:rPr>
          <w:rFonts w:cs="Arial"/>
          <w:b/>
          <w:bCs/>
          <w:color w:val="000000"/>
          <w:lang w:val="en-US" w:eastAsia="en-GB"/>
        </w:rPr>
        <w:t>fl_EUTRA_PDCP_Integrity</w:t>
      </w:r>
      <w:bookmarkEnd w:id="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AF5BE9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1174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647C" w14:textId="77777777" w:rsidR="005D27CA" w:rsidRPr="00CC39F9" w:rsidRDefault="000301A3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301A3">
              <w:rPr>
                <w:noProof/>
              </w:rPr>
              <w:t>fl_EUTRA_PDCP_Integrity</w:t>
            </w:r>
          </w:p>
        </w:tc>
      </w:tr>
      <w:tr w:rsidR="00FA485A" w14:paraId="6A3CFBB3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778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9456" w14:textId="77777777" w:rsidR="00761BCF" w:rsidRDefault="00761BCF" w:rsidP="00761B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0656867B" w14:textId="77777777" w:rsidR="00761BCF" w:rsidRDefault="00761BCF" w:rsidP="00761B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1) In the function : </w:t>
            </w:r>
            <w:r w:rsidRPr="00506826">
              <w:rPr>
                <w:noProof/>
              </w:rPr>
              <w:t>fl_EUTRA_PDCP_Integrity</w:t>
            </w:r>
            <w:r>
              <w:rPr>
                <w:noProof/>
              </w:rPr>
              <w:t xml:space="preserve">, preamble is called with </w:t>
            </w:r>
          </w:p>
          <w:p w14:paraId="4071D674" w14:textId="77777777" w:rsidR="00FA485A" w:rsidRPr="00AD4ADA" w:rsidRDefault="00761BCF" w:rsidP="00761BCF">
            <w:pPr>
              <w:pStyle w:val="CRCoverPage"/>
              <w:spacing w:after="0"/>
            </w:pPr>
            <w:r w:rsidRPr="00506826">
              <w:rPr>
                <w:noProof/>
              </w:rPr>
              <w:t>TESTModeA_ON</w:t>
            </w:r>
            <w:r>
              <w:rPr>
                <w:noProof/>
              </w:rPr>
              <w:t xml:space="preserve"> , but as per the prose </w:t>
            </w:r>
            <w:r w:rsidRPr="004B4775">
              <w:t>For EN_DC</w:t>
            </w:r>
            <w:r>
              <w:t xml:space="preserve"> , preamble should be configured </w:t>
            </w:r>
            <w:r w:rsidRPr="004B4775">
              <w:t>without message condition UE TEST LOOP MODE A</w:t>
            </w:r>
          </w:p>
        </w:tc>
      </w:tr>
      <w:tr w:rsidR="00FA485A" w14:paraId="26666A2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0E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A570" w14:textId="77777777" w:rsidR="00FA485A" w:rsidRPr="001124B3" w:rsidRDefault="00AC6599" w:rsidP="000F587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D05BE0">
              <w:rPr>
                <w:noProof/>
              </w:rPr>
              <w:t>f_EUTRA38_ENDC_Preamble</w:t>
            </w:r>
            <w:r>
              <w:rPr>
                <w:noProof/>
              </w:rPr>
              <w:t xml:space="preserve"> is called with ‘</w:t>
            </w:r>
            <w:r w:rsidRPr="00D05BE0">
              <w:rPr>
                <w:noProof/>
              </w:rPr>
              <w:t>TESTMode_OFF</w:t>
            </w:r>
            <w:r>
              <w:rPr>
                <w:noProof/>
              </w:rPr>
              <w:t xml:space="preserve">’ instead of </w:t>
            </w:r>
            <w:r w:rsidRPr="00D05BE0">
              <w:rPr>
                <w:noProof/>
              </w:rPr>
              <w:t>TESTModeA_ON</w:t>
            </w:r>
            <w:r>
              <w:rPr>
                <w:noProof/>
              </w:rPr>
              <w:t xml:space="preserve"> to be in align with Prose</w:t>
            </w:r>
          </w:p>
        </w:tc>
      </w:tr>
      <w:tr w:rsidR="00FA485A" w14:paraId="0927A55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BB1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B93A" w14:textId="77777777" w:rsidR="00FA485A" w:rsidRPr="00CC39F9" w:rsidRDefault="00822A77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822A77">
              <w:rPr>
                <w:rFonts w:ascii="Arial" w:hAnsi="Arial" w:cs="Arial"/>
                <w:lang w:eastAsia="en-GB"/>
              </w:rPr>
              <w:t>ttcn-3\</w:t>
            </w:r>
            <w:proofErr w:type="spellStart"/>
            <w:r w:rsidRPr="00822A77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822A77">
              <w:rPr>
                <w:rFonts w:ascii="Arial" w:hAnsi="Arial" w:cs="Arial"/>
                <w:lang w:eastAsia="en-GB"/>
              </w:rPr>
              <w:t>\develop\ENDC\7_1_3\</w:t>
            </w:r>
            <w:proofErr w:type="spellStart"/>
            <w:r w:rsidRPr="00822A77">
              <w:rPr>
                <w:rFonts w:ascii="Arial" w:hAnsi="Arial" w:cs="Arial"/>
                <w:lang w:eastAsia="en-GB"/>
              </w:rPr>
              <w:t>PDCP_ENDC_EUTRA.ttcn</w:t>
            </w:r>
            <w:proofErr w:type="spellEnd"/>
          </w:p>
        </w:tc>
      </w:tr>
      <w:tr w:rsidR="00220349" w14:paraId="1819CB2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AD3A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68A2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09412EE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BA6F3ED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7A6906F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9F2C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fl_EUTRA_PDCP_Integrity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IntegrityProtAlgorithm_Type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p_AS_IntegrityProtAlgorithm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) runs on EUTRA_5GS_PTC</w:t>
            </w:r>
          </w:p>
          <w:p w14:paraId="0D2F06D2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R5-202614 sic@</w:t>
            </w:r>
          </w:p>
          <w:p w14:paraId="602563BB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v_SecondaryConfig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:= NR_PDCP_SRB1_2;</w:t>
            </w:r>
          </w:p>
          <w:p w14:paraId="156FD4AD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if (pc_srb3){</w:t>
            </w:r>
          </w:p>
          <w:p w14:paraId="7E3EBF38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v_SecondaryConfig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:= NR_PDCP_SRB1_2_SRB3;</w:t>
            </w:r>
          </w:p>
          <w:p w14:paraId="483AC765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120057DE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237A1E3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f_EUTRA38_Init(EN_DC, c1);</w:t>
            </w:r>
          </w:p>
          <w:p w14:paraId="1B4A4AD2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252D77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094DD32C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09AB0785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//Set integrity algorithm</w:t>
            </w:r>
          </w:p>
          <w:p w14:paraId="014C2634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f_EUTRA_AS_IntegrityAlgorithm_Set(p_AS_IntegrityProtAlgorithm);//@sic R5-202614 sic@</w:t>
            </w:r>
          </w:p>
          <w:p w14:paraId="616244CC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 to enter UE in state 2A . NR PDCP is configured on SRB1 and SRB2 and SRB 3</w:t>
            </w:r>
          </w:p>
          <w:p w14:paraId="11F630E3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R5-195339 sic@</w:t>
            </w:r>
          </w:p>
          <w:p w14:paraId="2CBE2D30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f_EUTRA38_ENDC_Preamble (eutra_Cell1,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, MCG_SCG, RRC_CONNECTED);//@sic R5s190476 sic@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4.8</w:t>
            </w:r>
          </w:p>
          <w:p w14:paraId="16D8512C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f_EUTRA38_IntraLTE_HO_IntraPSCell_NR_PDCP (eutra_Cell1, v_SecondaryConfig,1); //@sic R5s190476 sic@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4.9</w:t>
            </w:r>
          </w:p>
          <w:p w14:paraId="03AECA72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993980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083FC549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1803692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BA4997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1a1-1a2"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A61BCB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//@sic R5-212370 sic@</w:t>
            </w:r>
          </w:p>
          <w:p w14:paraId="3E8510FD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//IF Connectivity is EN-DC or NGEN-DC, the SS sends EUTRA RRC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including RAT-Type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message to the UE.</w:t>
            </w:r>
          </w:p>
          <w:p w14:paraId="11E99660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send a EUTRA RRC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493A99E5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R5s201545 sic@</w:t>
            </w:r>
          </w:p>
          <w:p w14:paraId="682EC8CB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R5-206327 sic@</w:t>
            </w:r>
          </w:p>
          <w:p w14:paraId="65DA1572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f_EUTRA_CheckUeCapabilityEnquiry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7A75A05C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95E37C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if (pc_srb3){</w:t>
            </w:r>
          </w:p>
          <w:p w14:paraId="4A44BB7A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 //@siclog "Step 2a4"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D91056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 //Does the UE send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SCGFailureInformationNR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failureType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as srb3-IntegrityFailure on SRB1?</w:t>
            </w:r>
          </w:p>
          <w:p w14:paraId="275484FE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(car_SRB1_RrcPdu_IND(eutra_Cell1, cr_508_SCGFailureInformationNR_r15(cr_FailureReportSCG_NR_r15(srb3_IntegrityFailure))));</w:t>
            </w:r>
          </w:p>
          <w:p w14:paraId="707EBE44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56272C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9298F31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(NR);</w:t>
            </w:r>
          </w:p>
          <w:p w14:paraId="1A66F3DD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AA62D70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42A1ED1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f_EUTRA38_ENDC_Postamble(eutra_Cell1, E2_CONNECTED); // @sic R5-204475 sic@</w:t>
            </w:r>
          </w:p>
          <w:p w14:paraId="6EED1EF3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// If finishing in E2_CONNECTED, need to wait until connection released before taking down the NR cell!</w:t>
            </w:r>
          </w:p>
          <w:p w14:paraId="19C9471E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59BA00AB" w14:textId="77777777" w:rsidR="00755B36" w:rsidRPr="00755B3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FB897DB" w14:textId="77777777" w:rsidR="00C72ED8" w:rsidRPr="00722896" w:rsidRDefault="00755B36" w:rsidP="00755B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BFFF76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5C2CE4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DBBF70D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86C4" w14:textId="77777777" w:rsidR="00370FAB" w:rsidRPr="00370FAB" w:rsidRDefault="007A4458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fl_EUTRA_PDCP_Integrity</w:t>
            </w:r>
            <w:proofErr w:type="spellEnd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IntegrityProtAlgorithm_Type</w:t>
            </w:r>
            <w:proofErr w:type="spellEnd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p_AS_IntegrityProtAlgorithm</w:t>
            </w:r>
            <w:proofErr w:type="spellEnd"/>
            <w:r w:rsidR="00370FAB" w:rsidRPr="00370FAB">
              <w:rPr>
                <w:rFonts w:ascii="Courier New" w:hAnsi="Courier New" w:cs="Courier New"/>
                <w:color w:val="000000"/>
                <w:lang w:eastAsia="de-DE"/>
              </w:rPr>
              <w:t>) runs on EUTRA_5GS_PTC</w:t>
            </w:r>
          </w:p>
          <w:p w14:paraId="574BCD6A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R5-202614 sic@</w:t>
            </w:r>
          </w:p>
          <w:p w14:paraId="12144EE7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var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v_SecondaryConfig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:= NR_PDCP_SRB1_2;</w:t>
            </w:r>
          </w:p>
          <w:p w14:paraId="30239CE8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if (pc_srb3){</w:t>
            </w:r>
          </w:p>
          <w:p w14:paraId="61473178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v_SecondaryConfig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:= NR_PDCP_SRB1_2_SRB3;</w:t>
            </w:r>
          </w:p>
          <w:p w14:paraId="0341A37C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08298C30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CF3D380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f_EUTRA38_Init(EN_DC, c1);</w:t>
            </w:r>
          </w:p>
          <w:p w14:paraId="71059999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E277C4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51199DB4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5EC3D3D6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//Set integrity algorithm</w:t>
            </w:r>
          </w:p>
          <w:p w14:paraId="19A2A398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f_EUTRA_AS_IntegrityAlgorithm_Set(p_AS_IntegrityProtAlgorithm);//@sic R5-202614 sic@</w:t>
            </w:r>
          </w:p>
          <w:p w14:paraId="0F6AB272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 to enter UE in state 2A . NR PDCP is configured on SRB1 and SRB2 and SRB 3</w:t>
            </w:r>
          </w:p>
          <w:p w14:paraId="0B4C8A0C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R5-195339 sic@</w:t>
            </w:r>
          </w:p>
          <w:p w14:paraId="12589E8B" w14:textId="77777777" w:rsidR="00370FAB" w:rsidRPr="002F3F5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f_EUTRA38_ENDC_Preamble (eutra_Cell1, </w:t>
            </w:r>
            <w:proofErr w:type="spellStart"/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MCG_SCG, RRC_CONNECTED);//@sic R5s190476 sic@ </w:t>
            </w:r>
            <w:proofErr w:type="spellStart"/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ch</w:t>
            </w:r>
            <w:proofErr w:type="spellEnd"/>
            <w:r w:rsidRPr="00DD4ED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4.8 </w:t>
            </w:r>
            <w:r w:rsidRPr="002F3F5B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//Test mode to be Off for ENDC</w:t>
            </w:r>
          </w:p>
          <w:p w14:paraId="6CC6E61A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f_EUTRA38_IntraLTE_HO_IntraPSCell_NR_PDCP (eutra_Cell1, v_SecondaryConfig,1); //@sic R5s190476 sic@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4.9</w:t>
            </w:r>
          </w:p>
          <w:p w14:paraId="257668B6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9BCBEF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55EB640B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269DA21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E1FF8C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1a1-1a2"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6159CB8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//@sic R5-212370 sic@</w:t>
            </w:r>
          </w:p>
          <w:p w14:paraId="0629DFE4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//IF Connectivity is EN-DC or NGEN-DC, the SS sends EUTRA RRC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including RAT-Type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message to the UE.</w:t>
            </w:r>
          </w:p>
          <w:p w14:paraId="0F7EE547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send a EUTRA RRC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122E9828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R5s201545 sic@</w:t>
            </w:r>
          </w:p>
          <w:p w14:paraId="208FF553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R5-206327 sic@</w:t>
            </w:r>
          </w:p>
          <w:p w14:paraId="4DC32CDF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f_EUTRA_CheckUeCapabilityEnquiry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539D37EF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77AC42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if (pc_srb3){</w:t>
            </w:r>
          </w:p>
          <w:p w14:paraId="7718310C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 //@siclog "Step 2a4"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1E87BA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 //Does the UE send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SCGFailureInformationNR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failureType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as srb3-IntegrityFailure on SRB1?</w:t>
            </w:r>
          </w:p>
          <w:p w14:paraId="0C49D9D8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(car_SRB1_RrcPdu_IND(eutra_Cell1, cr_508_SCGFailureInformationNR_r15(cr_FailureReportSCG_NR_r15(srb3_IntegrityFailure))));</w:t>
            </w:r>
          </w:p>
          <w:p w14:paraId="0836DCE8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C574EB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1231D89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(NR);</w:t>
            </w:r>
          </w:p>
          <w:p w14:paraId="5B30D328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B217CD2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BE7594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f_EUTRA38_ENDC_Postamble(eutra_Cell1, E2_CONNECTED); // @sic R5-204475 sic@</w:t>
            </w:r>
          </w:p>
          <w:p w14:paraId="7BB1A12E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// If finishing in E2_CONNECTED, need to wait until connection released before taking down the NR cell!</w:t>
            </w:r>
          </w:p>
          <w:p w14:paraId="6881498F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42EFE9DC" w14:textId="77777777" w:rsidR="00370FAB" w:rsidRPr="00370FAB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</w:p>
          <w:p w14:paraId="08EB80E1" w14:textId="77777777" w:rsidR="001E3D37" w:rsidRPr="00DA356D" w:rsidRDefault="00370FAB" w:rsidP="00370F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F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F019A38" w14:textId="77777777" w:rsidR="0052213F" w:rsidRDefault="0052213F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1762065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8A03D7" w:rsidRPr="008A03D7">
        <w:rPr>
          <w:rFonts w:cs="Arial"/>
          <w:b/>
          <w:bCs/>
          <w:color w:val="000000"/>
          <w:lang w:val="en-US" w:eastAsia="en-GB"/>
        </w:rPr>
        <w:t>f_NR_RRC_PSCellChange_SRB_NR_PDCP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2213F" w14:paraId="740763E6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30C8" w14:textId="77777777" w:rsidR="0052213F" w:rsidRDefault="0052213F" w:rsidP="00513D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4BB7" w14:textId="77777777" w:rsidR="0052213F" w:rsidRPr="00CC39F9" w:rsidRDefault="008A03D7" w:rsidP="00A601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A03D7">
              <w:rPr>
                <w:noProof/>
              </w:rPr>
              <w:t>f_NR_RRC_PSCellChange_SRB_NR_PDCP</w:t>
            </w:r>
          </w:p>
        </w:tc>
      </w:tr>
      <w:tr w:rsidR="002F48D2" w14:paraId="1BD3C977" w14:textId="77777777" w:rsidTr="00513D5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6624" w14:textId="77777777" w:rsidR="002F48D2" w:rsidRDefault="002F48D2" w:rsidP="002F48D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4905" w14:textId="77777777" w:rsidR="002F48D2" w:rsidRDefault="002F48D2" w:rsidP="002F4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761D2BC4" w14:textId="77777777" w:rsidR="002F48D2" w:rsidRDefault="00945D5C" w:rsidP="002F4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2F48D2">
              <w:rPr>
                <w:noProof/>
              </w:rPr>
              <w:t xml:space="preserve">) In the function :  </w:t>
            </w:r>
            <w:r w:rsidR="002F48D2" w:rsidRPr="00A95D0D">
              <w:rPr>
                <w:noProof/>
              </w:rPr>
              <w:t>f_NR_RRC_PSCellChange_SRB_NR_PDCP</w:t>
            </w:r>
            <w:r w:rsidR="002F48D2">
              <w:rPr>
                <w:noProof/>
              </w:rPr>
              <w:t xml:space="preserve"> , within the case ‘</w:t>
            </w:r>
            <w:r w:rsidR="002F48D2" w:rsidRPr="00A95D0D">
              <w:rPr>
                <w:noProof/>
              </w:rPr>
              <w:t>NR_PDCP_SRB1_2_SRB3</w:t>
            </w:r>
            <w:r w:rsidR="002F48D2">
              <w:rPr>
                <w:noProof/>
              </w:rPr>
              <w:t xml:space="preserve">’ , SRB3 is configured with having Sdap as None , but as per 38.523-3 Sdap should be set to Omit in case of ENDC </w:t>
            </w:r>
          </w:p>
          <w:p w14:paraId="5824EE38" w14:textId="77777777" w:rsidR="002F48D2" w:rsidRPr="00AD4ADA" w:rsidRDefault="002F48D2" w:rsidP="002F48D2">
            <w:pPr>
              <w:pStyle w:val="CRCoverPage"/>
              <w:spacing w:after="0"/>
              <w:rPr>
                <w:noProof/>
              </w:rPr>
            </w:pPr>
          </w:p>
        </w:tc>
      </w:tr>
      <w:tr w:rsidR="002F48D2" w14:paraId="257A721B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9C05" w14:textId="77777777" w:rsidR="002F48D2" w:rsidRDefault="002F48D2" w:rsidP="002F48D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31BA" w14:textId="77777777" w:rsidR="002F48D2" w:rsidRPr="001124B3" w:rsidRDefault="00945D5C" w:rsidP="002F4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2F48D2">
              <w:rPr>
                <w:noProof/>
              </w:rPr>
              <w:t xml:space="preserve">In the function </w:t>
            </w:r>
            <w:r w:rsidR="002F48D2" w:rsidRPr="0013099C">
              <w:rPr>
                <w:noProof/>
              </w:rPr>
              <w:t>f_NR_RRC_PSCellChange_SRB_NR_PDCP</w:t>
            </w:r>
            <w:r w:rsidR="002F48D2">
              <w:rPr>
                <w:noProof/>
              </w:rPr>
              <w:t xml:space="preserve"> , within the case ‘</w:t>
            </w:r>
            <w:r w:rsidR="002F48D2" w:rsidRPr="004A39FF">
              <w:rPr>
                <w:noProof/>
              </w:rPr>
              <w:t>NR_PDCP_SRB1_2_SRB3</w:t>
            </w:r>
            <w:r w:rsidR="002F48D2">
              <w:rPr>
                <w:noProof/>
              </w:rPr>
              <w:t>’ , Sdap is set to Omit</w:t>
            </w:r>
          </w:p>
        </w:tc>
      </w:tr>
      <w:tr w:rsidR="0052213F" w14:paraId="0155FCB5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3EDD" w14:textId="77777777" w:rsidR="0052213F" w:rsidRDefault="0052213F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81F2" w14:textId="77777777" w:rsidR="0052213F" w:rsidRPr="00CC39F9" w:rsidRDefault="00A118F7" w:rsidP="00513D5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118F7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A118F7">
              <w:rPr>
                <w:rFonts w:ascii="Arial" w:hAnsi="Arial" w:cs="Arial"/>
                <w:lang w:eastAsia="en-GB"/>
              </w:rPr>
              <w:t>\develop\ENDC\</w:t>
            </w:r>
            <w:proofErr w:type="spellStart"/>
            <w:r w:rsidRPr="00A118F7">
              <w:rPr>
                <w:rFonts w:ascii="Arial" w:hAnsi="Arial" w:cs="Arial"/>
                <w:lang w:eastAsia="en-GB"/>
              </w:rPr>
              <w:t>Common_NR</w:t>
            </w:r>
            <w:proofErr w:type="spellEnd"/>
            <w:r w:rsidRPr="00A118F7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A118F7">
              <w:rPr>
                <w:rFonts w:ascii="Arial" w:hAnsi="Arial" w:cs="Arial"/>
                <w:lang w:eastAsia="en-GB"/>
              </w:rPr>
              <w:t>NR_Handover_ENDC.ttcn</w:t>
            </w:r>
            <w:proofErr w:type="spellEnd"/>
          </w:p>
        </w:tc>
      </w:tr>
      <w:tr w:rsidR="0052213F" w14:paraId="17951A1C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4C6C" w14:textId="77777777" w:rsidR="0052213F" w:rsidRDefault="0052213F" w:rsidP="00513D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AC91" w14:textId="77777777" w:rsidR="0052213F" w:rsidRDefault="0052213F" w:rsidP="00513D5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E175912" w14:textId="77777777" w:rsidR="0052213F" w:rsidRDefault="0052213F" w:rsidP="0052213F">
      <w:pPr>
        <w:spacing w:after="0"/>
        <w:rPr>
          <w:rFonts w:ascii="Arial" w:hAnsi="Arial"/>
          <w:b/>
          <w:lang w:eastAsia="en-GB"/>
        </w:rPr>
      </w:pPr>
    </w:p>
    <w:p w14:paraId="70C0EA84" w14:textId="77777777" w:rsidR="0052213F" w:rsidRDefault="0052213F" w:rsidP="0052213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14:paraId="4E9A0981" w14:textId="77777777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C822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f_NR_RRC_PSCellChange_SRB_NR_PDCP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9795B2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p_RBConfig</w:t>
            </w:r>
          </w:p>
          <w:p w14:paraId="1B56A33C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 runs on ENDC_NR_PTC</w:t>
            </w:r>
          </w:p>
          <w:p w14:paraId="65C0F8E8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719BA64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f_NR_GetRACHProcedureConfigPSCell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14:paraId="71106D8F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4801FC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v_MCG_Id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80DDEA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CE2AC8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4C0D26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14:paraId="31A16A7C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7EDE4E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v_SS_RadioBearerToReleaseList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(tsc_NR_DRB2)};</w:t>
            </w:r>
          </w:p>
          <w:p w14:paraId="56232635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SRB_ToAddModList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v_SRB_ToAddModList_SRB1SRB2 := {</w:t>
            </w:r>
          </w:p>
          <w:p w14:paraId="1D7DB139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(tsc_SRB1),</w:t>
            </w:r>
          </w:p>
          <w:p w14:paraId="7A0495BF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(tsc_SRB2)</w:t>
            </w:r>
          </w:p>
          <w:p w14:paraId="1CF1A983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E00DA6E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v_RadioBearerDRB2 := f_NR_GetRadioBearerConfig_FullAM_DRB2(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1C8B7FC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46E224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select 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p_RBConfig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) {</w:t>
            </w:r>
          </w:p>
          <w:p w14:paraId="165E3D46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case(NR_PDCP_SRB1_2){</w:t>
            </w:r>
          </w:p>
          <w:p w14:paraId="386167C2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 true, false);  //DRB2</w:t>
            </w:r>
          </w:p>
          <w:p w14:paraId="0BD6570F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v_RadioBearerConfig2 := cs_38508_RadioBearerConfigDef(v_SRB_ToAddModList_SRB1SRB2,</w:t>
            </w:r>
          </w:p>
          <w:p w14:paraId="38D68083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14:paraId="180D05EC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14:paraId="46A8EA87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cs_38508_SecurityConfig(cs_38508_SecurityAlgorithmConfig(f_NR_AS_CipheringAlgorithm_Get(),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14:paraId="593A14EF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 -, false);</w:t>
            </w:r>
          </w:p>
          <w:p w14:paraId="2441F123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>v_SS_RadioBearerList := {v_RadioBearerDRB2};</w:t>
            </w:r>
          </w:p>
          <w:p w14:paraId="10CC9D2A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}</w:t>
            </w:r>
          </w:p>
          <w:p w14:paraId="14B618BF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case(NR_PDCP_SRB1_2_SRB3){</w:t>
            </w:r>
          </w:p>
          <w:p w14:paraId="28E00B9D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14:paraId="362A50AA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 true, true);  //DRB2 + SRB3</w:t>
            </w:r>
          </w:p>
          <w:p w14:paraId="1065604E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v_RadioBearerConfig2 := cs_38508_RadioBearerConfigDef(v_SRB_ToAddModList_SRB1SRB2,</w:t>
            </w:r>
          </w:p>
          <w:p w14:paraId="1C2C3BF2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14:paraId="680481D0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14:paraId="0FF4ECAC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cs_38508_SecurityConfig(cs_38508_SecurityAlgorithmConfig(f_NR_AS_CipheringAlgorithm_Get(),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14:paraId="4228295F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14:paraId="19C805C5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Configure SRB3 in SS</w:t>
            </w:r>
          </w:p>
          <w:p w14:paraId="29920B64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[0] := cs_NR_SS_SRB3_Config; // @sic R5s201350 sic@</w:t>
            </w:r>
          </w:p>
          <w:p w14:paraId="62CBD757" w14:textId="77777777" w:rsidR="00A118F7" w:rsidRP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[1] := f_NR_GetRadioBearerConfig_FullAM_DRB2(</w:t>
            </w:r>
            <w:proofErr w:type="spellStart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11008B" w14:textId="77777777" w:rsidR="00A118F7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18F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44EA977" w14:textId="77777777" w:rsidR="00A118F7" w:rsidRPr="007C0A23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C0A23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18C81353" w14:textId="77777777" w:rsidR="0052213F" w:rsidRPr="00722896" w:rsidRDefault="00A118F7" w:rsidP="00A118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="0052213F"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066B761B" w14:textId="77777777"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</w:p>
    <w:p w14:paraId="639E8DEC" w14:textId="77777777"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14:paraId="2A1CBB3B" w14:textId="77777777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85B4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f_NR_RRC_PSCellChange_SRB_NR_PDCP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F91249B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p_RBConfig</w:t>
            </w:r>
          </w:p>
          <w:p w14:paraId="1E361C76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 runs on ENDC_NR_PTC</w:t>
            </w:r>
          </w:p>
          <w:p w14:paraId="1CEE9FA7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96F99C5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f_NR_GetRACHProcedureConfigPSCell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14:paraId="196AD4B7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6F2229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v_MCG_Id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7E42C7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D4BBDD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37D297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14:paraId="5696EBBB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DE4EF4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v_SS_RadioBearerToReleaseList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(tsc_NR_DRB2)};</w:t>
            </w:r>
          </w:p>
          <w:p w14:paraId="4987E7AB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SRB_ToAddModList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v_SRB_ToAddModList_SRB1SRB2 := {</w:t>
            </w:r>
          </w:p>
          <w:p w14:paraId="7DCF5CDD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(tsc_SRB1),</w:t>
            </w:r>
          </w:p>
          <w:p w14:paraId="172A9102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(tsc_SRB2)</w:t>
            </w:r>
          </w:p>
          <w:p w14:paraId="5709C3FB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2CB04E40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v_RadioBearerDRB2 := f_NR_GetRadioBearerConfig_FullAM_DRB2(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B6AD78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297B42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p_RBConfig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) {</w:t>
            </w:r>
          </w:p>
          <w:p w14:paraId="136A6255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case(NR_PDCP_SRB1_2){</w:t>
            </w:r>
          </w:p>
          <w:p w14:paraId="734B08B4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 true, false);  //DRB2</w:t>
            </w:r>
          </w:p>
          <w:p w14:paraId="2099D994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v_RadioBearerConfig2 := cs_38508_RadioBearerConfigDef(v_SRB_ToAddModList_SRB1SRB2,</w:t>
            </w:r>
          </w:p>
          <w:p w14:paraId="493CC3BA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14:paraId="3B2DA2EB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14:paraId="60CFDDDF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cs_38508_SecurityConfig(cs_38508_SecurityAlgorithmConfig(f_NR_AS_CipheringAlgorithm_Get(),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14:paraId="217F9F50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 -, false);</w:t>
            </w:r>
          </w:p>
          <w:p w14:paraId="380F77BC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>v_SS_RadioBearerList := {v_RadioBearerDRB2};</w:t>
            </w:r>
          </w:p>
          <w:p w14:paraId="44713F90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}</w:t>
            </w:r>
          </w:p>
          <w:p w14:paraId="47A0501A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case(NR_PDCP_SRB1_2_SRB3){</w:t>
            </w:r>
          </w:p>
          <w:p w14:paraId="6C2DD8A6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14:paraId="35DD4507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 true, true);  //DRB2 + SRB3</w:t>
            </w:r>
          </w:p>
          <w:p w14:paraId="04ADE69A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v_RadioBearerConfig2 := cs_38508_RadioBearerConfigDef(v_SRB_ToAddModList_SRB1SRB2,</w:t>
            </w:r>
          </w:p>
          <w:p w14:paraId="1E74593F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14:paraId="70907B4F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-,</w:t>
            </w:r>
          </w:p>
          <w:p w14:paraId="71D77318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cs_38508_SecurityConfig(cs_38508_SecurityAlgorithmConfig(f_NR_AS_CipheringAlgorithm_Get(),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14:paraId="7167410C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f_NR_CellGroupConfig_PSCellChange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14:paraId="213767C4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Configure SRB3 in SS</w:t>
            </w:r>
          </w:p>
          <w:p w14:paraId="65948E29" w14:textId="77777777" w:rsidR="0077295E" w:rsidRPr="009C4C5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v_SS_RadioBearerList</w:t>
            </w:r>
            <w:proofErr w:type="spellEnd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 := cs_NR_SS_SRB3_Config; // @sic R5s201350 sic@ //WA#WI=878123 //SDAP has to be Omit for ENDC</w:t>
            </w:r>
          </w:p>
          <w:p w14:paraId="0F1EB16F" w14:textId="77777777" w:rsidR="0077295E" w:rsidRPr="009C4C5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v_SS_RadioBearerList</w:t>
            </w:r>
            <w:proofErr w:type="spellEnd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[0] := </w:t>
            </w:r>
            <w:proofErr w:type="spellStart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cs_NR_SS_RadioBearer_Config</w:t>
            </w:r>
            <w:proofErr w:type="spellEnd"/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(tsc_NR_RbId_SRB3,</w:t>
            </w:r>
          </w:p>
          <w:p w14:paraId="2789B070" w14:textId="77777777" w:rsidR="0077295E" w:rsidRPr="009C4C5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cs_NR_PDCP_Configuration_RBTerminating(cs_NR_PDCP_RbConfig_ParamsSRB),</w:t>
            </w:r>
          </w:p>
          <w:p w14:paraId="68428C9B" w14:textId="77777777" w:rsidR="0077295E" w:rsidRPr="009C4C5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cs_NR_RlcBearerConfig_SRB1SRB2SRB3(f_NR_LogicalChannelId_SRB(tsc_SRB3), tsc_NR_SRB3_LogicalChannelPriority),</w:t>
            </w:r>
          </w:p>
          <w:p w14:paraId="5C1900EE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C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omit); //WA#WI=878123 //SDAP has to be Omit for ENDC</w:t>
            </w:r>
          </w:p>
          <w:p w14:paraId="46459682" w14:textId="77777777" w:rsidR="0077295E" w:rsidRP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v_SS_RadioBearerList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[1] := f_NR_GetRadioBearerConfig_FullAM_DRB2(</w:t>
            </w:r>
            <w:proofErr w:type="spellStart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6ABD037" w14:textId="77777777" w:rsidR="0052213F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85FC9C3" w14:textId="77777777" w:rsidR="0077295E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295E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4DCC1A60" w14:textId="77777777" w:rsidR="0077295E" w:rsidRPr="00E94182" w:rsidRDefault="0077295E" w:rsidP="007729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18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}</w:t>
            </w:r>
          </w:p>
        </w:tc>
      </w:tr>
    </w:tbl>
    <w:p w14:paraId="2B477E8E" w14:textId="77777777" w:rsidR="00874EED" w:rsidRDefault="00874EED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1762066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32A85" w:rsidRPr="00932A85">
        <w:rPr>
          <w:rFonts w:cs="Arial"/>
          <w:b/>
          <w:bCs/>
          <w:color w:val="000000"/>
          <w:lang w:val="en-US" w:eastAsia="en-GB"/>
        </w:rPr>
        <w:t>f_EUTRA38_IntraLTE_HO_IntraPSCell_NR_PDCP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74EED" w14:paraId="395711CC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E94C" w14:textId="77777777" w:rsidR="00874EED" w:rsidRDefault="00874EED" w:rsidP="00513D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EF09" w14:textId="77777777" w:rsidR="00874EED" w:rsidRPr="00CC39F9" w:rsidRDefault="001E742C" w:rsidP="006A7CC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E742C">
              <w:rPr>
                <w:noProof/>
              </w:rPr>
              <w:t>f_EUTRA38_IntraLTE_HO_IntraPSCell_NR_PDCP</w:t>
            </w:r>
          </w:p>
        </w:tc>
      </w:tr>
      <w:tr w:rsidR="000F0F70" w14:paraId="3CC1F255" w14:textId="77777777" w:rsidTr="00513D5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9DAB" w14:textId="77777777" w:rsidR="000F0F70" w:rsidRDefault="000F0F70" w:rsidP="000F0F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BCD" w14:textId="77777777" w:rsidR="000F0F70" w:rsidRDefault="000F0F70" w:rsidP="000F0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4D3B19C7" w14:textId="77777777" w:rsidR="000F0F70" w:rsidRDefault="000F0F70" w:rsidP="00710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</w:t>
            </w:r>
            <w:r w:rsidRPr="00A8348B">
              <w:rPr>
                <w:noProof/>
              </w:rPr>
              <w:t>f_EUTRA38_IntraLTE_HO_IntraPSCell_NR_PDCP</w:t>
            </w:r>
            <w:r>
              <w:rPr>
                <w:noProof/>
              </w:rPr>
              <w:t xml:space="preserve"> </w:t>
            </w:r>
          </w:p>
          <w:p w14:paraId="6F58CD1E" w14:textId="77777777" w:rsidR="000F0F70" w:rsidRPr="00AD4ADA" w:rsidRDefault="000F0F70" w:rsidP="000F0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Default value of </w:t>
            </w:r>
            <w:r w:rsidRPr="00A8348B">
              <w:rPr>
                <w:noProof/>
              </w:rPr>
              <w:t xml:space="preserve">v_DrbConfigAtSS </w:t>
            </w:r>
            <w:r>
              <w:rPr>
                <w:noProof/>
              </w:rPr>
              <w:t>is passed only with DRB1 , which will be released and reconfigured during the Intra Lte HO Procedure , but DRB8 which is 2</w:t>
            </w:r>
            <w:r w:rsidRPr="00A8348B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Pdn DRB at EUTRA PTC is not taken into the account. Hence within the case ‘</w:t>
            </w:r>
            <w:r w:rsidRPr="00A8348B">
              <w:rPr>
                <w:noProof/>
              </w:rPr>
              <w:t>NR_PDCP_SRB1_2_SRB3</w:t>
            </w:r>
            <w:r>
              <w:rPr>
                <w:noProof/>
              </w:rPr>
              <w:t>/</w:t>
            </w:r>
            <w:r>
              <w:t xml:space="preserve"> </w:t>
            </w:r>
            <w:r w:rsidRPr="00A8348B">
              <w:rPr>
                <w:noProof/>
              </w:rPr>
              <w:t>NR_PDCP_SRB1_2</w:t>
            </w:r>
            <w:r>
              <w:rPr>
                <w:noProof/>
              </w:rPr>
              <w:t>’ both Drb1 and Drb8 are considered</w:t>
            </w:r>
          </w:p>
        </w:tc>
      </w:tr>
      <w:tr w:rsidR="000F0F70" w14:paraId="4DFFEAA8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7939" w14:textId="77777777" w:rsidR="000F0F70" w:rsidRDefault="000F0F70" w:rsidP="000F0F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7173" w14:textId="77777777" w:rsidR="000F0F70" w:rsidRDefault="000F0F70" w:rsidP="00ED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, </w:t>
            </w:r>
            <w:r w:rsidRPr="00DD2D1D">
              <w:rPr>
                <w:noProof/>
              </w:rPr>
              <w:t>f_EUTRA38_IntraLTE_HO_IntraPSCell_NR_PDCP</w:t>
            </w:r>
            <w:r>
              <w:rPr>
                <w:noProof/>
              </w:rPr>
              <w:t xml:space="preserve"> within the case ‘</w:t>
            </w:r>
            <w:r w:rsidRPr="00DD2D1D">
              <w:rPr>
                <w:noProof/>
              </w:rPr>
              <w:t>NR_PDCP_SRB1_2_SRB3</w:t>
            </w:r>
            <w:r>
              <w:rPr>
                <w:noProof/>
              </w:rPr>
              <w:t>/</w:t>
            </w:r>
            <w:r>
              <w:t xml:space="preserve"> </w:t>
            </w:r>
            <w:r w:rsidRPr="00DD2D1D">
              <w:rPr>
                <w:noProof/>
              </w:rPr>
              <w:t>NR_PDCP_SRB1_2</w:t>
            </w:r>
            <w:r>
              <w:rPr>
                <w:noProof/>
              </w:rPr>
              <w:t xml:space="preserve"> ‘</w:t>
            </w:r>
          </w:p>
          <w:p w14:paraId="23D2186E" w14:textId="77777777" w:rsidR="000F0F70" w:rsidRPr="001124B3" w:rsidRDefault="000F0F70" w:rsidP="000F0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Both DRB1 and DRB8 are filled for </w:t>
            </w:r>
            <w:r w:rsidRPr="00DD2D1D">
              <w:rPr>
                <w:noProof/>
              </w:rPr>
              <w:t>v_DrbConfigAtSS</w:t>
            </w:r>
            <w:r>
              <w:rPr>
                <w:noProof/>
              </w:rPr>
              <w:t xml:space="preserve"> , so that both these </w:t>
            </w:r>
            <w:r w:rsidR="00ED0417">
              <w:rPr>
                <w:noProof/>
              </w:rPr>
              <w:t xml:space="preserve">    </w:t>
            </w:r>
            <w:r>
              <w:rPr>
                <w:noProof/>
              </w:rPr>
              <w:t>DRB entries will be released and reconfigured during Intra Lte HO procedure</w:t>
            </w:r>
          </w:p>
        </w:tc>
      </w:tr>
      <w:tr w:rsidR="00874EED" w14:paraId="581DB981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1FCC" w14:textId="77777777" w:rsidR="00874EED" w:rsidRDefault="00874EED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BD1C" w14:textId="77777777" w:rsidR="00874EED" w:rsidRPr="00CC39F9" w:rsidRDefault="00B06B88" w:rsidP="00513D5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06B88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B06B88">
              <w:rPr>
                <w:rFonts w:ascii="Arial" w:hAnsi="Arial" w:cs="Arial"/>
                <w:lang w:eastAsia="en-GB"/>
              </w:rPr>
              <w:t>\develop\ENDC\</w:t>
            </w:r>
            <w:proofErr w:type="spellStart"/>
            <w:r w:rsidRPr="00B06B88">
              <w:rPr>
                <w:rFonts w:ascii="Arial" w:hAnsi="Arial" w:cs="Arial"/>
                <w:lang w:eastAsia="en-GB"/>
              </w:rPr>
              <w:t>Common_EUTRA</w:t>
            </w:r>
            <w:proofErr w:type="spellEnd"/>
            <w:r w:rsidRPr="00B06B88">
              <w:rPr>
                <w:rFonts w:ascii="Arial" w:hAnsi="Arial" w:cs="Arial"/>
                <w:lang w:eastAsia="en-GB"/>
              </w:rPr>
              <w:t>\EUTRA38_Handover.ttcn</w:t>
            </w:r>
          </w:p>
        </w:tc>
      </w:tr>
      <w:tr w:rsidR="00874EED" w14:paraId="5F87E8D3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7E02" w14:textId="77777777" w:rsidR="00874EED" w:rsidRDefault="00874EED" w:rsidP="00513D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B4AB" w14:textId="77777777" w:rsidR="00874EED" w:rsidRDefault="00874EED" w:rsidP="00513D5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BFBC549" w14:textId="77777777" w:rsidR="00874EED" w:rsidRDefault="00874EED" w:rsidP="00874EED">
      <w:pPr>
        <w:spacing w:after="0"/>
        <w:rPr>
          <w:rFonts w:ascii="Arial" w:hAnsi="Arial"/>
          <w:b/>
          <w:lang w:eastAsia="en-GB"/>
        </w:rPr>
      </w:pPr>
    </w:p>
    <w:p w14:paraId="04CC6B2C" w14:textId="77777777" w:rsidR="00874EED" w:rsidRDefault="00874EED" w:rsidP="00874E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14:paraId="5C5F2CDF" w14:textId="77777777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EF5" w14:textId="77777777" w:rsidR="000249D9" w:rsidRPr="000249D9" w:rsidRDefault="00874EED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>function f_EUTRA38_IntraLTE_HO_IntraPSCell_NR_PDCP (</w:t>
            </w:r>
            <w:proofErr w:type="spellStart"/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="000249D9" w:rsidRPr="000249D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6E3AC7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p_SecondaryConfig,</w:t>
            </w:r>
          </w:p>
          <w:p w14:paraId="46D1D2F6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template (omit) integer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0</w:t>
            </w:r>
          </w:p>
          <w:p w14:paraId="7A970C11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 runs on EUTRA_5GS_PTC</w:t>
            </w:r>
          </w:p>
          <w:p w14:paraId="0FB6ED2D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R5s190476 change 4.15: added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77B59AB5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v_DrbConfigAtSS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cs_DrbConfigList_DRB1; //@sic R5s191169 R5s200051 change 1 sic@</w:t>
            </w:r>
          </w:p>
          <w:p w14:paraId="0CFCF6E9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v_DRB_Id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f_EUTRA38_ENDC_GetDRBIdOfMCG();</w:t>
            </w:r>
          </w:p>
          <w:p w14:paraId="5F990483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4EF474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C04B7F8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v_NR_RBConfig2;</w:t>
            </w:r>
          </w:p>
          <w:p w14:paraId="6C1276EA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68D656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v_RRCConnectionReconfiguration_v890_IEs;</w:t>
            </w:r>
          </w:p>
          <w:p w14:paraId="1FF3674D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CEC871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;   //@sic R5s190476 change 4.2 sic@</w:t>
            </w:r>
          </w:p>
          <w:p w14:paraId="32EC7E3A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//@sic R5s200570 change 2.3 sic@</w:t>
            </w:r>
          </w:p>
          <w:p w14:paraId="35B3557B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DRB_ToReleaseList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v_Drb_ToReleaseList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omit;  //@sic R5s200570 change 2.3 sic@</w:t>
            </w:r>
          </w:p>
          <w:p w14:paraId="3BE3246E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F95426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select 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F1DF485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(NR_PDCP_MCG_SRB1_2) {// LTE config to configure NR PDCP on EUTRA PTC</w:t>
            </w:r>
          </w:p>
          <w:p w14:paraId="1B3A6D6F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NR.send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(int2oct(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v_DRB_Id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, 1), "DRB ID")); // if changing MCG DRB need to tell NR the Id</w:t>
            </w:r>
          </w:p>
          <w:p w14:paraId="2B84EA02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512086C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D9EBD4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) { // if changing SRB 1/2 need to also update the ciphering/integrity algorithms to NR values</w:t>
            </w:r>
          </w:p>
          <w:p w14:paraId="263900A1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case (NR_PDCP_SRB1_2, NR_PDCP_MCG_SRB1_2, NR_PDCP_SRB1_2_SRB3) {</w:t>
            </w:r>
          </w:p>
          <w:p w14:paraId="73D9E771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(NR, "NR Ciphering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0990DAC8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f_EUTRA_AS_CipheringAlgorithm_Set(f_EUTRA_ConvertCiphAlg2Bitstring(substr(oct2bit(v_OctetData), 5, 3)));</w:t>
            </w:r>
          </w:p>
          <w:p w14:paraId="1525E088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(NR, "NR Integrity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69238BE2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f_EUTRA_AS_IntegrityAlgorithm_Set(f_EUTRA_ConvertIntAlg2Bitstring(substr(oct2bit(v_OctetData), 5, 3)));</w:t>
            </w:r>
          </w:p>
          <w:p w14:paraId="13BA4C13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D0528C0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F94243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//Receive SCG,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and RBConfig2 from NR PTC</w:t>
            </w:r>
          </w:p>
          <w:p w14:paraId="6A6FEF8F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(NR, "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Reconfig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63463E74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18D6CB80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v_NR_RBConfig2 :=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(NR, "RB2");</w:t>
            </w:r>
          </w:p>
          <w:p w14:paraId="03499B6F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DCB210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{    //@sic R5s190476 change 4.2 sic@</w:t>
            </w:r>
          </w:p>
          <w:p w14:paraId="62A7E741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cds_SRB1_Config_NRPDCP,</w:t>
            </w:r>
          </w:p>
          <w:p w14:paraId="5E5F987B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cds_SRB2_Config_NRPDCP</w:t>
            </w:r>
          </w:p>
          <w:p w14:paraId="146987CB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2F8B39CF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B35837C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F01D1E3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(NR_PDCP_SRB1_2, NR_PDCP_SRB1_2_SRB3) {// LTE config to configure NR PDCP on EUTRA PTC</w:t>
            </w:r>
          </w:p>
          <w:p w14:paraId="23DDC0E4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R5s190476 change 4.16 sic@</w:t>
            </w:r>
          </w:p>
          <w:p w14:paraId="0D3DB2FD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do nothing as SRBs changed elsewhere</w:t>
            </w:r>
          </w:p>
          <w:p w14:paraId="13084451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F3197F0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(NR_PDCP_MCG_SRB1_2) {// LTE config to configure NR PDCP on EUTRA PTC EUTRA38_DRB!</w:t>
            </w:r>
          </w:p>
          <w:p w14:paraId="6C9EBB16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v_DrbConfigAtSS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cs_RadioBearer_Reconfig_DRBwithNRPDCPonEUTRA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(tsc_DRB8,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cs_RLC_Configuration_AM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cs_MAC_Configuration_AM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) }; //@sic R5s190554 change 4.22 sic@</w:t>
            </w:r>
          </w:p>
          <w:p w14:paraId="207C2039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R5s200051 change 1 sic@</w:t>
            </w:r>
          </w:p>
          <w:p w14:paraId="54ECED78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/* @sic R5s200570: replaced p_AddRelDrb8 with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p_Drb_ToReleaseList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p_DRB_ToAddModList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205EE85E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{ cds_508_DRB_ToAddMod_Common(tsc_DRB8, omit, cs_508_RLC_Config_DRB_AM,cs_508_LogicalChannelConfig_DRB_AM)};</w:t>
            </w:r>
          </w:p>
          <w:p w14:paraId="74051478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>v_Drb_ToReleaseList</w:t>
            </w:r>
            <w:proofErr w:type="spellEnd"/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:= {tsc_DRB8};</w:t>
            </w:r>
          </w:p>
          <w:p w14:paraId="01EF33E3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0A63B58" w14:textId="77777777" w:rsidR="00874EED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43F7B70" w14:textId="77777777" w:rsid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626F2159" w14:textId="77777777" w:rsidR="000249D9" w:rsidRPr="000249D9" w:rsidRDefault="000249D9" w:rsidP="000249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249D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}</w:t>
            </w:r>
          </w:p>
        </w:tc>
      </w:tr>
    </w:tbl>
    <w:p w14:paraId="4A49432C" w14:textId="77777777"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</w:p>
    <w:p w14:paraId="77A2D8DB" w14:textId="77777777"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14:paraId="1AEB1EDA" w14:textId="77777777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3CA6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function f_EUTRA38_IntraLTE_HO_IntraPSCell_NR_PDCP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318626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ENDC_SRB_DRB_Configuration_Type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p_SecondaryConfig,</w:t>
            </w:r>
          </w:p>
          <w:p w14:paraId="04F40B1E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template (omit) integer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0</w:t>
            </w:r>
          </w:p>
          <w:p w14:paraId="215B30ED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 runs on EUTRA_5GS_PTC</w:t>
            </w:r>
          </w:p>
          <w:p w14:paraId="4270C253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R5s190476 change 4.15: added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7ADBB5E7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v_DrbConfigAtSS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cs_DrbConfigList_DRB1; //@sic R5s191169 R5s200051 change 1 sic@</w:t>
            </w:r>
          </w:p>
          <w:p w14:paraId="59DE5142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v_DRB_Id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f_EUTRA38_ENDC_GetDRBIdOfMCG();</w:t>
            </w:r>
          </w:p>
          <w:p w14:paraId="40E03202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EB592E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C92D7A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v_NR_RBConfig2;</w:t>
            </w:r>
          </w:p>
          <w:p w14:paraId="0EE26D3A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84FDA0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v_RRCConnectionReconfiguration_v890_IEs;</w:t>
            </w:r>
          </w:p>
          <w:p w14:paraId="4C029567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2A65B0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;   //@sic R5s190476 change 4.2 sic@</w:t>
            </w:r>
          </w:p>
          <w:p w14:paraId="678BDF89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//@sic R5s200570 change 2.3 sic@</w:t>
            </w:r>
          </w:p>
          <w:p w14:paraId="7C0B795C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DRB_ToReleaseList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v_Drb_ToReleaseList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omit;  //@sic R5s200570 change 2.3 sic@</w:t>
            </w:r>
          </w:p>
          <w:p w14:paraId="5F3BC285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A24B26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29BAAE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6EBA92A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(NR_PDCP_MCG_SRB1_2) {// LTE config to configure NR PDCP on EUTRA PTC</w:t>
            </w:r>
          </w:p>
          <w:p w14:paraId="69C55EC9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NR.send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(int2oct(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v_DRB_Id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, 1), "DRB ID")); // if changing MCG DRB need to tell NR the Id</w:t>
            </w:r>
          </w:p>
          <w:p w14:paraId="53D23D81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38E5AB3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73A60E4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) { // if changing SRB 1/2 need to also update the ciphering/integrity algorithms to NR values</w:t>
            </w:r>
          </w:p>
          <w:p w14:paraId="25A3D8D5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case (NR_PDCP_SRB1_2, NR_PDCP_MCG_SRB1_2, NR_PDCP_SRB1_2_SRB3) {</w:t>
            </w:r>
          </w:p>
          <w:p w14:paraId="19C21A3B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(NR, "NR Ciphering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4674FB69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f_EUTRA_AS_CipheringAlgorithm_Set(f_EUTRA_ConvertCiphAlg2Bitstring(substr(oct2bit(v_OctetData), 5, 3)));</w:t>
            </w:r>
          </w:p>
          <w:p w14:paraId="10DDCAE8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(NR, "NR Integrity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27BDDF01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f_EUTRA_AS_IntegrityAlgorithm_Set(f_EUTRA_ConvertIntAlg2Bitstring(substr(oct2bit(v_OctetData), 5, 3)));</w:t>
            </w:r>
          </w:p>
          <w:p w14:paraId="3A20F019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CA7B48B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C5FA95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//Receive SCG,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and RBConfig2 from NR PTC</w:t>
            </w:r>
          </w:p>
          <w:p w14:paraId="0E2B07EA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(NR, "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Reconfig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23DB510F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2FC17701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v_NR_RBConfig2 :=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(NR, "RB2");</w:t>
            </w:r>
          </w:p>
          <w:p w14:paraId="2BFF30F0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053D47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{    //@sic R5s190476 change 4.2 sic@</w:t>
            </w:r>
          </w:p>
          <w:p w14:paraId="7C0CC1AE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cds_SRB1_Config_NRPDCP,</w:t>
            </w:r>
          </w:p>
          <w:p w14:paraId="106F17D7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cds_SRB2_Config_NRPDCP</w:t>
            </w:r>
          </w:p>
          <w:p w14:paraId="10F24EAD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3AC105D6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A09A50E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p_SecondaryConfig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F0DDA68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(NR_PDCP_SRB1_2, NR_PDCP_SRB1_2_SRB3) {// LTE config to configure NR PDCP on EUTRA PTC</w:t>
            </w:r>
          </w:p>
          <w:p w14:paraId="5180BD31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R5s190476 change 4.16 sic@</w:t>
            </w:r>
          </w:p>
          <w:p w14:paraId="52E6F2EA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do nothing as SRBs changed elsewhere</w:t>
            </w:r>
          </w:p>
          <w:p w14:paraId="0101ED5A" w14:textId="77777777" w:rsidR="005D4396" w:rsidRPr="00CD5099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v_DrbConfigAtSS</w:t>
            </w:r>
            <w:proofErr w:type="spellEnd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[0] := </w:t>
            </w:r>
            <w:proofErr w:type="spellStart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(tsc_DRB1); </w:t>
            </w:r>
          </w:p>
          <w:p w14:paraId="41FB5037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v_DrbConfigAtSS</w:t>
            </w:r>
            <w:proofErr w:type="spellEnd"/>
            <w:r w:rsidRPr="00CD50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[1] := cs_OneDRB_ConfigAM(f_EUTRA_NB_EpsBearerAssociatedDRB(tsc_EpsDefaultBearerId2ndPDN)); </w:t>
            </w:r>
          </w:p>
          <w:p w14:paraId="61412280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AD5699C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(NR_PDCP_MCG_SRB1_2) {// LTE config to configure NR PDCP on EUTRA PTC EUTRA38_DRB!</w:t>
            </w:r>
          </w:p>
          <w:p w14:paraId="084148BD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v_DrbConfigAtSS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cs_RadioBearer_Reconfig_DRBwithNRPDCPonEUTRA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(tsc_DRB8,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cs_RLC_Configuration_AM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cs_MAC_Configuration_AM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) }; //@sic R5s190554 change 4.22 sic@</w:t>
            </w:r>
          </w:p>
          <w:p w14:paraId="4B901D94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R5s200051 change 1 sic@</w:t>
            </w:r>
          </w:p>
          <w:p w14:paraId="72CB82F7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/* @sic R5s200570: replaced p_AddRelDrb8 with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p_Drb_ToReleaseList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p_DRB_ToAddModList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046C3386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{ cds_508_DRB_ToAddMod_Common(tsc_DRB8, omit, cs_508_RLC_Config_DRB_AM,cs_508_LogicalChannelConfig_DRB_AM)};</w:t>
            </w:r>
          </w:p>
          <w:p w14:paraId="46013D79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>v_Drb_ToReleaseList</w:t>
            </w:r>
            <w:proofErr w:type="spellEnd"/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:= {tsc_DRB8};</w:t>
            </w:r>
          </w:p>
          <w:p w14:paraId="38A021BA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23A9D15" w14:textId="77777777" w:rsidR="005D4396" w:rsidRP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DA91787" w14:textId="77777777" w:rsidR="00874EED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6AF87B45" w14:textId="77777777" w:rsidR="005D4396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D4396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599DEF1D" w14:textId="77777777" w:rsidR="005D4396" w:rsidRPr="00CD5099" w:rsidRDefault="005D4396" w:rsidP="005D43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09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490B5993" w14:textId="77777777" w:rsidR="00663B18" w:rsidRDefault="00663B18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81762067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="00FC3A1C">
        <w:rPr>
          <w:rFonts w:cs="Arial"/>
          <w:b/>
          <w:bCs/>
          <w:color w:val="000000"/>
          <w:lang w:val="en-US" w:eastAsia="en-GB"/>
        </w:rPr>
        <w:t>module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r w:rsidR="00FC3A1C" w:rsidRPr="00FC3A1C">
        <w:rPr>
          <w:rFonts w:cs="Arial"/>
          <w:b/>
          <w:bCs/>
          <w:color w:val="000000"/>
          <w:lang w:val="en-US" w:eastAsia="en-GB"/>
        </w:rPr>
        <w:t>EUTRA38_Handover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63B18" w14:paraId="52FB5B88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4813" w14:textId="77777777" w:rsidR="00663B18" w:rsidRDefault="00D57575" w:rsidP="00513D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Module</w:t>
            </w:r>
            <w:r w:rsidR="00663B1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663B1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DB6A" w14:textId="77777777" w:rsidR="00663B18" w:rsidRPr="00CC39F9" w:rsidRDefault="00D57575" w:rsidP="00513D5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57575">
              <w:rPr>
                <w:noProof/>
              </w:rPr>
              <w:t>EUTRA38_Handover</w:t>
            </w:r>
          </w:p>
        </w:tc>
      </w:tr>
      <w:tr w:rsidR="00663B18" w14:paraId="56B1E823" w14:textId="77777777" w:rsidTr="00513D5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4B13" w14:textId="77777777" w:rsidR="00663B18" w:rsidRDefault="00663B18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C324" w14:textId="77777777" w:rsidR="00663B18" w:rsidRPr="00AD4ADA" w:rsidRDefault="00E12056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implementing change 1.3 , need to make use of </w:t>
            </w:r>
            <w:r w:rsidRPr="00E12056">
              <w:rPr>
                <w:noProof/>
              </w:rPr>
              <w:t>tsc_DRB1 and tsc_EpsDefaultBearerId2ndPDN</w:t>
            </w:r>
            <w:r>
              <w:rPr>
                <w:noProof/>
              </w:rPr>
              <w:t xml:space="preserve"> , so need to import the below modules </w:t>
            </w:r>
          </w:p>
        </w:tc>
      </w:tr>
      <w:tr w:rsidR="00663B18" w14:paraId="5E54D54D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5911" w14:textId="77777777" w:rsidR="00663B18" w:rsidRDefault="00663B18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8631" w14:textId="77777777" w:rsidR="00663B18" w:rsidRPr="001124B3" w:rsidRDefault="007A39F5" w:rsidP="00513D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the compilation purpose , imported </w:t>
            </w:r>
            <w:r w:rsidRPr="007A39F5">
              <w:rPr>
                <w:noProof/>
              </w:rPr>
              <w:t>EPS_NAS_Constants</w:t>
            </w:r>
            <w:r>
              <w:rPr>
                <w:noProof/>
              </w:rPr>
              <w:t xml:space="preserve"> and </w:t>
            </w:r>
            <w:r w:rsidRPr="007A39F5">
              <w:rPr>
                <w:noProof/>
              </w:rPr>
              <w:t>EUTRA_NB_CommonDefs</w:t>
            </w:r>
          </w:p>
        </w:tc>
      </w:tr>
      <w:tr w:rsidR="00663B18" w14:paraId="78077A67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D119" w14:textId="77777777" w:rsidR="00663B18" w:rsidRDefault="00663B18" w:rsidP="00513D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9C07" w14:textId="77777777" w:rsidR="00663B18" w:rsidRPr="00CC39F9" w:rsidRDefault="00663B18" w:rsidP="00513D5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06B88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B06B88">
              <w:rPr>
                <w:rFonts w:ascii="Arial" w:hAnsi="Arial" w:cs="Arial"/>
                <w:lang w:eastAsia="en-GB"/>
              </w:rPr>
              <w:t>\develop\ENDC\</w:t>
            </w:r>
            <w:proofErr w:type="spellStart"/>
            <w:r w:rsidRPr="00B06B88">
              <w:rPr>
                <w:rFonts w:ascii="Arial" w:hAnsi="Arial" w:cs="Arial"/>
                <w:lang w:eastAsia="en-GB"/>
              </w:rPr>
              <w:t>Common_EUTRA</w:t>
            </w:r>
            <w:proofErr w:type="spellEnd"/>
            <w:r w:rsidRPr="00B06B88">
              <w:rPr>
                <w:rFonts w:ascii="Arial" w:hAnsi="Arial" w:cs="Arial"/>
                <w:lang w:eastAsia="en-GB"/>
              </w:rPr>
              <w:t>\EUTRA38_Handover.ttcn</w:t>
            </w:r>
          </w:p>
        </w:tc>
      </w:tr>
      <w:tr w:rsidR="00663B18" w14:paraId="3817265F" w14:textId="77777777" w:rsidTr="00513D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B4A8" w14:textId="77777777" w:rsidR="00663B18" w:rsidRDefault="00663B18" w:rsidP="00513D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78F4" w14:textId="77777777" w:rsidR="00663B18" w:rsidRDefault="00663B18" w:rsidP="00513D5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B27DC8E" w14:textId="77777777" w:rsidR="00663B18" w:rsidRDefault="00663B18" w:rsidP="00663B18">
      <w:pPr>
        <w:spacing w:after="0"/>
        <w:rPr>
          <w:rFonts w:ascii="Arial" w:hAnsi="Arial"/>
          <w:b/>
          <w:lang w:eastAsia="en-GB"/>
        </w:rPr>
      </w:pPr>
    </w:p>
    <w:p w14:paraId="73452FD0" w14:textId="77777777" w:rsidR="00663B18" w:rsidRDefault="00663B18" w:rsidP="00663B1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63B18" w:rsidRPr="00CD057D" w14:paraId="2B3AAD72" w14:textId="77777777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450F" w14:textId="77777777" w:rsidR="00BA6B74" w:rsidRPr="00BA6B74" w:rsidRDefault="00663B18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A6B74" w:rsidRPr="00BA6B74">
              <w:rPr>
                <w:rFonts w:ascii="Courier New" w:hAnsi="Courier New" w:cs="Courier New"/>
                <w:color w:val="000000"/>
                <w:lang w:eastAsia="de-DE"/>
              </w:rPr>
              <w:t>import from Common4G5G all;</w:t>
            </w:r>
          </w:p>
          <w:p w14:paraId="2F8E2C16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C3E2773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77C5059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EUTRA_NR_CoordMsg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72363FC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EUTRA_CommonDefs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3BFABEA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B33031B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F0AE725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EUTRA_RRC_ASN1_Definitions language "ASN.1:2002" all with {encode "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14:paraId="20524318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EUTRA_Component_5GS all;</w:t>
            </w:r>
          </w:p>
          <w:p w14:paraId="0EE4C298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EUTRA_NR_CoordMsg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909F0A5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EUTRA_CommonDefs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D61E953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EUTRA_ASP_TypeDefs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040C08A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14:paraId="4F272820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EUTRA_SRB_Templates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C3B4418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NR_PDCP_Templates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8B0273B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EUTRA_DRB_Templates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8DDEC76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EUTRA_CellCfg_Templates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4C51F3F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EUTRA_NB_ASP_Templates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94C6616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EUTRA38_CommonProcedures all;</w:t>
            </w:r>
          </w:p>
          <w:p w14:paraId="32F54EA8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EUTRA38_ENDC_CommonProcedures all;</w:t>
            </w:r>
          </w:p>
          <w:p w14:paraId="07D755C1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EUTRA_Timing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B0194F8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EUTRA_RRCSteps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6BCCF5A" w14:textId="77777777" w:rsidR="00BA6B74" w:rsidRPr="00BA6B74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EUTRA_SecuritySteps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46B80D9" w14:textId="77777777" w:rsidR="00663B18" w:rsidRPr="000249D9" w:rsidRDefault="00BA6B74" w:rsidP="00BA6B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>EUTRA_ConfigurationSteps</w:t>
            </w:r>
            <w:proofErr w:type="spellEnd"/>
            <w:r w:rsidRPr="00BA6B74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</w:tc>
      </w:tr>
    </w:tbl>
    <w:p w14:paraId="051CB321" w14:textId="77777777" w:rsidR="00663B18" w:rsidRPr="00CD057D" w:rsidRDefault="00663B18" w:rsidP="00663B18">
      <w:pPr>
        <w:spacing w:after="0"/>
        <w:rPr>
          <w:rFonts w:ascii="Arial" w:hAnsi="Arial"/>
          <w:b/>
          <w:color w:val="000000"/>
          <w:lang w:eastAsia="en-GB"/>
        </w:rPr>
      </w:pPr>
    </w:p>
    <w:p w14:paraId="39109BC1" w14:textId="77777777" w:rsidR="00663B18" w:rsidRPr="00CD057D" w:rsidRDefault="00663B18" w:rsidP="00663B1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63B18" w:rsidRPr="00CD057D" w14:paraId="06C6398F" w14:textId="77777777" w:rsidTr="00513D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1FBE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import from Common4G5G all;</w:t>
            </w:r>
          </w:p>
          <w:p w14:paraId="63B293B0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4D8B4B5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8996191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EUTRA_NR_CoordMsg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F40BB09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1542D6D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55F6A52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87E765A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EUTRA_RRC_ASN1_Definitions language "ASN.1:2002" all with {encode "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14:paraId="768F2043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EUTRA_Component_5GS all;</w:t>
            </w:r>
          </w:p>
          <w:p w14:paraId="6BD5B06C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EUTRA_NR_CoordMsg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FDE0E0D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4CDFB71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EUTRA_ASP_TypeDefs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D33D51F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14:paraId="7883F381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EUTRA_SRB_Templates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92195C5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NR_PDCP_Templates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87B94CA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EUTRA_DRB_Templates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807C45A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EUTRA_CellCfg_Templates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D0488A9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EUTRA_NB_ASP_Templates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1FB9EAC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EUTRA38_CommonProcedures all;</w:t>
            </w:r>
          </w:p>
          <w:p w14:paraId="5D03202C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EUTRA38_ENDC_CommonProcedures all;</w:t>
            </w:r>
          </w:p>
          <w:p w14:paraId="5BF62335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EUTRA_Timing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CB17F53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EUTRA_RRCSteps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06E492E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EUTRA_SecuritySteps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1FA1BC3" w14:textId="77777777" w:rsidR="00AE2836" w:rsidRP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>EUTRA_ConfigurationSteps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307EE92" w14:textId="77777777" w:rsidR="00AE2836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EPS_NAS_Constants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</w:t>
            </w:r>
          </w:p>
          <w:p w14:paraId="02580BB8" w14:textId="77777777" w:rsidR="00663B18" w:rsidRPr="00CD5099" w:rsidRDefault="00AE2836" w:rsidP="00AE28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import from </w:t>
            </w:r>
            <w:proofErr w:type="spellStart"/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EUTRA_NB_CommonDefs</w:t>
            </w:r>
            <w:proofErr w:type="spellEnd"/>
            <w:r w:rsidRPr="00AE28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</w:t>
            </w:r>
          </w:p>
        </w:tc>
      </w:tr>
    </w:tbl>
    <w:p w14:paraId="7D9AE0C4" w14:textId="77777777" w:rsidR="00663B18" w:rsidRDefault="00663B18" w:rsidP="00663B1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9ADAA6B" w14:textId="77777777" w:rsidR="00663B18" w:rsidRDefault="00663B18" w:rsidP="00663B1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566F92BA" w14:textId="77777777" w:rsidR="00874EED" w:rsidRDefault="00874EED" w:rsidP="00874EE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115CCAD5" w14:textId="77777777" w:rsidR="00F96833" w:rsidRDefault="00F96833" w:rsidP="00864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96CFE" w14:textId="77777777" w:rsidR="00513D54" w:rsidRDefault="00513D54">
      <w:r>
        <w:separator/>
      </w:r>
    </w:p>
  </w:endnote>
  <w:endnote w:type="continuationSeparator" w:id="0">
    <w:p w14:paraId="42772789" w14:textId="77777777" w:rsidR="00513D54" w:rsidRDefault="0051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5CB9B" w14:textId="77777777" w:rsidR="00513D54" w:rsidRDefault="00513D54">
      <w:r>
        <w:separator/>
      </w:r>
    </w:p>
  </w:footnote>
  <w:footnote w:type="continuationSeparator" w:id="0">
    <w:p w14:paraId="3750F6D0" w14:textId="77777777" w:rsidR="00513D54" w:rsidRDefault="00513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0396E" w14:textId="77777777" w:rsidR="00513D54" w:rsidRDefault="00513D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0727D" w14:textId="77777777" w:rsidR="00513D54" w:rsidRDefault="00513D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26007" w14:textId="77777777" w:rsidR="00513D54" w:rsidRDefault="00513D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26AE" w14:textId="77777777" w:rsidR="00513D54" w:rsidRDefault="00513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E6C93"/>
    <w:rsid w:val="000F0F70"/>
    <w:rsid w:val="000F119F"/>
    <w:rsid w:val="000F34D6"/>
    <w:rsid w:val="000F5876"/>
    <w:rsid w:val="00101905"/>
    <w:rsid w:val="00103810"/>
    <w:rsid w:val="00103C72"/>
    <w:rsid w:val="001109AC"/>
    <w:rsid w:val="001124B3"/>
    <w:rsid w:val="00112785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12AF9"/>
    <w:rsid w:val="00220349"/>
    <w:rsid w:val="00221C5A"/>
    <w:rsid w:val="00222013"/>
    <w:rsid w:val="00232611"/>
    <w:rsid w:val="00232B70"/>
    <w:rsid w:val="00233AFC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32C61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5CEB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D54"/>
    <w:rsid w:val="0051580D"/>
    <w:rsid w:val="0052213F"/>
    <w:rsid w:val="005223D8"/>
    <w:rsid w:val="005279F5"/>
    <w:rsid w:val="00532891"/>
    <w:rsid w:val="00532EAB"/>
    <w:rsid w:val="0053550D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2913"/>
    <w:rsid w:val="0068444E"/>
    <w:rsid w:val="00691021"/>
    <w:rsid w:val="006939C7"/>
    <w:rsid w:val="00693E69"/>
    <w:rsid w:val="00694F50"/>
    <w:rsid w:val="00695808"/>
    <w:rsid w:val="00696432"/>
    <w:rsid w:val="006A5853"/>
    <w:rsid w:val="006A6982"/>
    <w:rsid w:val="006A737E"/>
    <w:rsid w:val="006A76D6"/>
    <w:rsid w:val="006A7CCE"/>
    <w:rsid w:val="006B2A14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500C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4AC6"/>
    <w:rsid w:val="00CD5099"/>
    <w:rsid w:val="00CE0B19"/>
    <w:rsid w:val="00CE0BFA"/>
    <w:rsid w:val="00CE3B53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5AF3"/>
    <w:rsid w:val="00E777D7"/>
    <w:rsid w:val="00E77B87"/>
    <w:rsid w:val="00E814FE"/>
    <w:rsid w:val="00E83DFE"/>
    <w:rsid w:val="00E8742B"/>
    <w:rsid w:val="00E877C8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B7ED8"/>
    <w:rsid w:val="00FC3A1C"/>
    <w:rsid w:val="00FC3E53"/>
    <w:rsid w:val="00FC60A7"/>
    <w:rsid w:val="00FC75B0"/>
    <w:rsid w:val="00FD22E5"/>
    <w:rsid w:val="00FD3F6B"/>
    <w:rsid w:val="00FD44EF"/>
    <w:rsid w:val="00FE0C37"/>
    <w:rsid w:val="00FE49B9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535C3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04836-D02D-4215-A1E6-833A6D95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2227</Words>
  <Characters>23684</Characters>
  <Application>Microsoft Office Word</Application>
  <DocSecurity>0</DocSecurity>
  <Lines>197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25860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2021-09-05T18:20:00Z</dcterms:created>
  <dcterms:modified xsi:type="dcterms:W3CDTF">2021-10-07T08:11:00Z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