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6131875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03187">
        <w:rPr>
          <w:b/>
          <w:i/>
          <w:noProof/>
          <w:sz w:val="28"/>
        </w:rPr>
        <w:t>211</w:t>
      </w:r>
      <w:r w:rsidR="007C1A54">
        <w:rPr>
          <w:b/>
          <w:i/>
          <w:noProof/>
          <w:sz w:val="28"/>
        </w:rPr>
        <w:t>454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5E1D710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3187">
              <w:rPr>
                <w:b/>
                <w:noProof/>
                <w:sz w:val="28"/>
              </w:rPr>
              <w:t>1992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7B34BE9" w:rsidR="00AA27AC" w:rsidRPr="00410371" w:rsidRDefault="007C1A54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D3EA17D" w:rsidR="00AA27AC" w:rsidRPr="00410371" w:rsidRDefault="007C1A54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4CFC6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8B3E78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C1A54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EC4EC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79CBF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67D98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65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AA22385" w14:textId="42BA7A5A" w:rsidR="00F03187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03187" w:rsidRPr="008B618E">
        <w:rPr>
          <w:rFonts w:ascii="Arial" w:hAnsi="Arial" w:cs="Arial"/>
          <w:iCs/>
        </w:rPr>
        <w:t>Table of Contents</w:t>
      </w:r>
      <w:r w:rsidR="00F03187">
        <w:tab/>
      </w:r>
      <w:r w:rsidR="00F03187">
        <w:fldChar w:fldCharType="begin"/>
      </w:r>
      <w:r w:rsidR="00F03187">
        <w:instrText xml:space="preserve"> PAGEREF _Toc81412651 \h </w:instrText>
      </w:r>
      <w:r w:rsidR="00F03187">
        <w:fldChar w:fldCharType="separate"/>
      </w:r>
      <w:r w:rsidR="00F03187">
        <w:t>2</w:t>
      </w:r>
      <w:r w:rsidR="00F03187">
        <w:fldChar w:fldCharType="end"/>
      </w:r>
    </w:p>
    <w:p w14:paraId="39399EED" w14:textId="06ABC443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_Toc81412652 \h </w:instrText>
      </w:r>
      <w:r>
        <w:fldChar w:fldCharType="separate"/>
      </w:r>
      <w:r>
        <w:t>3</w:t>
      </w:r>
      <w:r>
        <w:fldChar w:fldCharType="end"/>
      </w:r>
    </w:p>
    <w:p w14:paraId="7292BC71" w14:textId="7F92F5DD" w:rsidR="00F03187" w:rsidRDefault="00F031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18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_Toc81412653 \h </w:instrText>
      </w:r>
      <w:r>
        <w:fldChar w:fldCharType="separate"/>
      </w:r>
      <w:r>
        <w:t>3</w:t>
      </w:r>
      <w:r>
        <w:fldChar w:fldCharType="end"/>
      </w:r>
    </w:p>
    <w:p w14:paraId="02542CCC" w14:textId="31A4C440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_Toc81412654 \h </w:instrText>
      </w:r>
      <w:r>
        <w:fldChar w:fldCharType="separate"/>
      </w:r>
      <w:r>
        <w:t>3</w:t>
      </w:r>
      <w:r>
        <w:fldChar w:fldCharType="end"/>
      </w:r>
    </w:p>
    <w:p w14:paraId="72473764" w14:textId="42650D57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_Toc81412655 \h </w:instrText>
      </w:r>
      <w:r>
        <w:fldChar w:fldCharType="separate"/>
      </w:r>
      <w:r>
        <w:t>3</w:t>
      </w:r>
      <w:r>
        <w:fldChar w:fldCharType="end"/>
      </w:r>
    </w:p>
    <w:p w14:paraId="3124FAC2" w14:textId="745EEF5A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_Toc81412656 \h </w:instrText>
      </w:r>
      <w:r>
        <w:fldChar w:fldCharType="separate"/>
      </w:r>
      <w:r>
        <w:t>3</w:t>
      </w:r>
      <w:r>
        <w:fldChar w:fldCharType="end"/>
      </w:r>
    </w:p>
    <w:p w14:paraId="72B49F98" w14:textId="666D2048" w:rsidR="00F03187" w:rsidRDefault="00F031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18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18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_Toc81412657 \h </w:instrText>
      </w:r>
      <w:r>
        <w:fldChar w:fldCharType="separate"/>
      </w:r>
      <w:r>
        <w:t>3</w:t>
      </w:r>
      <w:r>
        <w:fldChar w:fldCharType="end"/>
      </w:r>
    </w:p>
    <w:p w14:paraId="165B7020" w14:textId="3DAF9F44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_Toc81412658 \h </w:instrText>
      </w:r>
      <w:r>
        <w:fldChar w:fldCharType="separate"/>
      </w:r>
      <w:r>
        <w:t>3</w:t>
      </w:r>
      <w:r>
        <w:fldChar w:fldCharType="end"/>
      </w:r>
    </w:p>
    <w:p w14:paraId="0348A46A" w14:textId="4CE9304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65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7EC8C0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03187">
        <w:rPr>
          <w:noProof/>
        </w:rPr>
        <w:t>10.1.2.1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65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FE6355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03187">
        <w:rPr>
          <w:noProof/>
        </w:rPr>
        <w:t>10.1.2.1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65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65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65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65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05E00D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03187">
        <w:rPr>
          <w:rFonts w:ascii="Arial" w:eastAsia="SimSun" w:hAnsi="Arial"/>
        </w:rPr>
        <w:t>10_1_2_1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D3FE76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03187">
        <w:rPr>
          <w:rFonts w:ascii="Arial" w:eastAsia="SimSun" w:hAnsi="Arial"/>
        </w:rPr>
        <w:t>10_1_2_1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65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B633A0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03187">
              <w:rPr>
                <w:b/>
                <w:noProof/>
              </w:rPr>
              <w:t>211154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687A" w14:textId="77777777" w:rsidR="00470390" w:rsidRDefault="00470390">
      <w:r>
        <w:separator/>
      </w:r>
    </w:p>
  </w:endnote>
  <w:endnote w:type="continuationSeparator" w:id="0">
    <w:p w14:paraId="188F16A1" w14:textId="77777777" w:rsidR="00470390" w:rsidRDefault="004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110EB" w14:textId="77777777" w:rsidR="00470390" w:rsidRDefault="00470390">
      <w:r>
        <w:separator/>
      </w:r>
    </w:p>
  </w:footnote>
  <w:footnote w:type="continuationSeparator" w:id="0">
    <w:p w14:paraId="73DEC35E" w14:textId="77777777" w:rsidR="00470390" w:rsidRDefault="0047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0390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1A54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211153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211153</dc:title>
  <dc:subject>10.1.2.1</dc:subject>
  <dc:creator>Michael Sanders, John M Meredith</dc:creator>
  <cp:keywords>1992</cp:keywords>
  <dc:description>10_1_2_1</dc:description>
  <cp:lastModifiedBy>MCC TF160</cp:lastModifiedBy>
  <cp:revision>4</cp:revision>
  <cp:lastPrinted>1900-01-01T00:00:00Z</cp:lastPrinted>
  <dcterms:created xsi:type="dcterms:W3CDTF">2021-09-01T17:16:00Z</dcterms:created>
  <dcterms:modified xsi:type="dcterms:W3CDTF">2021-10-06T16:10:00Z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