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2AE4FB14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C90FE8">
        <w:rPr>
          <w:b/>
          <w:i/>
          <w:noProof/>
          <w:sz w:val="28"/>
        </w:rPr>
        <w:t>211</w:t>
      </w:r>
      <w:r w:rsidR="001A384C">
        <w:rPr>
          <w:b/>
          <w:i/>
          <w:noProof/>
          <w:sz w:val="28"/>
        </w:rPr>
        <w:t>453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1C2DA0A5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0FE8">
              <w:rPr>
                <w:b/>
                <w:noProof/>
                <w:sz w:val="28"/>
              </w:rPr>
              <w:t>1991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49C4C99E" w:rsidR="00AA27AC" w:rsidRPr="00410371" w:rsidRDefault="001A384C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4B71BE17" w:rsidR="00AA27AC" w:rsidRPr="00410371" w:rsidRDefault="001A384C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3537CF26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C90FE8">
              <w:rPr>
                <w:noProof/>
              </w:rPr>
              <w:t>10.1.1.2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2F3074F3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3D270C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1B573D96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C90FE8">
              <w:rPr>
                <w:noProof/>
              </w:rPr>
              <w:t>10.1.1.2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152057E3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C90FE8">
              <w:rPr>
                <w:noProof/>
              </w:rPr>
              <w:t>10.1.1.2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490CC392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C90FE8">
              <w:rPr>
                <w:noProof/>
              </w:rPr>
              <w:t>10.1.1.2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58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05B6BA6" w14:textId="4EDEE570" w:rsidR="00C90FE8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90FE8" w:rsidRPr="00AB7761">
        <w:rPr>
          <w:rFonts w:ascii="Arial" w:hAnsi="Arial" w:cs="Arial"/>
          <w:iCs/>
        </w:rPr>
        <w:t>Table of Contents</w:t>
      </w:r>
      <w:r w:rsidR="00C90FE8">
        <w:tab/>
      </w:r>
      <w:r w:rsidR="00C90FE8">
        <w:fldChar w:fldCharType="begin"/>
      </w:r>
      <w:r w:rsidR="00C90FE8">
        <w:instrText xml:space="preserve"> PAGEREF _Toc81412581 \h </w:instrText>
      </w:r>
      <w:r w:rsidR="00C90FE8">
        <w:fldChar w:fldCharType="separate"/>
      </w:r>
      <w:r w:rsidR="00C90FE8">
        <w:t>2</w:t>
      </w:r>
      <w:r w:rsidR="00C90FE8">
        <w:fldChar w:fldCharType="end"/>
      </w:r>
    </w:p>
    <w:p w14:paraId="5E3D9027" w14:textId="0FF9BC90" w:rsidR="00C90FE8" w:rsidRDefault="00C90FE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7761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7761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_Toc81412582 \h </w:instrText>
      </w:r>
      <w:r>
        <w:fldChar w:fldCharType="separate"/>
      </w:r>
      <w:r>
        <w:t>3</w:t>
      </w:r>
      <w:r>
        <w:fldChar w:fldCharType="end"/>
      </w:r>
    </w:p>
    <w:p w14:paraId="7AD001A1" w14:textId="3F18C9F3" w:rsidR="00C90FE8" w:rsidRDefault="00C90FE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B776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_Toc81412583 \h </w:instrText>
      </w:r>
      <w:r>
        <w:fldChar w:fldCharType="separate"/>
      </w:r>
      <w:r>
        <w:t>3</w:t>
      </w:r>
      <w:r>
        <w:fldChar w:fldCharType="end"/>
      </w:r>
    </w:p>
    <w:p w14:paraId="18DB790C" w14:textId="076D3D2B" w:rsidR="00C90FE8" w:rsidRDefault="00C90FE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7761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7761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_Toc81412584 \h </w:instrText>
      </w:r>
      <w:r>
        <w:fldChar w:fldCharType="separate"/>
      </w:r>
      <w:r>
        <w:t>3</w:t>
      </w:r>
      <w:r>
        <w:fldChar w:fldCharType="end"/>
      </w:r>
    </w:p>
    <w:p w14:paraId="36BF8911" w14:textId="63B1DF21" w:rsidR="00C90FE8" w:rsidRDefault="00C90FE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776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776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_Toc81412585 \h </w:instrText>
      </w:r>
      <w:r>
        <w:fldChar w:fldCharType="separate"/>
      </w:r>
      <w:r>
        <w:t>3</w:t>
      </w:r>
      <w:r>
        <w:fldChar w:fldCharType="end"/>
      </w:r>
    </w:p>
    <w:p w14:paraId="6CFA247E" w14:textId="09871269" w:rsidR="00C90FE8" w:rsidRDefault="00C90FE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776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776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_Toc81412586 \h </w:instrText>
      </w:r>
      <w:r>
        <w:fldChar w:fldCharType="separate"/>
      </w:r>
      <w:r>
        <w:t>3</w:t>
      </w:r>
      <w:r>
        <w:fldChar w:fldCharType="end"/>
      </w:r>
    </w:p>
    <w:p w14:paraId="5356F560" w14:textId="3325E210" w:rsidR="00C90FE8" w:rsidRDefault="00C90FE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B776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B7761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_Toc81412587 \h </w:instrText>
      </w:r>
      <w:r>
        <w:fldChar w:fldCharType="separate"/>
      </w:r>
      <w:r>
        <w:t>3</w:t>
      </w:r>
      <w:r>
        <w:fldChar w:fldCharType="end"/>
      </w:r>
    </w:p>
    <w:p w14:paraId="4A104A9A" w14:textId="68811CA7" w:rsidR="00C90FE8" w:rsidRDefault="00C90FE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776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776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_Toc81412588 \h </w:instrText>
      </w:r>
      <w:r>
        <w:fldChar w:fldCharType="separate"/>
      </w:r>
      <w:r>
        <w:t>3</w:t>
      </w:r>
      <w:r>
        <w:fldChar w:fldCharType="end"/>
      </w:r>
    </w:p>
    <w:p w14:paraId="0348A46A" w14:textId="6E0AD0E8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582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5DA30111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C90FE8">
        <w:rPr>
          <w:noProof/>
        </w:rPr>
        <w:t>10.1.1.2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583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53F28897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C90FE8">
        <w:rPr>
          <w:noProof/>
        </w:rPr>
        <w:t>10.1.1.2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584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12585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586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587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2D0C808B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C90FE8">
        <w:rPr>
          <w:rFonts w:ascii="Arial" w:eastAsia="SimSun" w:hAnsi="Arial"/>
        </w:rPr>
        <w:t>10_1_1_2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0B025E64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C90FE8">
        <w:rPr>
          <w:rFonts w:ascii="Arial" w:eastAsia="SimSun" w:hAnsi="Arial"/>
        </w:rPr>
        <w:t>10_1_1_2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588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CE4BCB7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C90FE8">
              <w:rPr>
                <w:b/>
                <w:noProof/>
              </w:rPr>
              <w:t>211152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C90FE8">
              <w:rPr>
                <w:noProof/>
              </w:rPr>
              <w:t>10.1.1.2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F69AB" w14:textId="77777777" w:rsidR="00D371C3" w:rsidRDefault="00D371C3">
      <w:r>
        <w:separator/>
      </w:r>
    </w:p>
  </w:endnote>
  <w:endnote w:type="continuationSeparator" w:id="0">
    <w:p w14:paraId="2DAED191" w14:textId="77777777" w:rsidR="00D371C3" w:rsidRDefault="00D3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14C18" w14:textId="77777777" w:rsidR="00D371C3" w:rsidRDefault="00D371C3">
      <w:r>
        <w:separator/>
      </w:r>
    </w:p>
  </w:footnote>
  <w:footnote w:type="continuationSeparator" w:id="0">
    <w:p w14:paraId="4B738A63" w14:textId="77777777" w:rsidR="00D371C3" w:rsidRDefault="00D37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384C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D56F1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270C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721D3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47C44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1007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6995"/>
    <w:rsid w:val="007F6D87"/>
    <w:rsid w:val="007F7259"/>
    <w:rsid w:val="00802E7F"/>
    <w:rsid w:val="008040A8"/>
    <w:rsid w:val="00804E18"/>
    <w:rsid w:val="00804E46"/>
    <w:rsid w:val="00827920"/>
    <w:rsid w:val="008279FA"/>
    <w:rsid w:val="00837E9F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E497E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0FE8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371C3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2C61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64343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454</Words>
  <Characters>3470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211151</vt:lpstr>
      <vt:lpstr>MTG_TITLE</vt:lpstr>
    </vt:vector>
  </TitlesOfParts>
  <Company>3GPP Support Team</Company>
  <LinksUpToDate>false</LinksUpToDate>
  <CharactersWithSpaces>3917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211151</dc:title>
  <dc:subject>10.1.1.2</dc:subject>
  <dc:creator>Michael Sanders, John M Meredith</dc:creator>
  <cp:keywords>1991</cp:keywords>
  <dc:description>10_1_1_2</dc:description>
  <cp:lastModifiedBy>MCC TF160</cp:lastModifiedBy>
  <cp:revision>5</cp:revision>
  <cp:lastPrinted>1900-01-01T00:00:00Z</cp:lastPrinted>
  <dcterms:created xsi:type="dcterms:W3CDTF">2021-09-01T17:15:00Z</dcterms:created>
  <dcterms:modified xsi:type="dcterms:W3CDTF">2021-10-07T08:50:00Z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